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a15d" w14:paraId="238a15d" w:rsidRDefault="000344B4" w:rsidP="000344B4" w:rsidR="000344B4" w:rsidRPr="00AA4F81">
      <w:pPr>
        <w15:collapsed w:val="false"/>
      </w:pPr>
      <w:bookmarkStart w:name="_GoBack" w:id="0"/>
      <w:bookmarkEnd w:id="0"/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0344B4" w:rsidP="000344B4" w:rsidR="000344B4" w:rsidRPr="00AA4F81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1568BE">
        <w:t>2 St-52/2015-</w:t>
      </w:r>
      <w:r>
        <w:t>100</w:t>
      </w:r>
    </w:p>
    <w:p w:rsidRDefault="000344B4" w:rsidP="000344B4" w:rsidR="000344B4" w:rsidRPr="00AA4F81">
      <w:r w:rsidRPr="00AA4F81">
        <w:t xml:space="preserve"> TRGOVAČKI SUD U </w:t>
      </w:r>
      <w:r>
        <w:t>PAZINU</w:t>
      </w:r>
    </w:p>
    <w:p w:rsidRDefault="000344B4" w:rsidP="000344B4" w:rsidR="000344B4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0344B4" w:rsidP="000344B4" w:rsidR="005A1E57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344B4" w:rsidP="000344B4" w:rsidR="000344B4" w:rsidRPr="00A06BE6">
      <w:pPr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</w:p>
    <w:p w:rsidRDefault="000344B4" w:rsidP="000344B4" w:rsidR="000344B4" w:rsidRPr="00A06BE6">
      <w:pPr>
        <w:jc w:val="center"/>
      </w:pPr>
      <w:r w:rsidRPr="00A06BE6">
        <w:t xml:space="preserve">POZIV NA ROČIŠTE </w:t>
      </w:r>
    </w:p>
    <w:p w:rsidRDefault="000344B4" w:rsidP="000344B4" w:rsidR="000344B4" w:rsidRPr="00A06BE6">
      <w:pPr>
        <w:jc w:val="center"/>
      </w:pPr>
      <w:r w:rsidRPr="00A06BE6">
        <w:t>ZA DIOBU KUPOVNINE</w:t>
      </w:r>
    </w:p>
    <w:p w:rsidRDefault="000344B4" w:rsidP="000344B4" w:rsidR="000344B4">
      <w:pPr>
        <w:jc w:val="center"/>
      </w:pPr>
    </w:p>
    <w:p w:rsidRDefault="005A1E57" w:rsidP="000344B4" w:rsidR="005A1E57" w:rsidRPr="00A06BE6">
      <w:pPr>
        <w:jc w:val="center"/>
      </w:pPr>
    </w:p>
    <w:p w:rsidRDefault="000344B4" w:rsidP="000344B4" w:rsidR="000344B4">
      <w:pPr>
        <w:ind w:firstLine="708"/>
        <w:jc w:val="center"/>
      </w:pPr>
      <w:r w:rsidRPr="000344B4">
        <w:t xml:space="preserve">Pozivate se na ročište za diobu </w:t>
      </w:r>
      <w:proofErr w:type="spellStart"/>
      <w:r w:rsidRPr="000344B4">
        <w:t>kupovnine</w:t>
      </w:r>
      <w:proofErr w:type="spellEnd"/>
      <w:r w:rsidRPr="000344B4">
        <w:t xml:space="preserve"> za nekretnine </w:t>
      </w:r>
    </w:p>
    <w:p w:rsidRDefault="000344B4" w:rsidP="000344B4" w:rsidR="000344B4" w:rsidRPr="000344B4">
      <w:pPr>
        <w:ind w:firstLine="708"/>
        <w:jc w:val="center"/>
        <w:rPr>
          <w:bCs/>
        </w:rPr>
      </w:pPr>
      <w:r w:rsidRPr="000344B4">
        <w:t xml:space="preserve">k.č.br. 1056 i 1059 upisane u </w:t>
      </w:r>
      <w:proofErr w:type="spellStart"/>
      <w:r w:rsidRPr="000344B4">
        <w:t>zk.ul</w:t>
      </w:r>
      <w:proofErr w:type="spellEnd"/>
      <w:r w:rsidRPr="000344B4">
        <w:t xml:space="preserve">. 1474 k.o. </w:t>
      </w:r>
      <w:proofErr w:type="spellStart"/>
      <w:r w:rsidRPr="000344B4">
        <w:t>Kringa</w:t>
      </w:r>
      <w:proofErr w:type="spellEnd"/>
      <w:r w:rsidRPr="000344B4">
        <w:t>,</w:t>
      </w:r>
    </w:p>
    <w:p w:rsidRDefault="000344B4" w:rsidP="000344B4" w:rsidR="000344B4" w:rsidRPr="000344B4">
      <w:pPr>
        <w:ind w:firstLine="708"/>
        <w:jc w:val="center"/>
      </w:pPr>
      <w:r w:rsidRPr="000344B4">
        <w:t xml:space="preserve">u stečajnom postupku nad dužnikom </w:t>
      </w:r>
    </w:p>
    <w:p w:rsidRDefault="000344B4" w:rsidP="000344B4" w:rsidR="000344B4" w:rsidRPr="000344B4">
      <w:pPr>
        <w:ind w:firstLine="708"/>
        <w:jc w:val="center"/>
      </w:pPr>
      <w:r w:rsidRPr="000344B4">
        <w:t>PROJEKT BRAJDE d.o.o. u stečaju, Poreč, Partizanska 13, OIB: 76300059394,</w:t>
      </w:r>
      <w:r w:rsidRPr="000344B4">
        <w:rPr>
          <w:bCs/>
          <w:sz w:val="23"/>
          <w:szCs w:val="23"/>
        </w:rPr>
        <w:t xml:space="preserve"> </w:t>
      </w:r>
      <w:r w:rsidRPr="000344B4">
        <w:t xml:space="preserve">koje će se održati u Trgovačkom sudu u Pazinu, Pazin, </w:t>
      </w:r>
      <w:proofErr w:type="spellStart"/>
      <w:r w:rsidRPr="000344B4">
        <w:t>Dršćevka</w:t>
      </w:r>
      <w:proofErr w:type="spellEnd"/>
      <w:r w:rsidRPr="000344B4">
        <w:t xml:space="preserve"> 1, sudnica broj 5,</w:t>
      </w:r>
    </w:p>
    <w:p w:rsidRDefault="000344B4" w:rsidP="000344B4" w:rsidR="000344B4" w:rsidRPr="007511B7">
      <w:pPr>
        <w:jc w:val="both"/>
      </w:pPr>
    </w:p>
    <w:p w:rsidRDefault="000344B4" w:rsidP="000344B4" w:rsidR="000344B4" w:rsidRPr="00A06BE6">
      <w:pPr>
        <w:jc w:val="both"/>
      </w:pPr>
    </w:p>
    <w:p w:rsidRDefault="000344B4" w:rsidP="000344B4" w:rsidR="000344B4" w:rsidRPr="00FF41D0">
      <w:pPr>
        <w:jc w:val="center"/>
      </w:pPr>
      <w:r w:rsidRPr="00E72224">
        <w:t>da</w:t>
      </w:r>
      <w:r w:rsidRPr="00FF41D0">
        <w:t xml:space="preserve">na </w:t>
      </w:r>
      <w:r w:rsidR="005A1E57">
        <w:t>20. studenog 2017. u 14</w:t>
      </w:r>
      <w:r w:rsidRPr="00FF41D0">
        <w:t>:</w:t>
      </w:r>
      <w:r w:rsidR="005A1E57">
        <w:t>3</w:t>
      </w:r>
      <w:r w:rsidRPr="00FF41D0">
        <w:t xml:space="preserve">0 sati. </w:t>
      </w:r>
    </w:p>
    <w:p w:rsidRDefault="000344B4" w:rsidP="000344B4" w:rsidR="000344B4">
      <w:pPr>
        <w:jc w:val="both"/>
      </w:pPr>
    </w:p>
    <w:p w:rsidRDefault="000344B4" w:rsidP="000344B4" w:rsidR="000344B4" w:rsidRPr="00A06BE6">
      <w:pPr>
        <w:jc w:val="both"/>
      </w:pPr>
    </w:p>
    <w:p w:rsidRDefault="000344B4" w:rsidP="000344B4" w:rsidR="000344B4" w:rsidRPr="008110D5">
      <w:pPr>
        <w:ind w:firstLine="708"/>
        <w:jc w:val="both"/>
      </w:pPr>
      <w:r w:rsidRPr="008110D5">
        <w:t>Stranka  odnosno sudionik može imenovati punomoćnika (čl. 89. ZPP-a).</w:t>
      </w:r>
    </w:p>
    <w:p w:rsidRDefault="000344B4" w:rsidP="000344B4" w:rsidR="000344B4" w:rsidRPr="008110D5">
      <w:pPr>
        <w:jc w:val="both"/>
      </w:pPr>
      <w:r w:rsidRPr="008110D5">
        <w:t>UPOZORENJE:</w:t>
      </w:r>
    </w:p>
    <w:p w:rsidRDefault="000344B4" w:rsidP="000344B4" w:rsidR="000344B4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0344B4" w:rsidP="000344B4" w:rsidR="000344B4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0344B4" w:rsidP="000344B4" w:rsidR="000344B4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0344B4" w:rsidP="000344B4" w:rsidR="000344B4"/>
    <w:p w:rsidRDefault="005A1E57" w:rsidP="000344B4" w:rsidR="005A1E57" w:rsidRPr="008110D5"/>
    <w:p w:rsidRDefault="000344B4" w:rsidP="000344B4" w:rsidR="000344B4" w:rsidRPr="008110D5">
      <w:pPr>
        <w:jc w:val="center"/>
      </w:pPr>
      <w:r w:rsidRPr="008110D5">
        <w:t xml:space="preserve">U Pazinu </w:t>
      </w:r>
      <w:r>
        <w:t>31. listopada</w:t>
      </w:r>
      <w:r w:rsidRPr="008110D5">
        <w:t xml:space="preserve"> 2017.</w:t>
      </w:r>
    </w:p>
    <w:p w:rsidRDefault="000344B4" w:rsidP="000344B4" w:rsidR="000344B4">
      <w:pPr>
        <w:ind w:left="7080"/>
        <w:jc w:val="both"/>
      </w:pPr>
    </w:p>
    <w:p w:rsidRDefault="005A1E57" w:rsidP="000344B4" w:rsidR="005A1E57">
      <w:pPr>
        <w:ind w:left="7080"/>
        <w:jc w:val="both"/>
      </w:pPr>
    </w:p>
    <w:p w:rsidRDefault="000344B4" w:rsidP="000344B4" w:rsidR="000344B4" w:rsidRPr="00A06BE6">
      <w:pPr>
        <w:ind w:left="6480"/>
        <w:jc w:val="both"/>
      </w:pPr>
      <w:r>
        <w:t xml:space="preserve">   Stečajna sutkinja</w:t>
      </w:r>
    </w:p>
    <w:p w:rsidRDefault="000344B4" w:rsidP="000344B4" w:rsidR="000344B4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0344B4" w:rsidP="000344B4" w:rsidR="000344B4">
      <w:pPr>
        <w:jc w:val="both"/>
      </w:pPr>
      <w:r w:rsidRPr="00A06BE6">
        <w:tab/>
      </w:r>
    </w:p>
    <w:p w:rsidRDefault="005A1E57" w:rsidP="000344B4" w:rsidR="005A1E57">
      <w:pPr>
        <w:jc w:val="both"/>
      </w:pPr>
    </w:p>
    <w:p w:rsidRDefault="005A1E57" w:rsidP="000344B4" w:rsidR="005A1E57">
      <w:pPr>
        <w:jc w:val="both"/>
      </w:pPr>
    </w:p>
    <w:p w:rsidRDefault="000344B4" w:rsidP="000344B4" w:rsidR="000344B4" w:rsidRPr="005A1E57">
      <w:pPr>
        <w:jc w:val="both"/>
      </w:pPr>
      <w:r w:rsidRPr="005A1E57">
        <w:t>DNA:</w:t>
      </w:r>
    </w:p>
    <w:p w:rsidRDefault="005A1E57" w:rsidP="005A1E57" w:rsidR="005A1E57" w:rsidRPr="005A1E57">
      <w:r w:rsidRPr="005A1E57">
        <w:t>- stečajna upraviteljica Vlasta Majstorović iz Pule, Koparska 37</w:t>
      </w:r>
    </w:p>
    <w:p w:rsidRDefault="005A1E57" w:rsidP="005A1E57" w:rsidR="005A1E57" w:rsidRPr="005A1E57">
      <w:r w:rsidRPr="005A1E57">
        <w:t>- Republika Hrvatska po ŽDO Pula, Pula, Rovinjska ul. 2</w:t>
      </w:r>
    </w:p>
    <w:p w:rsidRDefault="005A1E57" w:rsidP="005A1E57" w:rsidR="005A1E57" w:rsidRPr="005A1E57">
      <w:r w:rsidRPr="005A1E57">
        <w:t xml:space="preserve">- KERMAS ULAGANJA d.o.o., Pula, </w:t>
      </w:r>
      <w:proofErr w:type="spellStart"/>
      <w:r w:rsidRPr="005A1E57">
        <w:t>Dobrilina</w:t>
      </w:r>
      <w:proofErr w:type="spellEnd"/>
      <w:r w:rsidRPr="005A1E57">
        <w:t xml:space="preserve"> 9, </w:t>
      </w:r>
      <w:proofErr w:type="spellStart"/>
      <w:r w:rsidRPr="005A1E57">
        <w:t>pp</w:t>
      </w:r>
      <w:proofErr w:type="spellEnd"/>
      <w:r w:rsidRPr="005A1E57">
        <w:t xml:space="preserve"> iz ZOU Goran Veljović i dr., Pula, </w:t>
      </w:r>
    </w:p>
    <w:p w:rsidRDefault="005A1E57" w:rsidP="005A1E57" w:rsidR="005A1E57" w:rsidRPr="005A1E57">
      <w:r w:rsidRPr="005A1E57">
        <w:t xml:space="preserve">  </w:t>
      </w:r>
      <w:proofErr w:type="spellStart"/>
      <w:r w:rsidRPr="005A1E57">
        <w:t>Dobrilina</w:t>
      </w:r>
      <w:proofErr w:type="spellEnd"/>
      <w:r w:rsidRPr="005A1E57">
        <w:t xml:space="preserve"> 9</w:t>
      </w:r>
    </w:p>
    <w:p w:rsidRDefault="005A1E57" w:rsidP="005A1E57" w:rsidR="005A1E57" w:rsidRPr="005A1E57">
      <w:pPr>
        <w:jc w:val="both"/>
      </w:pPr>
      <w:r w:rsidRPr="005A1E57">
        <w:t xml:space="preserve">- KERMAS HOLDING LIMITED, Malta, </w:t>
      </w:r>
      <w:proofErr w:type="spellStart"/>
      <w:r w:rsidRPr="005A1E57">
        <w:t>Floriana</w:t>
      </w:r>
      <w:proofErr w:type="spellEnd"/>
      <w:r w:rsidRPr="005A1E57">
        <w:t xml:space="preserve"> FRN 1400, St. </w:t>
      </w:r>
      <w:proofErr w:type="spellStart"/>
      <w:r w:rsidRPr="005A1E57">
        <w:t>Anne</w:t>
      </w:r>
      <w:proofErr w:type="spellEnd"/>
      <w:r w:rsidRPr="005A1E57">
        <w:t xml:space="preserve"> Street, Europe </w:t>
      </w:r>
    </w:p>
    <w:p w:rsidRDefault="005A1E57" w:rsidP="005A1E57" w:rsidR="005A1E57" w:rsidRPr="00761D3B">
      <w:pPr>
        <w:jc w:val="both"/>
      </w:pPr>
      <w:r w:rsidRPr="00761D3B">
        <w:t xml:space="preserve">  centre, 2</w:t>
      </w:r>
      <w:r w:rsidRPr="00761D3B">
        <w:rPr>
          <w:vertAlign w:val="superscript"/>
        </w:rPr>
        <w:t>nd</w:t>
      </w:r>
      <w:r w:rsidRPr="00761D3B">
        <w:t xml:space="preserve"> </w:t>
      </w:r>
      <w:proofErr w:type="spellStart"/>
      <w:r w:rsidRPr="00761D3B">
        <w:t>floor</w:t>
      </w:r>
      <w:proofErr w:type="spellEnd"/>
    </w:p>
    <w:p w:rsidRDefault="005A1E57" w:rsidP="005A1E57" w:rsidR="005A1E57">
      <w:r w:rsidRPr="00761D3B">
        <w:t>- e-oglasna ploča suda (8 dana)</w:t>
      </w:r>
    </w:p>
    <w:p w:rsidRDefault="00927FA5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4B4"/>
    <w:rsid w:val="000344B4"/>
    <w:rsid w:val="00554328"/>
    <w:rsid w:val="005A1E57"/>
    <w:rsid w:val="00927FA5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44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44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44B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7F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F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F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F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F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44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44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44B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7F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F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F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F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F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1137</properties:Characters>
  <properties:Lines>46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2017-10-31T07:48:00Z</dcterms:created>
  <dc:creator>Jasmina Matika</dc:creator>
  <cp:lastModifiedBy>Jasmina Matika</cp:lastModifiedBy>
  <dcterms:modified xmlns:xsi="http://www.w3.org/2001/XMLSchema-instance" xsi:type="dcterms:W3CDTF">2017-10-31T08:12:00Z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