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24c6" w14:paraId="2aa24c6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214B7E" w:rsidP="008615FD" w:rsidR="00214B7E"/>
    <w:p w:rsidRDefault="008F423B" w:rsidP="008615FD" w:rsidR="008F423B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027ED5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 xml:space="preserve">Financijske agencije OIB 85821130368, Regionalni centar </w:t>
      </w:r>
      <w:r w:rsidR="008D1408">
        <w:t>Rijeka</w:t>
      </w:r>
      <w:r w:rsidR="000461D8">
        <w:t>,</w:t>
      </w:r>
      <w:r w:rsidR="00C01767" w:rsidRPr="00204EAF">
        <w:t xml:space="preserve"> Podružnica </w:t>
      </w:r>
      <w:r w:rsidR="008D1408">
        <w:t>Pula</w:t>
      </w:r>
      <w:r w:rsidR="00C01767" w:rsidRPr="00204EAF">
        <w:t xml:space="preserve">, </w:t>
      </w:r>
      <w:proofErr w:type="spellStart"/>
      <w:r w:rsidR="008D1408">
        <w:t>Giardini</w:t>
      </w:r>
      <w:proofErr w:type="spellEnd"/>
      <w:r w:rsidR="008D1408">
        <w:t xml:space="preserve"> 5</w:t>
      </w:r>
      <w:r w:rsidR="00C01767" w:rsidRPr="00204EAF">
        <w:t>,</w:t>
      </w:r>
      <w:r w:rsidR="00C01767">
        <w:t xml:space="preserve"> </w:t>
      </w:r>
      <w:r w:rsidR="008D1408">
        <w:t>Pula,</w:t>
      </w:r>
      <w:r w:rsidRPr="00C66265">
        <w:t xml:space="preserve"> za provedbu skraćenog stečajnog postupka nad dužnikom </w:t>
      </w:r>
      <w:r w:rsidR="0083417B" w:rsidRPr="0083417B">
        <w:t>INTERNET SHOP d.o.o.</w:t>
      </w:r>
      <w:r w:rsidRPr="00C66265">
        <w:t xml:space="preserve">, </w:t>
      </w:r>
      <w:r w:rsidR="0083417B" w:rsidRPr="0083417B">
        <w:t>Pula</w:t>
      </w:r>
      <w:r w:rsidRPr="00C66265">
        <w:t xml:space="preserve">, </w:t>
      </w:r>
      <w:proofErr w:type="spellStart"/>
      <w:r w:rsidR="0083417B" w:rsidRPr="0083417B">
        <w:t>Vinkuran</w:t>
      </w:r>
      <w:proofErr w:type="spellEnd"/>
      <w:r w:rsidR="0083417B" w:rsidRPr="0083417B">
        <w:t xml:space="preserve">, Debeli </w:t>
      </w:r>
      <w:proofErr w:type="spellStart"/>
      <w:r w:rsidR="0083417B" w:rsidRPr="0083417B">
        <w:t>Vrv</w:t>
      </w:r>
      <w:proofErr w:type="spellEnd"/>
      <w:r w:rsidR="0083417B" w:rsidRPr="0083417B">
        <w:t xml:space="preserve"> 36</w:t>
      </w:r>
      <w:r w:rsidRPr="00C66265">
        <w:t xml:space="preserve">, MBS: </w:t>
      </w:r>
      <w:r w:rsidR="0083417B" w:rsidRPr="0083417B">
        <w:t>040326924</w:t>
      </w:r>
      <w:r w:rsidRPr="00C66265">
        <w:t xml:space="preserve">, OIB: </w:t>
      </w:r>
      <w:r w:rsidR="0083417B" w:rsidRPr="0083417B">
        <w:t>73192035845</w:t>
      </w:r>
      <w:r w:rsidRPr="00C66265">
        <w:t xml:space="preserve">, dana </w:t>
      </w:r>
      <w:r w:rsidR="0083417B">
        <w:t>7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AB4932" w:rsidR="00AB4932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0B1216" w:rsidRPr="0083417B">
        <w:t>INTERNET SHOP d.o.o.</w:t>
      </w:r>
      <w:r w:rsidR="000B1216" w:rsidRPr="00C66265">
        <w:t xml:space="preserve">, </w:t>
      </w:r>
      <w:r w:rsidR="000B1216" w:rsidRPr="0083417B">
        <w:t>Pula</w:t>
      </w:r>
      <w:r w:rsidR="000B1216" w:rsidRPr="00C66265">
        <w:t xml:space="preserve">, </w:t>
      </w:r>
      <w:proofErr w:type="spellStart"/>
      <w:r w:rsidR="000B1216" w:rsidRPr="0083417B">
        <w:t>Vinkuran</w:t>
      </w:r>
      <w:proofErr w:type="spellEnd"/>
      <w:r w:rsidR="000B1216" w:rsidRPr="0083417B">
        <w:t xml:space="preserve">, Debeli </w:t>
      </w:r>
      <w:proofErr w:type="spellStart"/>
      <w:r w:rsidR="000B1216" w:rsidRPr="0083417B">
        <w:t>Vrv</w:t>
      </w:r>
      <w:proofErr w:type="spellEnd"/>
      <w:r w:rsidR="000B1216" w:rsidRPr="0083417B">
        <w:t xml:space="preserve"> 36</w:t>
      </w:r>
      <w:r w:rsidR="000B1216" w:rsidRPr="00C66265">
        <w:t xml:space="preserve">, MBS: </w:t>
      </w:r>
      <w:r w:rsidR="000B1216" w:rsidRPr="0083417B">
        <w:t>040326924</w:t>
      </w:r>
      <w:r w:rsidR="000B1216" w:rsidRPr="00C66265">
        <w:t xml:space="preserve">, OIB: </w:t>
      </w:r>
      <w:r w:rsidR="000B1216" w:rsidRPr="0083417B">
        <w:t>73192035845</w:t>
      </w:r>
      <w:r w:rsidRPr="00C66265">
        <w:t>.</w:t>
      </w:r>
    </w:p>
    <w:p w:rsidRDefault="00AB4932" w:rsidP="00AB4932" w:rsidR="00AB4932">
      <w:pPr>
        <w:pStyle w:val="Odlomakpopisa"/>
        <w:ind w:left="2160"/>
        <w:jc w:val="both"/>
      </w:pPr>
    </w:p>
    <w:p w:rsidRDefault="00AB4932" w:rsidP="00AB4932" w:rsidR="00085ECC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Krešimir Fučkar, </w:t>
      </w:r>
      <w:proofErr w:type="spellStart"/>
      <w:r>
        <w:t>Sladojevci</w:t>
      </w:r>
      <w:proofErr w:type="spellEnd"/>
      <w:r>
        <w:t>, Braće Radića 63, OIB: 01195634741.</w:t>
      </w:r>
    </w:p>
    <w:p w:rsidRDefault="00AB4932" w:rsidP="00642FA6" w:rsidR="00AB4932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056A87" w:rsidRPr="0083417B">
        <w:t>INTERNET SHOP d.o.o.</w:t>
      </w:r>
      <w:r w:rsidR="00056A87" w:rsidRPr="00C66265">
        <w:t xml:space="preserve">, </w:t>
      </w:r>
      <w:r w:rsidR="00056A87" w:rsidRPr="0083417B">
        <w:t>Pula</w:t>
      </w:r>
      <w:r w:rsidR="00056A87" w:rsidRPr="00C66265">
        <w:t xml:space="preserve">, </w:t>
      </w:r>
      <w:proofErr w:type="spellStart"/>
      <w:r w:rsidR="00056A87" w:rsidRPr="0083417B">
        <w:t>Vinkuran</w:t>
      </w:r>
      <w:proofErr w:type="spellEnd"/>
      <w:r w:rsidR="00056A87" w:rsidRPr="0083417B">
        <w:t xml:space="preserve">, Debeli </w:t>
      </w:r>
      <w:proofErr w:type="spellStart"/>
      <w:r w:rsidR="00056A87" w:rsidRPr="0083417B">
        <w:t>Vrv</w:t>
      </w:r>
      <w:proofErr w:type="spellEnd"/>
      <w:r w:rsidR="00056A87" w:rsidRPr="0083417B">
        <w:t xml:space="preserve"> 36</w:t>
      </w:r>
      <w:r w:rsidR="00056A87" w:rsidRPr="00C66265">
        <w:t xml:space="preserve">, MBS: </w:t>
      </w:r>
      <w:r w:rsidR="00056A87" w:rsidRPr="0083417B">
        <w:t>040326924</w:t>
      </w:r>
      <w:r w:rsidR="00056A87" w:rsidRPr="00C66265">
        <w:t xml:space="preserve">, OIB: </w:t>
      </w:r>
      <w:r w:rsidR="00056A87" w:rsidRPr="0083417B">
        <w:t>73192035845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</w:t>
      </w:r>
      <w:r w:rsidR="00AB4932" w:rsidRPr="00204EAF">
        <w:t xml:space="preserve">Regionalni centar </w:t>
      </w:r>
      <w:r w:rsidR="00AB4932">
        <w:t>Rijeka,</w:t>
      </w:r>
      <w:r w:rsidR="00AB4932" w:rsidRPr="00204EAF">
        <w:t xml:space="preserve"> Podružnica </w:t>
      </w:r>
      <w:r w:rsidR="00AB4932">
        <w:t>Pula</w:t>
      </w:r>
      <w:r w:rsidR="00AB4932" w:rsidRPr="00204EAF">
        <w:t xml:space="preserve">, </w:t>
      </w:r>
      <w:proofErr w:type="spellStart"/>
      <w:r w:rsidR="00AB4932">
        <w:t>Giardini</w:t>
      </w:r>
      <w:proofErr w:type="spellEnd"/>
      <w:r w:rsidR="00AB4932">
        <w:t xml:space="preserve"> 5</w:t>
      </w:r>
      <w:r w:rsidR="00AB4932" w:rsidRPr="00204EAF">
        <w:t>,</w:t>
      </w:r>
      <w:r w:rsidR="00AB4932">
        <w:t xml:space="preserve"> Pula</w:t>
      </w:r>
      <w:r>
        <w:t xml:space="preserve">, podnijela je dana </w:t>
      </w:r>
      <w:r w:rsidR="00AB4932">
        <w:t>8. lipnja</w:t>
      </w:r>
      <w:r w:rsidR="0081277D">
        <w:t xml:space="preserve"> </w:t>
      </w:r>
      <w:r>
        <w:t xml:space="preserve">2016. godine Trgovačkom sudu u </w:t>
      </w:r>
      <w:r w:rsidR="00021E31">
        <w:t>Pazinu</w:t>
      </w:r>
      <w:r>
        <w:t xml:space="preserve"> zahtjev za provedbu skraćenog stečajnog postupka nad dužnikom </w:t>
      </w:r>
      <w:r w:rsidR="00021E31">
        <w:t xml:space="preserve">INTERNET SHOP d.o.o., Pula, </w:t>
      </w:r>
      <w:proofErr w:type="spellStart"/>
      <w:r w:rsidR="00021E31">
        <w:t>Vinkuran</w:t>
      </w:r>
      <w:proofErr w:type="spellEnd"/>
      <w:r w:rsidR="00021E31">
        <w:t xml:space="preserve">, Debeli </w:t>
      </w:r>
      <w:proofErr w:type="spellStart"/>
      <w:r w:rsidR="00021E31">
        <w:t>Vrv</w:t>
      </w:r>
      <w:proofErr w:type="spellEnd"/>
      <w:r w:rsidR="00021E31">
        <w:t xml:space="preserve"> 36, MBS: 040326924, OIB: 73192035845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8F423B" w:rsidP="00515515" w:rsidR="008F423B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5E4E07">
        <w:t>889</w:t>
      </w:r>
      <w:r>
        <w:t>/</w:t>
      </w:r>
      <w:r w:rsidR="009743F3">
        <w:t>16-</w:t>
      </w:r>
      <w:r w:rsidR="005E4E07">
        <w:t>2</w:t>
      </w:r>
      <w:r>
        <w:t xml:space="preserve"> od </w:t>
      </w:r>
      <w:r w:rsidR="005E4E07">
        <w:t>15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EE115B">
        <w:t xml:space="preserve">etima Trgovačkog suda u </w:t>
      </w:r>
      <w:r w:rsidR="00C27C6F">
        <w:t>Pazinu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FA2D13">
        <w:t>2281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</w:t>
      </w:r>
      <w:r w:rsidR="00960B39">
        <w:t xml:space="preserve"> </w:t>
      </w:r>
      <w:r>
        <w:t>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D002E4">
        <w:rPr>
          <w:sz w:val="24"/>
        </w:rPr>
        <w:t>7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624" w:rsidR="00600624">
      <w:r>
        <w:separator/>
      </w:r>
    </w:p>
  </w:endnote>
  <w:endnote w:id="0" w:type="continuationSeparator">
    <w:p w:rsidRDefault="00600624" w:rsidR="00600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624" w:rsidR="00600624">
      <w:r>
        <w:separator/>
      </w:r>
    </w:p>
  </w:footnote>
  <w:footnote w:id="0" w:type="continuationSeparator">
    <w:p w:rsidRDefault="00600624" w:rsidR="00600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4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590B50">
      <w:t>7 St-2281/16-4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90B50">
      <w:t>2281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E31"/>
    <w:rsid w:val="00022E72"/>
    <w:rsid w:val="000245F1"/>
    <w:rsid w:val="0002580E"/>
    <w:rsid w:val="00026F5E"/>
    <w:rsid w:val="00027ED5"/>
    <w:rsid w:val="0003012B"/>
    <w:rsid w:val="00033093"/>
    <w:rsid w:val="000350A4"/>
    <w:rsid w:val="0003777F"/>
    <w:rsid w:val="00041597"/>
    <w:rsid w:val="00044B5E"/>
    <w:rsid w:val="00045B24"/>
    <w:rsid w:val="000461D8"/>
    <w:rsid w:val="00047817"/>
    <w:rsid w:val="00052F17"/>
    <w:rsid w:val="00054EB8"/>
    <w:rsid w:val="000561D9"/>
    <w:rsid w:val="00056A87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216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B7E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112"/>
    <w:rsid w:val="004458F1"/>
    <w:rsid w:val="00446E1B"/>
    <w:rsid w:val="00450039"/>
    <w:rsid w:val="004505D5"/>
    <w:rsid w:val="00450BD1"/>
    <w:rsid w:val="00452315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33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515"/>
    <w:rsid w:val="0051629B"/>
    <w:rsid w:val="005163D8"/>
    <w:rsid w:val="005174EE"/>
    <w:rsid w:val="00517D02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B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4E07"/>
    <w:rsid w:val="005E6A40"/>
    <w:rsid w:val="005F0145"/>
    <w:rsid w:val="005F07E4"/>
    <w:rsid w:val="005F1913"/>
    <w:rsid w:val="005F2AAC"/>
    <w:rsid w:val="005F2E9C"/>
    <w:rsid w:val="005F2EA5"/>
    <w:rsid w:val="005F54CD"/>
    <w:rsid w:val="00600624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2FA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609"/>
    <w:rsid w:val="007F7C97"/>
    <w:rsid w:val="008015CF"/>
    <w:rsid w:val="008022C7"/>
    <w:rsid w:val="00802615"/>
    <w:rsid w:val="008053FC"/>
    <w:rsid w:val="008062BF"/>
    <w:rsid w:val="00806F30"/>
    <w:rsid w:val="008122CF"/>
    <w:rsid w:val="0081277D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17B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9AB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408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23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B39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932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4F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2A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6F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02E4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65F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15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2D13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04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04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04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4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4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04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04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04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4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4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7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St-2281/2016</izvorni_sadrzaj>
    <derivirana_varijabla naziv="DomainObject.Predmet.OznakaBroj_1">St-2281/2016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INTERNET SHOP d.o.o. PULA</izvorni_sadrzaj>
    <derivirana_varijabla naziv="DomainObject.Predmet.ProtustrankaFormated_1">  INTERNET SHOP d.o.o. PULA</derivirana_varijabla>
  </DomainObject.Predmet.ProtustrankaFormated>
  <DomainObject.Predmet.ProtustrankaFormatedOIB>
    <izvorni_sadrzaj>  INTERNET SHOP d.o.o. PULA, OIB 73192035845</izvorni_sadrzaj>
    <derivirana_varijabla naziv="DomainObject.Predmet.ProtustrankaFormatedOIB_1">  INTERNET SHOP d.o.o. PULA, OIB 73192035845</derivirana_varijabla>
  </DomainObject.Predmet.ProtustrankaFormatedOIB>
  <DomainObject.Predmet.ProtustrankaFormatedWithAdress>
    <izvorni_sadrzaj> INTERNET SHOP d.o.o. PULA, Vinkuran, Debeli Vrv 36, 52100 Pula</izvorni_sadrzaj>
    <derivirana_varijabla naziv="DomainObject.Predmet.ProtustrankaFormatedWithAdress_1"> INTERNET SHOP d.o.o. PULA, Vinkuran, Debeli Vrv 36, 52100 Pula</derivirana_varijabla>
  </DomainObject.Predmet.ProtustrankaFormatedWithAdress>
  <DomainObject.Predmet.ProtustrankaFormatedWithAdressOIB>
    <izvorni_sadrzaj> INTERNET SHOP d.o.o. PULA, OIB 73192035845, Vinkuran, Debeli Vrv 36, 52100 Pula</izvorni_sadrzaj>
    <derivirana_varijabla naziv="DomainObject.Predmet.ProtustrankaFormatedWithAdressOIB_1"> INTERNET SHOP d.o.o. PULA, OIB 73192035845, Vinkuran, Debeli Vrv 36, 52100 Pula</derivirana_varijabla>
  </DomainObject.Predmet.ProtustrankaFormatedWithAdressOIB>
  <DomainObject.Predmet.ProtustrankaWithAdress>
    <izvorni_sadrzaj>INTERNET SHOP d.o.o. PULA Vinkuran, Debeli Vrv 36, 52100 Pula</izvorni_sadrzaj>
    <derivirana_varijabla naziv="DomainObject.Predmet.ProtustrankaWithAdress_1">INTERNET SHOP d.o.o. PULA Vinkuran, Debeli Vrv 36, 52100 Pula</derivirana_varijabla>
  </DomainObject.Predmet.ProtustrankaWithAdress>
  <DomainObject.Predmet.ProtustrankaWithAdressOIB>
    <izvorni_sadrzaj>INTERNET SHOP d.o.o. PULA, OIB 73192035845, Vinkuran, Debeli Vrv 36, 52100 Pula</izvorni_sadrzaj>
    <derivirana_varijabla naziv="DomainObject.Predmet.ProtustrankaWithAdressOIB_1">INTERNET SHOP d.o.o. PULA, OIB 73192035845, Vinkuran, Debeli Vrv 36, 52100 Pula</derivirana_varijabla>
  </DomainObject.Predmet.ProtustrankaWithAdressOIB>
  <DomainObject.Predmet.ProtustrankaNazivFormated>
    <izvorni_sadrzaj>INTERNET SHOP d.o.o. PULA</izvorni_sadrzaj>
    <derivirana_varijabla naziv="DomainObject.Predmet.ProtustrankaNazivFormated_1">INTERNET SHOP d.o.o. PULA</derivirana_varijabla>
  </DomainObject.Predmet.ProtustrankaNazivFormated>
  <DomainObject.Predmet.ProtustrankaNazivFormatedOIB>
    <izvorni_sadrzaj>INTERNET SHOP d.o.o. PULA, OIB 73192035845</izvorni_sadrzaj>
    <derivirana_varijabla naziv="DomainObject.Predmet.ProtustrankaNazivFormatedOIB_1">INTERNET SHOP d.o.o. PULA, OIB 73192035845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INTERNET SHOP d.o.o. PULA</item>
    </izvorni_sadrzaj>
    <derivirana_varijabla naziv="DomainObject.Predmet.ProtuStrankaListFormated_1">
      <item>INTERNET SHOP d.o.o. PULA</item>
    </derivirana_varijabla>
  </DomainObject.Predmet.ProtuStrankaListFormated>
  <DomainObject.Predmet.ProtuStrankaListFormatedOIB>
    <izvorni_sadrzaj>
      <item>INTERNET SHOP d.o.o. PULA, OIB 73192035845</item>
    </izvorni_sadrzaj>
    <derivirana_varijabla naziv="DomainObject.Predmet.ProtuStrankaListFormatedOIB_1">
      <item>INTERNET SHOP d.o.o. PULA, OIB 73192035845</item>
    </derivirana_varijabla>
  </DomainObject.Predmet.ProtuStrankaListFormatedOIB>
  <DomainObject.Predmet.ProtuStrankaListFormatedWithAdress>
    <izvorni_sadrzaj>
      <item>INTERNET SHOP d.o.o. PULA, Vinkuran, Debeli Vrv 36, 52100 Pula</item>
    </izvorni_sadrzaj>
    <derivirana_varijabla naziv="DomainObject.Predmet.ProtuStrankaListFormatedWithAdress_1">
      <item>INTERNET SHOP d.o.o. PULA, Vinkuran, Debeli Vrv 36, 52100 Pula</item>
    </derivirana_varijabla>
  </DomainObject.Predmet.ProtuStrankaListFormatedWithAdress>
  <DomainObject.Predmet.ProtuStrankaListFormatedWithAdressOIB>
    <izvorni_sadrzaj>
      <item>INTERNET SHOP d.o.o. PULA, OIB 73192035845, Vinkuran, Debeli Vrv 36, 52100 Pula</item>
    </izvorni_sadrzaj>
    <derivirana_varijabla naziv="DomainObject.Predmet.ProtuStrankaListFormatedWithAdressOIB_1">
      <item>INTERNET SHOP d.o.o. PULA, OIB 73192035845, Vinkuran, Debeli Vrv 36, 52100 Pula</item>
    </derivirana_varijabla>
  </DomainObject.Predmet.ProtuStrankaListFormatedWithAdressOIB>
  <DomainObject.Predmet.ProtuStrankaListNazivFormated>
    <izvorni_sadrzaj>
      <item>INTERNET SHOP d.o.o. PULA</item>
    </izvorni_sadrzaj>
    <derivirana_varijabla naziv="DomainObject.Predmet.ProtuStrankaListNazivFormated_1">
      <item>INTERNET SHOP d.o.o. PULA</item>
    </derivirana_varijabla>
  </DomainObject.Predmet.ProtuStrankaListNazivFormated>
  <DomainObject.Predmet.ProtuStrankaListNazivFormatedOIB>
    <izvorni_sadrzaj>
      <item>INTERNET SHOP d.o.o. PULA, OIB 73192035845</item>
    </izvorni_sadrzaj>
    <derivirana_varijabla naziv="DomainObject.Predmet.ProtuStrankaListNazivFormatedOIB_1">
      <item>INTERNET SHOP d.o.o. PULA, OIB 73192035845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INTERNET SHOP d.o.o. PULA</izvorni_sadrzaj>
    <derivirana_varijabla naziv="DomainObject.Predmet.ProtustrankaIDrugi_1">INTERNET SHOP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INTERNET SHOP d.o.o. PULA, OIB 73192035845, Vinkuran, Debeli Vrv 36, 52100 Pula</izvorni_sadrzaj>
    <derivirana_varijabla naziv="DomainObject.Predmet.ProtustrankaIDrugiAdressOIB_1">INTERNET SHOP d.o.o. PULA, OIB 73192035845,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INTERNET SHOP d.o.o. PULA</item>
      <item>FINANCIJSKA AGENCIJA, RC RIJEKA, PODRUŽNICA PULA, PULA</item>
    </izvorni_sadrzaj>
    <derivirana_varijabla naziv="DomainObject.Predmet.SudioniciListNaziv_1">
      <item>INTERNET SHOP d.o.o. PULA</item>
      <item>FINANCIJSKA AGENCIJA, RC RIJEKA, PODRUŽNICA PULA, PULA</item>
    </derivirana_varijabla>
  </DomainObject.Predmet.SudioniciListNaziv>
  <DomainObject.Predmet.SudioniciListAdressOIB>
    <izvorni_sadrzaj>
      <item>INTERNET SHOP d.o.o. PULA, OIB 73192035845, Vinkuran, Debeli Vrv 36,52100 Pula</item>
      <item>FINANCIJSKA AGENCIJA, RC RIJEKA, PODRUŽNICA PULA, PULA, OIB 85821130368, Ulica grada Vukovara 70,10000 Zagreb</item>
    </izvorni_sadrzaj>
    <derivirana_varijabla naziv="DomainObject.Predmet.SudioniciListAdressOIB_1">
      <item>INTERNET SHOP d.o.o. PULA, OIB 73192035845, Vinkuran, Debeli Vrv 36,52100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73192035845</item>
      <item>, OIB 85821130368</item>
    </izvorni_sadrzaj>
    <derivirana_varijabla naziv="DomainObject.Predmet.SudioniciListNazivOIB_1">
      <item>, OIB 73192035845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BBB03-378F-4F29-B3D7-759F86E92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464</properties:Words>
  <properties:Characters>2451</properties:Characters>
  <properties:Lines>161</properties:Lines>
  <properties:Paragraphs>29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2017-02-07T09:43:00Z</dcterms:modified>
  <cp:revision>408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