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9831" w14:paraId="c9f9831" w:rsidRDefault="004378EA" w:rsidP="004378EA" w:rsidR="004378EA">
      <w:pPr>
        <w:spacing w:after="0"/>
        <w:jc w:val="both"/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378EA" w:rsidP="004378EA" w:rsidR="004378EA">
      <w:pPr>
        <w:spacing w:after="0"/>
        <w:jc w:val="both"/>
      </w:pPr>
      <w:r>
        <w:t xml:space="preserve">       REPUBLIKA HRVATSKA</w:t>
      </w:r>
    </w:p>
    <w:p w:rsidRDefault="004378EA" w:rsidP="004378EA" w:rsidR="004378E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378EA" w:rsidP="004378EA" w:rsidR="004378EA">
      <w:pPr>
        <w:spacing w:after="0"/>
        <w:rPr>
          <w:bCs/>
        </w:rPr>
      </w:pPr>
      <w:r>
        <w:t xml:space="preserve">  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4378EA" w:rsidP="004378EA" w:rsidR="004378EA">
      <w:pPr>
        <w:spacing w:after="0"/>
        <w:rPr>
          <w:bCs/>
        </w:rPr>
      </w:pPr>
    </w:p>
    <w:p w:rsidRDefault="004378EA" w:rsidP="004378EA" w:rsidR="004378EA">
      <w:pPr>
        <w:spacing w:after="0"/>
        <w:rPr>
          <w:b/>
        </w:rPr>
      </w:pPr>
    </w:p>
    <w:p w:rsidRDefault="004378EA" w:rsidP="004378EA" w:rsidR="004378EA">
      <w:pPr>
        <w:spacing w:after="0"/>
        <w:rPr>
          <w:b/>
        </w:rPr>
      </w:pPr>
    </w:p>
    <w:p w:rsidRDefault="004378EA" w:rsidP="004378EA" w:rsidR="004378EA">
      <w:pPr>
        <w:spacing w:after="0"/>
        <w:jc w:val="center"/>
      </w:pPr>
      <w:r>
        <w:t>R E P U B L I K A   H R V A T S K A</w:t>
      </w:r>
    </w:p>
    <w:p w:rsidRDefault="004378EA" w:rsidP="004378EA" w:rsidR="004378EA">
      <w:pPr>
        <w:spacing w:after="0"/>
        <w:rPr>
          <w:b/>
        </w:rPr>
      </w:pPr>
    </w:p>
    <w:p w:rsidRDefault="004378EA" w:rsidP="004378EA" w:rsidR="004378EA">
      <w:pPr>
        <w:spacing w:after="0"/>
        <w:jc w:val="center"/>
      </w:pPr>
      <w:r>
        <w:t>R J E Š E N J E</w:t>
      </w:r>
    </w:p>
    <w:p w:rsidRDefault="004378EA" w:rsidP="004378EA" w:rsidR="004378EA">
      <w:pPr>
        <w:spacing w:after="0"/>
        <w:jc w:val="center"/>
      </w:pPr>
    </w:p>
    <w:p w:rsidRDefault="004378EA" w:rsidP="004378EA" w:rsidR="004378EA">
      <w:pPr>
        <w:spacing w:after="0"/>
        <w:jc w:val="both"/>
        <w:rPr>
          <w:b/>
        </w:rPr>
      </w:pPr>
    </w:p>
    <w:p w:rsidRDefault="004378EA" w:rsidP="004378EA" w:rsidR="004378E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jednostavno društvo s ograničenom odgovornošću za graditeljstvo, usluge i trgovinu, skraćena tvrtka: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j.d.o.o., Čakovec, Koče </w:t>
      </w:r>
      <w:proofErr w:type="spellStart"/>
      <w:r>
        <w:t>Racina</w:t>
      </w:r>
      <w:proofErr w:type="spellEnd"/>
      <w:r>
        <w:t xml:space="preserve"> 15, OIB: 64428775736, MBS: 070128986, radi otvaranja stečajnog postupka nad dužnikom, dana 27. ožujka 2017. godine, </w:t>
      </w: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center"/>
      </w:pPr>
      <w:r>
        <w:t>r i j e š i o     j e</w:t>
      </w:r>
    </w:p>
    <w:p w:rsidRDefault="004378EA" w:rsidP="004378EA" w:rsidR="004378EA">
      <w:pPr>
        <w:spacing w:after="0"/>
        <w:jc w:val="center"/>
      </w:pPr>
    </w:p>
    <w:p w:rsidRDefault="004378EA" w:rsidP="004378EA" w:rsidR="004378EA">
      <w:pPr>
        <w:spacing w:after="0"/>
      </w:pPr>
    </w:p>
    <w:p w:rsidRDefault="004378EA" w:rsidP="004378EA" w:rsidR="004378EA">
      <w:pPr>
        <w:spacing w:after="0"/>
        <w:jc w:val="both"/>
      </w:pPr>
      <w:r>
        <w:tab/>
        <w:t xml:space="preserve">I/ Pokreće se prethodni postupak radi utvrđivanja uvjeta za otvaranje stečajnog postupka nad dužnikom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jednostavno društvo s ograničenom odgovornošću za graditeljstvo, usluge i trgovinu, skraćena tvrtka: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j.d.o.o., Čakovec, Koče </w:t>
      </w:r>
      <w:proofErr w:type="spellStart"/>
      <w:r>
        <w:t>Racina</w:t>
      </w:r>
      <w:proofErr w:type="spellEnd"/>
      <w:r>
        <w:t xml:space="preserve"> 15, OIB: 64428775736, MBS: 070128986.  </w:t>
      </w: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3. svibnja 2017. u 08,45 sati</w:t>
      </w:r>
    </w:p>
    <w:p w:rsidRDefault="004378EA" w:rsidP="004378EA" w:rsidR="004378EA">
      <w:pPr>
        <w:spacing w:after="0"/>
        <w:rPr>
          <w:b/>
          <w:u w:val="single"/>
        </w:rPr>
      </w:pPr>
    </w:p>
    <w:p w:rsidRDefault="004378EA" w:rsidP="004378EA" w:rsidR="004378EA">
      <w:pPr>
        <w:spacing w:after="0"/>
        <w:ind w:firstLine="708"/>
        <w:jc w:val="both"/>
      </w:pPr>
      <w:r>
        <w:t>III/ Na ročište se pozivaju:</w:t>
      </w:r>
    </w:p>
    <w:p w:rsidRDefault="004378EA" w:rsidP="004378EA" w:rsidR="004378EA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j.d.o.o., Čakovec, Koče </w:t>
      </w:r>
      <w:proofErr w:type="spellStart"/>
      <w:r>
        <w:t>Racina</w:t>
      </w:r>
      <w:proofErr w:type="spellEnd"/>
      <w:r>
        <w:t xml:space="preserve"> 15</w:t>
      </w:r>
    </w:p>
    <w:p w:rsidRDefault="004378EA" w:rsidP="004378EA" w:rsidR="004378EA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center"/>
        <w:outlineLvl w:val="0"/>
      </w:pPr>
      <w:r>
        <w:t>Obrazloženje</w:t>
      </w:r>
    </w:p>
    <w:p w:rsidRDefault="004378EA" w:rsidP="004378EA" w:rsidR="004378EA">
      <w:pPr>
        <w:spacing w:after="0"/>
        <w:jc w:val="center"/>
        <w:outlineLvl w:val="0"/>
      </w:pPr>
    </w:p>
    <w:p w:rsidRDefault="004378EA" w:rsidP="004378EA" w:rsidR="004378EA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15. ožujka 2017. u Očevidniku redoslijeda osnova za plaćanje ima evidentirane neizvršene osnove za plaćanje u neprekinutom razdoblju od 120 dana u ukupnom iznosu od 39.883,24 kn u koji </w:t>
      </w:r>
      <w:r>
        <w:lastRenderedPageBreak/>
        <w:t xml:space="preserve">iznos je uračunata kamata i naknada Financijske agencije za provedbu ovrhe na novčanim sredstvima. Prema podacima o broju zaposlenih dostavljenim od Hrvatskog zavoda za mirovinsko osiguranje dužnik ima 1 zaposlenih. Dužnik na dan 15. ožujka 2017. u Jedinstvenom registru računa ima otvorene račune i oročena novčana sredstva kod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</w:t>
      </w:r>
    </w:p>
    <w:p w:rsidRDefault="004378EA" w:rsidP="004378EA" w:rsidR="004378EA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4378EA" w:rsidP="004378EA" w:rsidR="004378EA">
      <w:pPr>
        <w:spacing w:after="0"/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 xml:space="preserve">. 71/15, dalje skraćeno: SZ-a) donio rješenje o pokretanju prethodnog postupka te je odredio ročište radi izjašnjenja o prijedlogu te utvrđivanja uvjeta za otvaranje stečajnog postupka. </w:t>
      </w: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center"/>
      </w:pPr>
      <w:r>
        <w:t>U Varaždinu, 27. ožujka 2017.</w:t>
      </w:r>
    </w:p>
    <w:p w:rsidRDefault="004378EA" w:rsidP="004378EA" w:rsidR="004378EA">
      <w:pPr>
        <w:spacing w:after="0"/>
        <w:ind w:firstLine="720"/>
        <w:jc w:val="center"/>
        <w:outlineLvl w:val="0"/>
      </w:pPr>
    </w:p>
    <w:p w:rsidRDefault="004378EA" w:rsidP="004378EA" w:rsidR="004378EA">
      <w:pPr>
        <w:spacing w:after="0"/>
        <w:ind w:firstLine="720"/>
        <w:jc w:val="center"/>
        <w:outlineLvl w:val="0"/>
      </w:pPr>
    </w:p>
    <w:p w:rsidRDefault="004378EA" w:rsidP="004378EA" w:rsidR="004378EA">
      <w:pPr>
        <w:spacing w:after="0"/>
        <w:ind w:firstLine="720"/>
        <w:jc w:val="center"/>
      </w:pPr>
    </w:p>
    <w:p w:rsidRDefault="004378EA" w:rsidP="004378EA" w:rsidR="004378E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4378EA" w:rsidP="004378EA" w:rsidR="004378EA">
      <w:pPr>
        <w:spacing w:after="0"/>
        <w:ind w:firstLine="720"/>
        <w:jc w:val="right"/>
      </w:pPr>
    </w:p>
    <w:p w:rsidRDefault="004378EA" w:rsidP="004378EA" w:rsidR="004378E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980EAB">
        <w:t>, v.r.</w:t>
      </w:r>
    </w:p>
    <w:p w:rsidRDefault="00980EAB" w:rsidP="004378EA" w:rsidR="00980EAB">
      <w:pPr>
        <w:spacing w:after="0"/>
        <w:ind w:firstLine="720"/>
        <w:jc w:val="center"/>
        <w:outlineLvl w:val="0"/>
      </w:pPr>
    </w:p>
    <w:p w:rsidRDefault="00980EAB" w:rsidP="004378EA" w:rsidR="00980EAB">
      <w:pPr>
        <w:spacing w:after="0"/>
        <w:ind w:firstLine="72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6A76F4" w:rsidP="004378EA" w:rsidR="006A76F4">
      <w:pPr>
        <w:spacing w:after="0"/>
        <w:ind w:firstLine="720"/>
        <w:jc w:val="center"/>
        <w:outlineLvl w:val="0"/>
      </w:pPr>
    </w:p>
    <w:p w:rsidRDefault="006A76F4" w:rsidP="004378EA" w:rsidR="006A76F4">
      <w:pPr>
        <w:spacing w:after="0"/>
        <w:ind w:firstLine="72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78EA" w:rsidP="004378EA" w:rsidR="004378EA">
      <w:pPr>
        <w:spacing w:after="0"/>
        <w:ind w:firstLine="720"/>
        <w:jc w:val="right"/>
      </w:pPr>
    </w:p>
    <w:p w:rsidRDefault="004378EA" w:rsidP="004378EA" w:rsidR="004378EA">
      <w:pPr>
        <w:spacing w:after="0"/>
        <w:ind w:firstLine="720"/>
        <w:jc w:val="right"/>
      </w:pPr>
    </w:p>
    <w:p w:rsidRDefault="004378EA" w:rsidP="004378EA" w:rsidR="004378EA">
      <w:pPr>
        <w:spacing w:after="0"/>
        <w:ind w:firstLine="720"/>
        <w:jc w:val="right"/>
      </w:pPr>
    </w:p>
    <w:p w:rsidRDefault="004378EA" w:rsidP="004378EA" w:rsidR="004378EA">
      <w:pPr>
        <w:spacing w:after="0"/>
        <w:ind w:firstLine="720"/>
        <w:jc w:val="right"/>
      </w:pPr>
    </w:p>
    <w:p w:rsidRDefault="004378EA" w:rsidP="004378EA" w:rsidR="004378EA">
      <w:pPr>
        <w:spacing w:after="0"/>
        <w:ind w:firstLine="720"/>
        <w:jc w:val="right"/>
      </w:pPr>
    </w:p>
    <w:p w:rsidRDefault="004378EA" w:rsidP="004378EA" w:rsidR="004378EA">
      <w:pPr>
        <w:spacing w:after="0"/>
        <w:jc w:val="both"/>
        <w:outlineLvl w:val="0"/>
      </w:pPr>
      <w:r>
        <w:t>POUKA O PRAVNOM LIJEKU:</w:t>
      </w: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</w:p>
    <w:p w:rsidRDefault="004378EA" w:rsidP="004378EA" w:rsidR="004378EA">
      <w:pPr>
        <w:spacing w:after="0"/>
        <w:jc w:val="both"/>
      </w:pPr>
      <w:r>
        <w:t xml:space="preserve">DNA: 1. dužnik </w:t>
      </w:r>
      <w:proofErr w:type="spellStart"/>
      <w:r>
        <w:t>gra</w:t>
      </w:r>
      <w:proofErr w:type="spellEnd"/>
      <w:r>
        <w:t xml:space="preserve">-S </w:t>
      </w:r>
      <w:proofErr w:type="spellStart"/>
      <w:r>
        <w:t>montage</w:t>
      </w:r>
      <w:proofErr w:type="spellEnd"/>
      <w:r>
        <w:t xml:space="preserve"> j.d.o.o., Čakovec, Koče </w:t>
      </w:r>
      <w:proofErr w:type="spellStart"/>
      <w:r>
        <w:t>Racina</w:t>
      </w:r>
      <w:proofErr w:type="spellEnd"/>
      <w:r>
        <w:t xml:space="preserve"> 15</w:t>
      </w:r>
    </w:p>
    <w:p w:rsidRDefault="004378EA" w:rsidP="00934C2A" w:rsidR="00934C2A">
      <w:pPr>
        <w:spacing w:after="0"/>
        <w:jc w:val="both"/>
      </w:pPr>
      <w:r>
        <w:t xml:space="preserve">           2. ŽDO Va</w:t>
      </w:r>
      <w:r w:rsidR="00934C2A">
        <w:t>raždin, građansko-upravni odjel</w:t>
      </w:r>
    </w:p>
    <w:p w:rsidRDefault="00934C2A" w:rsidP="00934C2A" w:rsidR="00934C2A">
      <w:pPr>
        <w:spacing w:after="0"/>
        <w:jc w:val="both"/>
      </w:pPr>
      <w:r>
        <w:t xml:space="preserve">           3. E-Oglasna ploča suda</w:t>
      </w:r>
    </w:p>
    <w:p w:rsidRDefault="004378EA" w:rsidP="004378EA" w:rsidR="004378EA">
      <w:pPr>
        <w:spacing w:after="0"/>
        <w:jc w:val="both"/>
      </w:pPr>
      <w:r>
        <w:t xml:space="preserve"> </w:t>
      </w:r>
    </w:p>
    <w:p w:rsidRDefault="004378EA" w:rsidP="004378EA" w:rsidR="004378EA">
      <w:pPr>
        <w:spacing w:after="0"/>
      </w:pPr>
    </w:p>
    <w:p w:rsidRDefault="00AE649C" w:rsidP="004378EA" w:rsidR="00AE649C" w:rsidRPr="00B76F3C">
      <w:pPr>
        <w:pStyle w:val="NormaleSPIS"/>
        <w:spacing w:after="0"/>
      </w:pPr>
    </w:p>
    <w:p w:rsidRDefault="00AB4602" w:rsidP="004378E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378E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F48" w:rsidP="00537B78" w:rsidR="005E7F48">
      <w:r>
        <w:separator/>
      </w:r>
    </w:p>
  </w:endnote>
  <w:endnote w:id="0" w:type="continuationSeparator">
    <w:p w:rsidRDefault="005E7F48" w:rsidP="00537B78" w:rsidR="005E7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F48" w:rsidP="00537B78" w:rsidR="005E7F48">
      <w:r>
        <w:separator/>
      </w:r>
    </w:p>
  </w:footnote>
  <w:footnote w:id="0" w:type="continuationSeparator">
    <w:p w:rsidRDefault="005E7F48" w:rsidP="00537B78" w:rsidR="005E7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8EA" w:rsidR="008333A9">
    <w:pPr>
      <w:pStyle w:val="Zaglavlje"/>
    </w:pPr>
    <w:r>
      <w:rPr>
        <w:rStyle w:val="PozadinaSvijetloCrvena"/>
        <w:shd w:fill="auto" w:color="auto" w:val="clear"/>
      </w:rPr>
      <w:t>Poslovni broj: 3 St-146/17-3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B634B8A"/>
    <w:multiLevelType w:val="hybridMultilevel"/>
    <w:tmpl w:val="6D1ADDD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937FC0"/>
    <w:multiLevelType w:val="hybridMultilevel"/>
    <w:tmpl w:val="58448D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8E43EE9"/>
    <w:multiLevelType w:val="hybridMultilevel"/>
    <w:tmpl w:val="73FAB4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40"/>
  </w:num>
  <w:num w:numId="49">
    <w:abstractNumId w:val="32"/>
  </w:num>
  <w:num w:numId="50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474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8EA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F48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6F4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C2A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0EAB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749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04D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5C3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ABA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26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St-146/2017-3</izvorni_sadrzaj>
    <derivirana_varijabla naziv="DomainObject.Oznaka_1">St-146/2017-3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gra-S montage jednostavno društvo s ograničenom odgovornošću za graditeljstvo, usluge i trgovinu</izvorni_sadrzaj>
    <derivirana_varijabla naziv="DomainObject.Predmet.ProtustrankaFormated_1">  gra-S montage jednostavno društvo s ograničenom odgovornošću za graditeljstvo, usluge i trgovinu</derivirana_varijabla>
  </DomainObject.Predmet.ProtustrankaFormated>
  <DomainObject.Predmet.ProtustrankaFormatedOIB>
    <izvorni_sadrzaj>  gra-S montage jednostavno društvo s ograničenom odgovornošću za graditeljstvo, usluge i trgovinu, OIB 64428775736</izvorni_sadrzaj>
    <derivirana_varijabla naziv="DomainObject.Predmet.ProtustrankaFormatedOIB_1">  gra-S montage jednostavno društvo s ograničenom odgovornošću za graditeljstvo, usluge i trgovinu, OIB 64428775736</derivirana_varijabla>
  </DomainObject.Predmet.ProtustrankaFormatedOIB>
  <DomainObject.Predmet.ProtustrankaFormatedWithAdress>
    <izvorni_sadrzaj> gra-S montage jednostavno društvo s ograničenom odgovornošću za graditeljstvo, usluge i trgovinu, Koče Racina 15, 40000 Čakovec</izvorni_sadrzaj>
    <derivirana_varijabla naziv="DomainObject.Predmet.ProtustrankaFormatedWithAdress_1"> gra-S montage jednostavno društvo s ograničenom odgovornošću za graditeljstvo, usluge i trgovinu, Koče Racina 15, 40000 Čakovec</derivirana_varijabla>
  </DomainObject.Predmet.ProtustrankaFormatedWithAdress>
  <DomainObject.Predmet.ProtustrankaFormatedWithAdressOIB>
    <izvorni_sadrzaj> gra-S montage jednostavno društvo s ograničenom odgovornošću za graditeljstvo, usluge i trgovinu, OIB 64428775736, Koče Racina 15, 40000 Čakovec</izvorni_sadrzaj>
    <derivirana_varijabla naziv="DomainObject.Predmet.ProtustrankaFormatedWithAdressOIB_1"> gra-S montage jednostavno društvo s ograničenom odgovornošću za graditeljstvo, usluge i trgovinu, OIB 64428775736, Koče Racina 15, 40000 Čakovec</derivirana_varijabla>
  </DomainObject.Predmet.ProtustrankaFormatedWithAdressOIB>
  <DomainObject.Predmet.ProtustrankaWithAdress>
    <izvorni_sadrzaj>gra-S montage jednostavno društvo s ograničenom odgovornošću za graditeljstvo, usluge i trgovinu Koče Racina 15, 40000 Čakovec</izvorni_sadrzaj>
    <derivirana_varijabla naziv="DomainObject.Predmet.ProtustrankaWithAdress_1">gra-S montage jednostavno društvo s ograničenom odgovornošću za graditeljstvo, usluge i trgovinu Koče Racina 15, 40000 Čakovec</derivirana_varijabla>
  </DomainObject.Predmet.ProtustrankaWithAdress>
  <DomainObject.Predmet.ProtustrankaWithAdressOIB>
    <izvorni_sadrzaj>gra-S montage jednostavno društvo s ograničenom odgovornošću za graditeljstvo, usluge i trgovinu, OIB 64428775736, Koče Racina 15, 40000 Čakovec</izvorni_sadrzaj>
    <derivirana_varijabla naziv="DomainObject.Predmet.ProtustrankaWithAdressOIB_1">gra-S montage jednostavno društvo s ograničenom odgovornošću za graditeljstvo, usluge i trgovinu, OIB 64428775736, Koče Racina 15, 40000 Čakovec</derivirana_varijabla>
  </DomainObject.Predmet.ProtustrankaWithAdressOIB>
  <DomainObject.Predmet.ProtustrankaNazivFormated>
    <izvorni_sadrzaj>gra-S montage jednostavno društvo s ograničenom odgovornošću za graditeljstvo, usluge i trgovinu</izvorni_sadrzaj>
    <derivirana_varijabla naziv="DomainObject.Predmet.ProtustrankaNazivFormated_1">gra-S montage jednostavno društvo s ograničenom odgovornošću za graditeljstvo, usluge i trgovinu</derivirana_varijabla>
  </DomainObject.Predmet.ProtustrankaNazivFormated>
  <DomainObject.Predmet.ProtustrankaNazivFormatedOIB>
    <izvorni_sadrzaj>gra-S montage jednostavno društvo s ograničenom odgovornošću za graditeljstvo, usluge i trgovinu, OIB 64428775736</izvorni_sadrzaj>
    <derivirana_varijabla naziv="DomainObject.Predmet.ProtustrankaNazivFormatedOIB_1">gra-S montage jednostavno društvo s ograničenom odgovornošću za graditeljstvo, usluge i trgovinu, OIB 64428775736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39883.24</izvorni_sadrzaj>
    <derivirana_varijabla naziv="DomainObject.Predmet.TrenutnaVrijednost_1">39883.24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gra-S montage jednostavno društvo s ograničenom odgovornošću za graditeljstvo, usluge i trgovinu</item>
    </izvorni_sadrzaj>
    <derivirana_varijabla naziv="DomainObject.Predmet.ProtuStrankaListFormated_1">
      <item>gra-S montage jednostavno društvo s ograničenom odgovornošću za graditeljstvo, usluge i trgovinu</item>
    </derivirana_varijabla>
  </DomainObject.Predmet.ProtuStrankaListFormated>
  <DomainObject.Predmet.ProtuStrankaListFormatedOIB>
    <izvorni_sadrzaj>
      <item>gra-S montage jednostavno društvo s ograničenom odgovornošću za graditeljstvo, usluge i trgovinu, OIB 64428775736</item>
    </izvorni_sadrzaj>
    <derivirana_varijabla naziv="DomainObject.Predmet.ProtuStrankaListFormatedOIB_1">
      <item>gra-S montage jednostavno društvo s ograničenom odgovornošću za graditeljstvo, usluge i trgovinu, OIB 64428775736</item>
    </derivirana_varijabla>
  </DomainObject.Predmet.ProtuStrankaListFormatedOIB>
  <DomainObject.Predmet.ProtuStrankaListFormatedWithAdress>
    <izvorni_sadrzaj>
      <item>gra-S montage jednostavno društvo s ograničenom odgovornošću za graditeljstvo, usluge i trgovinu, Koče Racina 15, 40000 Čakovec</item>
    </izvorni_sadrzaj>
    <derivirana_varijabla naziv="DomainObject.Predmet.ProtuStrankaListFormatedWithAdress_1">
      <item>gra-S montage jednostavno društvo s ograničenom odgovornošću za graditeljstvo, usluge i trgovinu, Koče Racina 15, 40000 Čakovec</item>
    </derivirana_varijabla>
  </DomainObject.Predmet.ProtuStrankaListFormatedWithAdress>
  <DomainObject.Predmet.ProtuStrankaListFormatedWithAdressOIB>
    <izvorni_sadrzaj>
      <item>gra-S montage jednostavno društvo s ograničenom odgovornošću za graditeljstvo, usluge i trgovinu, OIB 64428775736, Koče Racina 15, 40000 Čakovec</item>
    </izvorni_sadrzaj>
    <derivirana_varijabla naziv="DomainObject.Predmet.ProtuStrankaListFormatedWithAdressOIB_1">
      <item>gra-S montage jednostavno društvo s ograničenom odgovornošću za graditeljstvo, usluge i trgovinu, OIB 64428775736, Koče Racina 15, 40000 Čakovec</item>
    </derivirana_varijabla>
  </DomainObject.Predmet.ProtuStrankaListFormatedWithAdressOIB>
  <DomainObject.Predmet.ProtuStrankaListNazivFormated>
    <izvorni_sadrzaj>
      <item>gra-S montage jednostavno društvo s ograničenom odgovornošću za graditeljstvo, usluge i trgovinu</item>
    </izvorni_sadrzaj>
    <derivirana_varijabla naziv="DomainObject.Predmet.ProtuStrankaListNazivFormated_1">
      <item>gra-S montage jednostavno društvo s ograničenom odgovornošću za graditeljstvo, usluge i trgovinu</item>
    </derivirana_varijabla>
  </DomainObject.Predmet.ProtuStrankaListNazivFormated>
  <DomainObject.Predmet.ProtuStrankaListNazivFormatedOIB>
    <izvorni_sadrzaj>
      <item>gra-S montage jednostavno društvo s ograničenom odgovornošću za graditeljstvo, usluge i trgovinu, OIB 64428775736</item>
    </izvorni_sadrzaj>
    <derivirana_varijabla naziv="DomainObject.Predmet.ProtuStrankaListNazivFormatedOIB_1">
      <item>gra-S montage jednostavno društvo s ograničenom odgovornošću za graditeljstvo, usluge i trgovinu, OIB 64428775736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Saša Mučić</item>
    </izvorni_sadrzaj>
    <derivirana_varijabla naziv="DomainObject.Predmet.OstaliListFormated_1">
      <item>Sudski registar</item>
      <item>e-oglasna ploča</item>
      <item>Županijsko državno odvjetništvo u Varaždinu</item>
      <item>Saša Mučić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Saša Mučić, OIB 54577587234</item>
    </izvorni_sadrzaj>
    <derivirana_varijabla naziv="DomainObject.Predmet.OstaliListFormatedOIB_1">
      <item>Sudski registar</item>
      <item>e-oglasna ploča</item>
      <item>Županijsko državno odvjetništvo u Varaždinu</item>
      <item>Saša Mučić, OIB 54577587234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Saša Mučić, Ulica Koče Racina 15, 40000 Čakovec</item>
    </izvorni_sadrzaj>
    <derivirana_varijabla naziv="DomainObject.Predmet.OstaliListFormatedWithAdress_1">
      <item>Sudski registar</item>
      <item>e-oglasna ploča</item>
      <item>Županijsko državno odvjetništvo u Varaždinu</item>
      <item>Saša Mučić, Ulica Koče Racina 15, 40000 Čakovec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Saša Mučić, OIB 54577587234, Ulica Koče Racina 15, 40000 Čakovec</item>
    </izvorni_sadrzaj>
    <derivirana_varijabla naziv="DomainObject.Predmet.OstaliListFormatedWithAdressOIB_1">
      <item>Sudski registar</item>
      <item>e-oglasna ploča</item>
      <item>Županijsko državno odvjetništvo u Varaždinu</item>
      <item>Saša Mučić, OIB 54577587234, Ulica Koče Racina 15, 40000 Čakovec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Saša Mučić</item>
    </izvorni_sadrzaj>
    <derivirana_varijabla naziv="DomainObject.Predmet.OstaliListNazivFormated_1">
      <item>Sudski registar</item>
      <item>e-oglasna ploča</item>
      <item>Županijsko državno odvjetništvo u Varaždinu</item>
      <item>Saša Mučić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Saša Mučić, OIB 54577587234</item>
    </izvorni_sadrzaj>
    <derivirana_varijabla naziv="DomainObject.Predmet.OstaliListNazivFormatedOIB_1">
      <item>Sudski registar</item>
      <item>e-oglasna ploča</item>
      <item>Županijsko državno odvjetništvo u Varaždinu</item>
      <item>Saša Mučić, OIB 54577587234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St-146/2017-3</izvorni_sadrzaj>
    <derivirana_varijabla naziv="DomainObject.PoslovniBrojDokumenta_1">St-146/2017-3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gra-S montage jednostavno društvo s ograničenom odgovornošću za graditeljstvo, usluge i trgovinu</izvorni_sadrzaj>
    <derivirana_varijabla naziv="DomainObject.Predmet.ProtustrankaIDrugi_1">gra-S montage jednostavno društvo s ograničenom odgovornošću za graditeljstvo,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gra-S montage jednostavno društvo s ograničenom odgovornošću za graditeljstvo, usluge i trgovinu, OIB 64428775736, Koče Racina 15, 40000 Čakovec</izvorni_sadrzaj>
    <derivirana_varijabla naziv="DomainObject.Predmet.ProtustrankaIDrugiAdressOIB_1">gra-S montage jednostavno društvo s ograničenom odgovornošću za graditeljstvo, usluge i trgovinu, OIB 64428775736, Koče Racina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gra-S montage jednostavno društvo s ograničenom odgovornošću za graditeljstvo, usluge i trgovinu</item>
      <item>Sudski registar</item>
      <item>e-oglasna ploča</item>
      <item>Županijsko državno odvjetništvo u Varaždinu</item>
      <item>Saša Mučić</item>
    </izvorni_sadrzaj>
    <derivirana_varijabla naziv="DomainObject.Predmet.SudioniciListNaziv_1">
      <item>Financijska agencija</item>
      <item>gra-S montage jednostavno društvo s ograničenom odgovornošću za graditeljstvo, usluge i trgovinu</item>
      <item>Sudski registar</item>
      <item>e-oglasna ploča</item>
      <item>Županijsko državno odvjetništvo u Varaždinu</item>
      <item>Saša Mučić</item>
    </derivirana_varijabla>
  </DomainObject.Predmet.SudioniciListNaziv>
  <DomainObject.Predmet.SudioniciListAdressOIB>
    <izvorni_sadrzaj>
      <item>Financijska agencija, OIB 85821130368, Ulica grada Vukovara 70,10000 Zagreb</item>
      <item>gra-S montage jednostavno društvo s ograničenom odgovornošću za graditeljstvo, usluge i trgovinu, OIB 64428775736, Koče Racina 15,40000 Čakovec</item>
      <item>Sudski registar</item>
      <item>e-oglasna ploča</item>
      <item>Županijsko državno odvjetništvo u Varaždinu</item>
      <item>Saša Mučić, OIB 54577587234, Ulica Koče Racina 15,40000 Čakovec</item>
    </izvorni_sadrzaj>
    <derivirana_varijabla naziv="DomainObject.Predmet.SudioniciListAdressOIB_1">
      <item>Financijska agencija, OIB 85821130368, Ulica grada Vukovara 70,10000 Zagreb</item>
      <item>gra-S montage jednostavno društvo s ograničenom odgovornošću za graditeljstvo, usluge i trgovinu, OIB 64428775736, Koče Racina 15,40000 Čakovec</item>
      <item>Sudski registar</item>
      <item>e-oglasna ploča</item>
      <item>Županijsko državno odvjetništvo u Varaždinu</item>
      <item>Saša Mučić, OIB 54577587234, Ulica Koče Racina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F6A21-390D-4786-B5F6-8BE0A562D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2291</properties:Characters>
  <properties:Lines>89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2017-03-27T10:44:00Z</cp:lastPrinted>
  <dcterms:modified xmlns:xsi="http://www.w3.org/2001/XMLSchema-instance" xsi:type="dcterms:W3CDTF">2017-03-27T10:44:00Z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