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38F3" w:rsidR="00B038F3">
        <w:tc>
          <w:tcPr>
            <w:tcW w:type="dxa" w:w="2985"/>
            <w:hideMark/>
          </w:tcPr>
          <w:p w:rsidRDefault="00B038F3" w:rsidP="00B038F3" w:rsidR="00B038F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38F3" w:rsidP="00B038F3" w:rsidR="00B038F3">
            <w:pPr>
              <w:spacing w:after="0"/>
              <w:jc w:val="center"/>
            </w:pPr>
            <w:r>
              <w:t>Republika Hrvatska</w:t>
            </w:r>
          </w:p>
          <w:p w:rsidRDefault="00B038F3" w:rsidP="00B038F3" w:rsidR="00B038F3">
            <w:pPr>
              <w:spacing w:after="0"/>
              <w:jc w:val="center"/>
            </w:pPr>
            <w:r>
              <w:t>Trgovački sud u Varaždinu</w:t>
            </w:r>
          </w:p>
          <w:p w:rsidRDefault="00B038F3" w:rsidP="00B038F3" w:rsidR="00B038F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fda948" w14:paraId="1fda948" w:rsidRDefault="00B038F3" w:rsidP="00B038F3" w:rsidR="00B038F3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038F3" w:rsidP="00B038F3" w:rsidR="00B038F3">
      <w:pPr>
        <w:spacing w:after="0"/>
        <w:jc w:val="both"/>
      </w:pPr>
      <w:r>
        <w:t xml:space="preserve">                                                                                                    Poslovni broj: 3 St-273/2018-4</w:t>
      </w:r>
    </w:p>
    <w:p w:rsidRDefault="00B038F3" w:rsidP="00B038F3" w:rsidR="00B038F3">
      <w:pPr>
        <w:spacing w:after="0"/>
        <w:jc w:val="both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center"/>
      </w:pPr>
      <w:r>
        <w:t>U  I M E  R E P U B L I K E  H R V A T S K E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center"/>
      </w:pPr>
      <w:r>
        <w:t>R J E Š E NJ E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LEVAK ČAKOVEC jednostavno društvo s ograničenom odgovornošću za trgovinu i usluge, skraćena tvrtka LEVAK ČAKOVEC j.d.o.o. Čakovec, Trg Eugena Kvaternika 12, MBS: 070134505, OIB: 50927751653, dana 18. listopada 2018. godine,</w:t>
      </w:r>
    </w:p>
    <w:p w:rsidRDefault="00B038F3" w:rsidP="00B038F3" w:rsidR="00B038F3">
      <w:pPr>
        <w:spacing w:after="0"/>
        <w:jc w:val="both"/>
      </w:pPr>
    </w:p>
    <w:p w:rsidRDefault="00B038F3" w:rsidP="00B038F3" w:rsidR="00B038F3">
      <w:pPr>
        <w:spacing w:after="0"/>
        <w:jc w:val="both"/>
      </w:pPr>
    </w:p>
    <w:p w:rsidRDefault="00B038F3" w:rsidP="00B038F3" w:rsidR="00B038F3">
      <w:pPr>
        <w:spacing w:after="0"/>
        <w:jc w:val="center"/>
      </w:pPr>
      <w:r>
        <w:t>r i j e š i o   j e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both"/>
      </w:pPr>
      <w:r>
        <w:tab/>
        <w:t>I/ Otvara se stečajni postupak nad stečajnim dužnikom LEVAK ČAKOVEC jednostavno društvo s ograničenom odgovornošću za trgovinu i usluge, skraćena tvrtka LEVAK ČAKOVEC j.d.o.o. Čakovec, Trg Eugena Kvaternika 12, MBS: 070134505, OIB: 50927751653, s danom 18. listopada 2018. u 13,00 sati.</w:t>
      </w:r>
    </w:p>
    <w:p w:rsidRDefault="00B038F3" w:rsidP="00B038F3" w:rsidR="00B038F3">
      <w:pPr>
        <w:spacing w:after="0"/>
        <w:jc w:val="both"/>
      </w:pPr>
    </w:p>
    <w:p w:rsidRDefault="00B038F3" w:rsidP="00B038F3" w:rsidR="00B038F3">
      <w:pPr>
        <w:spacing w:after="0"/>
        <w:jc w:val="both"/>
        <w:rPr>
          <w:szCs w:val="20"/>
        </w:rPr>
      </w:pPr>
      <w:r>
        <w:tab/>
        <w:t>II/ Zaključuje se stečajni postupak nad stečajnim dužnikom LEVAK ČAKOVEC jednostavno društvo s ograničenom odgovornošću za trgovinu i usluge, skraćena tvrtka LEVAK ČAKOVEC j.d.o.o. Čakovec, Trg Eugena Kvaternika 12, MBS: 070134505, OIB: 50927751653.</w:t>
      </w:r>
    </w:p>
    <w:p w:rsidRDefault="00B038F3" w:rsidP="00B038F3" w:rsidR="00B038F3">
      <w:pPr>
        <w:spacing w:after="0"/>
        <w:jc w:val="both"/>
      </w:pPr>
    </w:p>
    <w:p w:rsidRDefault="00B038F3" w:rsidP="00B038F3" w:rsidR="00B038F3">
      <w:pPr>
        <w:spacing w:after="0"/>
        <w:jc w:val="both"/>
      </w:pPr>
      <w:r>
        <w:tab/>
        <w:t>III/ Za stečajnog upravitelja imenuje se Veljko Sredanović iz Čakovca, ZAVNOH-a 25, OIB: 26042027491.</w:t>
      </w:r>
    </w:p>
    <w:p w:rsidRDefault="00B038F3" w:rsidP="00B038F3" w:rsidR="00B038F3">
      <w:pPr>
        <w:spacing w:after="0"/>
        <w:jc w:val="both"/>
        <w:rPr>
          <w:color w:val="FF0000"/>
        </w:rPr>
      </w:pPr>
    </w:p>
    <w:p w:rsidRDefault="00B038F3" w:rsidP="00B038F3" w:rsidR="00B038F3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B038F3" w:rsidP="00B038F3" w:rsidR="00B038F3">
      <w:pPr>
        <w:spacing w:after="0"/>
        <w:jc w:val="both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center"/>
      </w:pPr>
      <w:r>
        <w:t>Obrazloženje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both"/>
      </w:pPr>
      <w:r>
        <w:tab/>
        <w:t xml:space="preserve">Predlagatelj je dana 23. srpnja 2018. podnio zahtjev za pokretanje skraćenog stečajnog postupka nad dužnikom navedenim u izreci, pa kako su za to bile ispunjene pretpostavke iz čl. </w:t>
      </w:r>
      <w:r>
        <w:lastRenderedPageBreak/>
        <w:t>428. Stečajnog zakona (''Narodne novine'' broj 71/15 i 104/17 -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38F3" w:rsidP="00B038F3" w:rsidR="00B038F3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center"/>
      </w:pPr>
      <w:r>
        <w:t>Varaždin, 18. listopada 2018.</w:t>
      </w:r>
    </w:p>
    <w:p w:rsidRDefault="00B038F3" w:rsidP="00B038F3" w:rsidR="00B038F3">
      <w:pPr>
        <w:spacing w:after="0"/>
      </w:pPr>
      <w:r>
        <w:t xml:space="preserve">                                                                                                  </w:t>
      </w:r>
    </w:p>
    <w:p w:rsidRDefault="00B038F3" w:rsidP="00B038F3" w:rsidR="00B038F3">
      <w:pPr>
        <w:spacing w:after="0"/>
      </w:pPr>
      <w:r>
        <w:t xml:space="preserve">     </w:t>
      </w:r>
    </w:p>
    <w:p w:rsidRDefault="00B038F3" w:rsidP="00B038F3" w:rsidR="00B038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Lekić, v. r.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B038F3" w:rsidP="00B038F3" w:rsidR="00B038F3">
      <w:pPr>
        <w:spacing w:after="0"/>
      </w:pPr>
      <w:r>
        <w:t xml:space="preserve"> 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  <w:r>
        <w:t xml:space="preserve">                              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  <w:r>
        <w:tab/>
        <w:t>UPUTA O PRAVNOM LIJEKU: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038F3" w:rsidP="00B038F3" w:rsidR="00B038F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</w:p>
    <w:p w:rsidRDefault="00B038F3" w:rsidP="00B038F3" w:rsidR="00B038F3">
      <w:pPr>
        <w:spacing w:after="0"/>
      </w:pPr>
      <w:r>
        <w:t>DNA:</w:t>
      </w:r>
    </w:p>
    <w:p w:rsidRDefault="00B038F3" w:rsidP="00B038F3" w:rsidR="00B038F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038F3" w:rsidP="00B038F3" w:rsidR="00B038F3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B038F3" w:rsidP="00B038F3" w:rsidR="00B038F3">
      <w:pPr>
        <w:numPr>
          <w:ilvl w:val="0"/>
          <w:numId w:val="47"/>
        </w:numPr>
        <w:spacing w:after="0"/>
      </w:pPr>
      <w:r>
        <w:t>Dužnik LEVAK ČAKOVEC j.d.o.o. Čakovec, Trg Eugena Kvaternika 12</w:t>
      </w:r>
    </w:p>
    <w:p w:rsidRDefault="00B038F3" w:rsidP="00B038F3" w:rsidR="00B038F3">
      <w:pPr>
        <w:numPr>
          <w:ilvl w:val="0"/>
          <w:numId w:val="47"/>
        </w:numPr>
        <w:spacing w:after="0"/>
      </w:pPr>
      <w:r>
        <w:t>Direktor dužnika Saša Levak iz Čakovca, Gundulićeva 44</w:t>
      </w:r>
    </w:p>
    <w:p w:rsidRDefault="00B038F3" w:rsidP="00B038F3" w:rsidR="00B038F3">
      <w:pPr>
        <w:numPr>
          <w:ilvl w:val="0"/>
          <w:numId w:val="47"/>
        </w:numPr>
        <w:spacing w:after="0"/>
      </w:pPr>
      <w:r>
        <w:t>Sudski registar ovoga suda radi zabilježbe (odmah-elektronski i nakon pravomoćnosti)</w:t>
      </w:r>
      <w:r>
        <w:rPr>
          <w:rFonts w:eastAsia="Calibri"/>
        </w:rPr>
        <w:t xml:space="preserve">  </w:t>
      </w:r>
    </w:p>
    <w:p w:rsidRDefault="00B038F3" w:rsidP="00B038F3" w:rsidR="00B038F3">
      <w:pPr>
        <w:numPr>
          <w:ilvl w:val="0"/>
          <w:numId w:val="47"/>
        </w:numPr>
        <w:spacing w:after="0"/>
      </w:pPr>
      <w:r>
        <w:t>Ministarstvo financija, Porezna uprava, Područni ured Čakovec, O. Keršovanija 11</w:t>
      </w:r>
    </w:p>
    <w:p w:rsidRDefault="00B038F3" w:rsidP="00B038F3" w:rsidR="00B038F3">
      <w:pPr>
        <w:numPr>
          <w:ilvl w:val="0"/>
          <w:numId w:val="47"/>
        </w:numPr>
        <w:spacing w:after="0"/>
        <w:rPr>
          <w:szCs w:val="20"/>
        </w:rPr>
      </w:pPr>
      <w:r>
        <w:t>Stečajni upravitelj Veljko Sredanović iz Čakovca, ZAVNOH-a 25</w:t>
      </w:r>
    </w:p>
    <w:p w:rsidRDefault="00B038F3" w:rsidP="00B038F3" w:rsidR="00B038F3">
      <w:pPr>
        <w:numPr>
          <w:ilvl w:val="0"/>
          <w:numId w:val="47"/>
        </w:numPr>
        <w:spacing w:after="0"/>
      </w:pPr>
      <w:r>
        <w:t>e-Oglasna ploča suda</w:t>
      </w:r>
    </w:p>
    <w:p w:rsidRDefault="00AB4602" w:rsidP="00B038F3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3F0" w:rsidP="00537B78" w:rsidR="001263F0">
      <w:r>
        <w:separator/>
      </w:r>
    </w:p>
  </w:endnote>
  <w:endnote w:id="0" w:type="continuationSeparator">
    <w:p w:rsidRDefault="001263F0" w:rsidP="00537B78" w:rsidR="00126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3F0" w:rsidP="00537B78" w:rsidR="001263F0">
      <w:r>
        <w:separator/>
      </w:r>
    </w:p>
  </w:footnote>
  <w:footnote w:id="0" w:type="continuationSeparator">
    <w:p w:rsidRDefault="001263F0" w:rsidP="00537B78" w:rsidR="00126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3F0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6F9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8F3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8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St-273/2018-4</izvorni_sadrzaj>
    <derivirana_varijabla naziv="DomainObject.Oznaka_1">St-273/2018-4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LEVAK ČAKOVEC jednostavno društvo s ograničenom odgovornošću za trgovinu i usluge zastupanog po punomoćniku Saša Levak</izvorni_sadrzaj>
    <derivirana_varijabla naziv="DomainObject.Predmet.ProtustrankaFormated_1">  LEVAK ČAKOVEC jednostavno društvo s ograničenom odgovornošću za trgovinu i usluge zastupanog po punomoćniku Saša Levak</derivirana_varijabla>
  </DomainObject.Predmet.ProtustrankaFormated>
  <DomainObject.Predmet.ProtustrankaFormatedOIB>
    <izvorni_sadrzaj>  LEVAK ČAKOVEC jednostavno društvo s ograničenom odgovornošću za trgovinu i usluge, OIB 50927751653 zastupanog po punomoćniku Saša Levak</izvorni_sadrzaj>
    <derivirana_varijabla naziv="DomainObject.Predmet.ProtustrankaFormatedOIB_1">  LEVAK ČAKOVEC jednostavno društvo s ograničenom odgovornošću za trgovinu i usluge, OIB 50927751653 zastupanog po punomoćniku Saša Levak</derivirana_varijabla>
  </DomainObject.Predmet.ProtustrankaFormatedOIB>
  <DomainObject.Predmet.ProtustrankaFormatedWithAdress>
    <izvorni_sadrzaj> LEVAK ČAKOVEC jednostavno društvo s ograničenom odgovornošću za trgovinu i usluge, Trg Eugena Kvaternika 12, 40000 Čakovec zastupanog po punomoćniku Saša Levak</izvorni_sadrzaj>
    <derivirana_varijabla naziv="DomainObject.Predmet.ProtustrankaFormatedWithAdress_1"> LEVAK ČAKOVEC jednostavno društvo s ograničenom odgovornošću za trgovinu i usluge, Trg Eugena Kvaternika 12, 40000 Čakovec zastupanog po punomoćniku Saša Levak</derivirana_varijabla>
  </DomainObject.Predmet.ProtustrankaFormatedWithAdress>
  <DomainObject.Predmet.ProtustrankaFormatedWithAdressOIB>
    <izvorni_sadrzaj> LEVAK ČAKOVEC jednostavno društvo s ograničenom odgovornošću za trgovinu i usluge, OIB 50927751653, Trg Eugena Kvaternika 12, 40000 Čakovec zastupanog po punomoćniku Saša Levak</izvorni_sadrzaj>
    <derivirana_varijabla naziv="DomainObject.Predmet.ProtustrankaFormatedWithAdressOIB_1"> LEVAK ČAKOVEC jednostavno društvo s ograničenom odgovornošću za trgovinu i usluge, OIB 50927751653, Trg Eugena Kvaternika 12, 40000 Čakovec zastupanog po punomoćniku Saša Levak</derivirana_varijabla>
  </DomainObject.Predmet.ProtustrankaFormatedWithAdressOIB>
  <DomainObject.Predmet.ProtustrankaWithAdress>
    <izvorni_sadrzaj>LEVAK ČAKOVEC jednostavno društvo s ograničenom odgovornošću za trgovinu i usluge Trg Eugena Kvaternika 12, 40000 Čakovec</izvorni_sadrzaj>
    <derivirana_varijabla naziv="DomainObject.Predmet.ProtustrankaWithAdress_1">LEVAK ČAKOVEC jednostavno društvo s ograničenom odgovornošću za trgovinu i usluge Trg Eugena Kvaternika 12, 40000 Čakovec</derivirana_varijabla>
  </DomainObject.Predmet.ProtustrankaWithAdress>
  <DomainObject.Predmet.ProtustrankaWithAdressOIB>
    <izvorni_sadrzaj>LEVAK ČAKOVEC jednostavno društvo s ograničenom odgovornošću za trgovinu i usluge, OIB 50927751653, Trg Eugena Kvaternika 12, 40000 Čakovec</izvorni_sadrzaj>
    <derivirana_varijabla naziv="DomainObject.Predmet.ProtustrankaWithAdressOIB_1">LEVAK ČAKOVEC jednostavno društvo s ograničenom odgovornošću za trgovinu i usluge, OIB 50927751653, Trg Eugena Kvaternika 12, 40000 Čakovec</derivirana_varijabla>
  </DomainObject.Predmet.ProtustrankaWithAdressOIB>
  <DomainObject.Predmet.ProtustrankaNazivFormated>
    <izvorni_sadrzaj>LEVAK ČAKOVEC jednostavno društvo s ograničenom odgovornošću za trgovinu i usluge</izvorni_sadrzaj>
    <derivirana_varijabla naziv="DomainObject.Predmet.ProtustrankaNazivFormated_1">LEVAK ČAKOVEC jednostavno društvo s ograničenom odgovornošću za trgovinu i usluge</derivirana_varijabla>
  </DomainObject.Predmet.ProtustrankaNazivFormated>
  <DomainObject.Predmet.ProtustrankaNazivFormatedOIB>
    <izvorni_sadrzaj>LEVAK ČAKOVEC jednostavno društvo s ograničenom odgovornošću za trgovinu i usluge, OIB 50927751653</izvorni_sadrzaj>
    <derivirana_varijabla naziv="DomainObject.Predmet.ProtustrankaNazivFormatedOIB_1">LEVAK ČAKOVEC jednostavno društvo s ograničenom odgovornošću za trgovinu i usluge, OIB 50927751653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23585.30</izvorni_sadrzaj>
    <derivirana_varijabla naziv="DomainObject.Predmet.TrenutnaVrijednost_1">23585.30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LEVAK ČAKOVEC jednostavno društvo s ograničenom odgovornošću za trgovinu i usluge zastupanog po punomoćniku Saša Levak</item>
    </izvorni_sadrzaj>
    <derivirana_varijabla naziv="DomainObject.Predmet.ProtuStrankaListFormated_1">
      <item>LEVAK ČAKOVEC jednostavno društvo s ograničenom odgovornošću za trgovinu i usluge zastupanog po punomoćniku Saša Levak</item>
    </derivirana_varijabla>
  </DomainObject.Predmet.ProtuStrankaListFormated>
  <DomainObject.Predmet.ProtuStrankaListFormatedOIB>
    <izvorni_sadrzaj>
      <item>LEVAK ČAKOVEC jednostavno društvo s ograničenom odgovornošću za trgovinu i usluge, OIB 50927751653 zastupanog po punomoćniku Saša Levak</item>
    </izvorni_sadrzaj>
    <derivirana_varijabla naziv="DomainObject.Predmet.ProtuStrankaListFormatedOIB_1">
      <item>LEVAK ČAKOVEC jednostavno društvo s ograničenom odgovornošću za trgovinu i usluge, OIB 50927751653 zastupanog po punomoćniku Saša Levak</item>
    </derivirana_varijabla>
  </DomainObject.Predmet.ProtuStrankaListFormatedOIB>
  <DomainObject.Predmet.ProtuStrankaListFormatedWithAdress>
    <izvorni_sadrzaj>
      <item>LEVAK ČAKOVEC jednostavno društvo s ograničenom odgovornošću za trgovinu i usluge, Trg Eugena Kvaternika 12, 40000 Čakovec zastupanog po punomoćniku Saša Levak</item>
    </izvorni_sadrzaj>
    <derivirana_varijabla naziv="DomainObject.Predmet.ProtuStrankaListFormatedWithAdress_1">
      <item>LEVAK ČAKOVEC jednostavno društvo s ograničenom odgovornošću za trgovinu i usluge, Trg Eugena Kvaternika 12, 40000 Čakovec zastupanog po punomoćniku Saša Levak</item>
    </derivirana_varijabla>
  </DomainObject.Predmet.ProtuStrankaListFormatedWithAdress>
  <DomainObject.Predmet.ProtuStrankaListFormatedWithAdressOIB>
    <izvorni_sadrzaj>
      <item>LEVAK ČAKOVEC jednostavno društvo s ograničenom odgovornošću za trgovinu i usluge, OIB 50927751653, Trg Eugena Kvaternika 12, 40000 Čakovec zastupanog po punomoćniku Saša Levak</item>
    </izvorni_sadrzaj>
    <derivirana_varijabla naziv="DomainObject.Predmet.ProtuStrankaListFormatedWithAdressOIB_1">
      <item>LEVAK ČAKOVEC jednostavno društvo s ograničenom odgovornošću za trgovinu i usluge, OIB 50927751653, Trg Eugena Kvaternika 12, 40000 Čakovec zastupanog po punomoćniku Saša Levak</item>
    </derivirana_varijabla>
  </DomainObject.Predmet.ProtuStrankaListFormatedWithAdressOIB>
  <DomainObject.Predmet.ProtuStrankaListNazivFormated>
    <izvorni_sadrzaj>
      <item>LEVAK ČAKOVEC jednostavno društvo s ograničenom odgovornošću za trgovinu i usluge</item>
    </izvorni_sadrzaj>
    <derivirana_varijabla naziv="DomainObject.Predmet.ProtuStrankaListNazivFormated_1">
      <item>LEVAK ČAKOVEC jednostavno društvo s ograničenom odgovornošću za trgovinu i usluge</item>
    </derivirana_varijabla>
  </DomainObject.Predmet.ProtuStrankaListNazivFormated>
  <DomainObject.Predmet.ProtuStrankaListNazivFormatedOIB>
    <izvorni_sadrzaj>
      <item>LEVAK ČAKOVEC jednostavno društvo s ograničenom odgovornošću za trgovinu i usluge, OIB 50927751653</item>
    </izvorni_sadrzaj>
    <derivirana_varijabla naziv="DomainObject.Predmet.ProtuStrankaListNazivFormatedOIB_1">
      <item>LEVAK ČAKOVEC jednostavno društvo s ograničenom odgovornošću za trgovinu i usluge, OIB 50927751653</item>
    </derivirana_varijabla>
  </DomainObject.Predmet.ProtuStrankaListNazivFormatedOIB>
  <DomainObject.Predmet.OstaliListFormated>
    <izvorni_sadrzaj>
      <item>Saša Levak punomoćnica sudionika u postupku LEVAK ČAKOVEC jednostavno društvo s ograničenom odgovornošću za trgovinu i usluge</item>
      <item>Sudski registar</item>
    </izvorni_sadrzaj>
    <derivirana_varijabla naziv="DomainObject.Predmet.OstaliListFormated_1">
      <item>Saša Levak punomoćnica sudionika u postupku LEVAK ČAKOVEC jednostavno društvo s ograničenom odgovornošću za trgovinu i usluge</item>
      <item>Sudski registar</item>
    </derivirana_varijabla>
  </DomainObject.Predmet.OstaliListFormated>
  <DomainObject.Predmet.OstaliListFormatedOIB>
    <izvorni_sadrzaj>
      <item>Saša Levak, OIB 00559204705 punomoćnica sudionika u postupku LEVAK ČAKOVEC jednostavno društvo s ograničenom odgovornošću za trgovinu i usluge</item>
      <item>Sudski registar</item>
    </izvorni_sadrzaj>
    <derivirana_varijabla naziv="DomainObject.Predmet.OstaliListFormatedOIB_1">
      <item>Saša Levak, OIB 00559204705 punomoćnica sudionika u postupku LEVAK ČAKOVEC jednostavno društvo s ograničenom odgovornošću za trgovinu i usluge</item>
      <item>Sudski registar</item>
    </derivirana_varijabla>
  </DomainObject.Predmet.OstaliListFormatedOIB>
  <DomainObject.Predmet.OstaliListFormatedWithAdress>
    <izvorni_sadrzaj>
      <item>Saša Levak, Gundulićeva 44, 40000 Čakovec punomoćnica sudionika u postupku LEVAK ČAKOVEC jednostavno društvo s ograničenom odgovornošću za trgovinu i usluge</item>
      <item>Sudski registar</item>
    </izvorni_sadrzaj>
    <derivirana_varijabla naziv="DomainObject.Predmet.OstaliListFormatedWithAdress_1">
      <item>Saša Levak, Gundulićeva 44, 40000 Čakovec punomoćnica sudionika u postupku LEVAK ČAKOVEC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Saša Levak, OIB 00559204705, Gundulićeva 44, 40000 Čakovec punomoćnica sudionika u postupku LEVAK ČAKOVEC jednostavno društvo s ograničenom odgovornošću za trgovinu i usluge</item>
      <item>Sudski registar</item>
    </izvorni_sadrzaj>
    <derivirana_varijabla naziv="DomainObject.Predmet.OstaliListFormatedWithAdressOIB_1">
      <item>Saša Levak, OIB 00559204705, Gundulićeva 44, 40000 Čakovec punomoćnica sudionika u postupku LEVAK ČAKOVEC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Saša Levak</item>
      <item>Sudski registar</item>
    </izvorni_sadrzaj>
    <derivirana_varijabla naziv="DomainObject.Predmet.OstaliListNazivFormated_1">
      <item>Saša Levak</item>
      <item>Sudski registar</item>
    </derivirana_varijabla>
  </DomainObject.Predmet.OstaliListNazivFormated>
  <DomainObject.Predmet.OstaliListNazivFormatedOIB>
    <izvorni_sadrzaj>
      <item>Saša Levak, OIB 00559204705</item>
      <item>Sudski registar</item>
    </izvorni_sadrzaj>
    <derivirana_varijabla naziv="DomainObject.Predmet.OstaliListNazivFormatedOIB_1">
      <item>Saša Levak, OIB 00559204705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St-273/2018-4</izvorni_sadrzaj>
    <derivirana_varijabla naziv="DomainObject.PoslovniBrojDokumenta_1">St-273/2018-4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LEVAK ČAKOVEC jednostavno društvo s ograničenom odgovornošću za trgovinu i usluge</izvorni_sadrzaj>
    <derivirana_varijabla naziv="DomainObject.Predmet.ProtustrankaIDrugi_1">LEVAK ČAKOVEC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LEVAK ČAKOVEC jednostavno društvo s ograničenom odgovornošću za trgovinu i usluge, OIB 50927751653, Trg Eugena Kvaternika 12, 40000 Čakovec</izvorni_sadrzaj>
    <derivirana_varijabla naziv="DomainObject.Predmet.ProtustrankaIDrugiAdressOIB_1">LEVAK ČAKOVEC jednostavno društvo s ograničenom odgovornošću za trgovinu i usluge, OIB 50927751653, Trg Eugena Kvaternika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LEVAK ČAKOVEC jednostavno društvo s ograničenom odgovornošću za trgovinu i usluge</item>
      <item>Saša Levak</item>
      <item>Sudski registar</item>
    </izvorni_sadrzaj>
    <derivirana_varijabla naziv="DomainObject.Predmet.SudioniciListNaziv_1">
      <item>Financijska agencija</item>
      <item>LEVAK ČAKOVEC jednostavno društvo s ograničenom odgovornošću za trgovinu i usluge</item>
      <item>Saša Levak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LEVAK ČAKOVEC jednostavno društvo s ograničenom odgovornošću za trgovinu i usluge, OIB 50927751653, Trg Eugena Kvaternika 12,40000 Čakovec</item>
      <item>Saša Levak, OIB 00559204705, Gundulićeva 44,40000 Čakovec</item>
      <item>Sudski registar</item>
    </izvorni_sadrzaj>
    <derivirana_varijabla naziv="DomainObject.Predmet.SudioniciListAdressOIB_1">
      <item>Financijska agencija, OIB 85821130368, Ulica grada Vukovara 70,10000 Zagreb</item>
      <item>LEVAK ČAKOVEC jednostavno društvo s ograničenom odgovornošću za trgovinu i usluge, OIB 50927751653, Trg Eugena Kvaternika 12,40000 Čakovec</item>
      <item>Saša Levak, OIB 00559204705, Gundulićeva 44,40000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8834C-119D-40D7-8E7D-EF2E6FF8A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560</properties:Words>
  <properties:Characters>3105</properties:Characters>
  <properties:Lines>94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2018-10-18T06:15:00Z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St-273/2018-4 / Odluka - Rješenje o otvaranju i zaključenju skraćenog stečajnog postupka (odluka_St-273_2018-4.docx)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