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1cb8" w14:paraId="cbd1cb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A11D88">
        <w:rPr>
          <w:b/>
        </w:rPr>
        <w:t>5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 xml:space="preserve">dužnikom </w:t>
      </w:r>
      <w:r w:rsidR="00C664BF">
        <w:t xml:space="preserve"> NAKLADA   KARIJATIDE  d.o.o., za nakladništvo, iz Zagreba, Mikulić odvojak 39, OIB 56059069979,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6C1F35">
      <w:r w:rsidRPr="00E85BA1">
        <w:rPr>
          <w:b/>
        </w:rPr>
        <w:t xml:space="preserve">I </w:t>
      </w:r>
      <w:r>
        <w:tab/>
        <w:t>Za</w:t>
      </w:r>
      <w:r w:rsidR="00C664BF">
        <w:t xml:space="preserve"> dužnika </w:t>
      </w:r>
      <w:r w:rsidR="00AA33B1">
        <w:t xml:space="preserve"> </w:t>
      </w:r>
      <w:r w:rsidR="00AD25DE">
        <w:t xml:space="preserve"> </w:t>
      </w:r>
      <w:r w:rsidR="00C664BF">
        <w:t>NAKLADA   KARIJATIDE  d.o.o., za nakladništvo, iz Zagreba, Mikulić odvojak 39, OIB 56059069979.</w:t>
      </w:r>
    </w:p>
    <w:p w:rsidRDefault="00C664BF" w:rsidP="009C5627" w:rsidR="00C664BF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90E30">
        <w:t xml:space="preserve"> </w:t>
      </w:r>
      <w:r w:rsidR="00E029F0">
        <w:t xml:space="preserve"> </w:t>
      </w:r>
      <w:r w:rsidR="00C664BF">
        <w:t>16.683,47</w:t>
      </w:r>
      <w:r w:rsidR="00E029F0">
        <w:t xml:space="preserve">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90E30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11D88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D56D7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KARIJATIDE d.o.o. zastupanog po punomoćniku Nada Marenić Tonković</izvorni_sadrzaj>
    <derivirana_varijabla naziv="DomainObject.Predmet.ProtustrankaFormated_1">  Naklada KARIJATIDE d.o.o. zastupanog po punomoćniku Nada Marenić Tonković</derivirana_varijabla>
  </DomainObject.Predmet.ProtustrankaFormated>
  <DomainObject.Predmet.ProtustrankaFormatedOIB>
    <izvorni_sadrzaj>  Naklada KARIJATIDE d.o.o., OIB 56059069979 zastupanog po punomoćniku Nada Marenić Tonković</izvorni_sadrzaj>
    <derivirana_varijabla naziv="DomainObject.Predmet.ProtustrankaFormatedOIB_1">  Naklada KARIJATIDE d.o.o., OIB 56059069979 zastupanog po punomoćniku Nada Marenić Tonković</derivirana_varijabla>
  </DomainObject.Predmet.ProtustrankaFormatedOIB>
  <DomainObject.Predmet.ProtustrankaFormatedWithAdress>
    <izvorni_sadrzaj> Naklada KARIJATIDE d.o.o., Mikulić odvojak 39, 10000 Zagreb zastupanog po punomoćniku Nada Marenić Tonković</izvorni_sadrzaj>
    <derivirana_varijabla naziv="DomainObject.Predmet.ProtustrankaFormatedWithAdress_1"> Naklada KARIJATIDE d.o.o., Mikulić odvojak 39, 10000 Zagreb zastupanog po punomoćniku Nada Marenić Tonković</derivirana_varijabla>
  </DomainObject.Predmet.ProtustrankaFormatedWithAdress>
  <DomainObject.Predmet.ProtustrankaFormatedWithAdressOIB>
    <izvorni_sadrzaj> Naklada KARIJATIDE d.o.o., OIB 56059069979, Mikulić odvojak 39, 10000 Zagreb zastupanog po punomoćniku Nada Marenić Tonković</izvorni_sadrzaj>
    <derivirana_varijabla naziv="DomainObject.Predmet.ProtustrankaFormatedWithAdressOIB_1"> Naklada KARIJATIDE d.o.o., OIB 56059069979, Mikulić odvojak 39, 10000 Zagreb zastupanog po punomoćniku Nada Marenić Tonković</derivirana_varijabla>
  </DomainObject.Predmet.ProtustrankaFormatedWithAdressOIB>
  <DomainObject.Predmet.ProtustrankaWithAdress>
    <izvorni_sadrzaj>Naklada KARIJATIDE d.o.o. Mikulić odvojak 39, 10000 Zagreb</izvorni_sadrzaj>
    <derivirana_varijabla naziv="DomainObject.Predmet.ProtustrankaWithAdress_1">Naklada KARIJATIDE d.o.o. Mikulić odvojak 39, 10000 Zagreb</derivirana_varijabla>
  </DomainObject.Predmet.ProtustrankaWithAdress>
  <DomainObject.Predmet.ProtustrankaWithAdressOIB>
    <izvorni_sadrzaj>Naklada KARIJATIDE d.o.o., OIB 56059069979, Mikulić odvojak 39, 10000 Zagreb</izvorni_sadrzaj>
    <derivirana_varijabla naziv="DomainObject.Predmet.ProtustrankaWithAdressOIB_1">Naklada KARIJATIDE d.o.o., OIB 56059069979, Mikulić odvojak 39, 10000 Zagreb</derivirana_varijabla>
  </DomainObject.Predmet.ProtustrankaWithAdressOIB>
  <DomainObject.Predmet.ProtustrankaNazivFormated>
    <izvorni_sadrzaj>Naklada KARIJATIDE d.o.o.</izvorni_sadrzaj>
    <derivirana_varijabla naziv="DomainObject.Predmet.ProtustrankaNazivFormated_1">Naklada KARIJATIDE d.o.o.</derivirana_varijabla>
  </DomainObject.Predmet.ProtustrankaNazivFormated>
  <DomainObject.Predmet.ProtustrankaNazivFormatedOIB>
    <izvorni_sadrzaj>Naklada KARIJATIDE d.o.o., OIB 56059069979</izvorni_sadrzaj>
    <derivirana_varijabla naziv="DomainObject.Predmet.ProtustrankaNazivFormatedOIB_1">Naklada KARIJATIDE d.o.o., OIB 56059069979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KARIJATIDE d.o.o. zastupanog po punomoćniku Nada Marenić Tonković</item>
    </izvorni_sadrzaj>
    <derivirana_varijabla naziv="DomainObject.Predmet.ProtuStrankaListFormated_1">
      <item>Naklada KARIJATIDE d.o.o. zastupanog po punomoćniku Nada Marenić Tonković</item>
    </derivirana_varijabla>
  </DomainObject.Predmet.ProtuStrankaListFormated>
  <DomainObject.Predmet.ProtuStrankaListFormatedOIB>
    <izvorni_sadrzaj>
      <item>Naklada KARIJATIDE d.o.o., OIB 56059069979 zastupanog po punomoćniku Nada Marenić Tonković</item>
    </izvorni_sadrzaj>
    <derivirana_varijabla naziv="DomainObject.Predmet.ProtuStrankaListFormatedOIB_1">
      <item>Naklada KARIJATIDE d.o.o., OIB 56059069979 zastupanog po punomoćniku Nada Marenić Tonković</item>
    </derivirana_varijabla>
  </DomainObject.Predmet.ProtuStrankaListFormatedOIB>
  <DomainObject.Predmet.ProtuStrankaListFormatedWithAdress>
    <izvorni_sadrzaj>
      <item>Naklada KARIJATIDE d.o.o., Mikulić odvojak 39, 10000 Zagreb zastupanog po punomoćniku Nada Marenić Tonković</item>
    </izvorni_sadrzaj>
    <derivirana_varijabla naziv="DomainObject.Predmet.ProtuStrankaListFormatedWithAdress_1">
      <item>Naklada KARIJATIDE d.o.o., Mikulić odvojak 39, 10000 Zagreb zastupanog po punomoćniku Nada Marenić Tonković</item>
    </derivirana_varijabla>
  </DomainObject.Predmet.ProtuStrankaListFormatedWithAdress>
  <DomainObject.Predmet.ProtuStrankaListFormatedWithAdressOIB>
    <izvorni_sadrzaj>
      <item>Naklada KARIJATIDE d.o.o., OIB 56059069979, Mikulić odvojak 39, 10000 Zagreb zastupanog po punomoćniku Nada Marenić Tonković</item>
    </izvorni_sadrzaj>
    <derivirana_varijabla naziv="DomainObject.Predmet.ProtuStrankaListFormatedWithAdressOIB_1">
      <item>Naklada KARIJATIDE d.o.o., OIB 56059069979, Mikulić odvojak 39, 10000 Zagreb zastupanog po punomoćniku Nada Marenić Tonković</item>
    </derivirana_varijabla>
  </DomainObject.Predmet.ProtuStrankaListFormatedWithAdressOIB>
  <DomainObject.Predmet.ProtuStrankaListNazivFormated>
    <izvorni_sadrzaj>
      <item>Naklada KARIJATIDE d.o.o.</item>
    </izvorni_sadrzaj>
    <derivirana_varijabla naziv="DomainObject.Predmet.ProtuStrankaListNazivFormated_1">
      <item>Naklada KARIJATIDE d.o.o.</item>
    </derivirana_varijabla>
  </DomainObject.Predmet.ProtuStrankaListNazivFormated>
  <DomainObject.Predmet.ProtuStrankaListNazivFormatedOIB>
    <izvorni_sadrzaj>
      <item>Naklada KARIJATIDE d.o.o., OIB 56059069979</item>
    </izvorni_sadrzaj>
    <derivirana_varijabla naziv="DomainObject.Predmet.ProtuStrankaListNazivFormatedOIB_1">
      <item>Naklada KARIJATIDE d.o.o., OIB 56059069979</item>
    </derivirana_varijabla>
  </DomainObject.Predmet.ProtuStrankaListNazivFormatedOIB>
  <DomainObject.Predmet.OstaliListFormated>
    <izvorni_sadrzaj>
      <item>Nada Marenić Tonković punomoćnik sudionika u postupku Naklada KARIJATIDE d.o.o.</item>
    </izvorni_sadrzaj>
    <derivirana_varijabla naziv="DomainObject.Predmet.OstaliListFormated_1">
      <item>Nada Marenić Tonković punomoćnik sudionika u postupku Naklada KARIJATIDE d.o.o.</item>
    </derivirana_varijabla>
  </DomainObject.Predmet.OstaliListFormated>
  <DomainObject.Predmet.OstaliListFormatedOIB>
    <izvorni_sadrzaj>
      <item>Nada Marenić Tonković, OIB 94136349804 punomoćnik sudionika u postupku Naklada KARIJATIDE d.o.o.</item>
    </izvorni_sadrzaj>
    <derivirana_varijabla naziv="DomainObject.Predmet.OstaliListFormatedOIB_1">
      <item>Nada Marenić Tonković, OIB 94136349804 punomoćnik sudionika u postupku Naklada KARIJATIDE d.o.o.</item>
    </derivirana_varijabla>
  </DomainObject.Predmet.OstaliListFormatedOIB>
  <DomainObject.Predmet.OstaliListFormatedWithAdress>
    <izvorni_sadrzaj>
      <item>Nada Marenić Tonković, Mikulić odvojak 39, 10000 Zagreb punomoćnik sudionika u postupku Naklada KARIJATIDE d.o.o.</item>
    </izvorni_sadrzaj>
    <derivirana_varijabla naziv="DomainObject.Predmet.OstaliListFormatedWithAdress_1">
      <item>Nada Marenić Tonković, Mikulić odvojak 39, 10000 Zagreb punomoćnik sudionika u postupku Naklada KARIJATIDE d.o.o.</item>
    </derivirana_varijabla>
  </DomainObject.Predmet.OstaliListFormatedWithAdress>
  <DomainObject.Predmet.OstaliListFormatedWithAdressOIB>
    <izvorni_sadrzaj>
      <item>Nada Marenić Tonković, OIB 94136349804, Mikulić odvojak 39, 10000 Zagreb punomoćnik sudionika u postupku Naklada KARIJATIDE d.o.o.</item>
    </izvorni_sadrzaj>
    <derivirana_varijabla naziv="DomainObject.Predmet.OstaliListFormatedWithAdressOIB_1">
      <item>Nada Marenić Tonković, OIB 94136349804, Mikulić odvojak 39, 10000 Zagreb punomoćnik sudionika u postupku Naklada KARIJATIDE d.o.o.</item>
    </derivirana_varijabla>
  </DomainObject.Predmet.OstaliListFormatedWithAdressOIB>
  <DomainObject.Predmet.OstaliListNazivFormated>
    <izvorni_sadrzaj>
      <item>Nada Marenić Tonković</item>
    </izvorni_sadrzaj>
    <derivirana_varijabla naziv="DomainObject.Predmet.OstaliListNazivFormated_1">
      <item>Nada Marenić Tonković</item>
    </derivirana_varijabla>
  </DomainObject.Predmet.OstaliListNazivFormated>
  <DomainObject.Predmet.OstaliListNazivFormatedOIB>
    <izvorni_sadrzaj>
      <item>Nada Marenić Tonković, OIB 94136349804</item>
    </izvorni_sadrzaj>
    <derivirana_varijabla naziv="DomainObject.Predmet.OstaliListNazivFormatedOIB_1">
      <item>Nada Marenić Tonković, OIB 94136349804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KARIJATIDE d.o.o.</izvorni_sadrzaj>
    <derivirana_varijabla naziv="DomainObject.Predmet.ProtustrankaIDrugi_1">Naklada KARIJATIDE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Naklada KARIJATIDE d.o.o., OIB 56059069979, Mikulić odvojak 39, 10000 Zagreb</izvorni_sadrzaj>
    <derivirana_varijabla naziv="DomainObject.Predmet.ProtustrankaIDrugiAdressOIB_1">Naklada KARIJATIDE d.o.o., OIB 56059069979, Mikulić odvojak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Naklada KARIJATIDE d.o.o.</item>
      <item>Nada Marenić Tonković</item>
    </izvorni_sadrzaj>
    <derivirana_varijabla naziv="DomainObject.Predmet.SudioniciListNaziv_1">
      <item>FINA Regionalni centar Zagreb</item>
      <item>Naklada KARIJATIDE d.o.o.</item>
      <item>Nada Marenić Tonković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izvorni_sadrzaj>
    <derivirana_varijabla naziv="DomainObject.Predmet.SudioniciListAdressOIB_1"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56059069979</item>
      <item>, OIB 94136349804</item>
    </izvorni_sadrzaj>
    <derivirana_varijabla naziv="DomainObject.Predmet.SudioniciListNazivOIB_1">
      <item>, OIB 85821130368</item>
      <item>, OIB 56059069979</item>
      <item>, OIB 94136349804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1389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2017-03-09T11:02:00Z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