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1bac" w14:paraId="ece1ba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DE522F">
        <w:rPr>
          <w:szCs w:val="24"/>
          <w:lang w:val="hr-HR"/>
        </w:rPr>
        <w:t>193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E522F">
        <w:rPr>
          <w:lang w:val="hr-HR"/>
        </w:rPr>
        <w:t>PUZ – COMMERCE proizvodno – uslužno – obrtnička zadruga, Bjelovar, Mihanovićeva 8/b, MBS: 010039483, OIB: 63148151827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DE522F">
        <w:rPr>
          <w:lang w:val="hr-HR"/>
        </w:rPr>
        <w:t>16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E522F">
        <w:rPr>
          <w:lang w:val="hr-HR"/>
        </w:rPr>
        <w:t>PUZ – COMMERCE proizvodno – uslužno – obrtnička zadruga, Bjelovar, Mihanovićeva 8/b, MBS: 010039483, OIB: 63148151827</w:t>
      </w:r>
      <w:r w:rsidR="00FD21D0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DE522F">
        <w:rPr>
          <w:szCs w:val="24"/>
          <w:lang w:val="hr-HR"/>
        </w:rPr>
        <w:t>IVAN PRPIĆ</w:t>
      </w:r>
      <w:r w:rsidR="00A214A4">
        <w:rPr>
          <w:szCs w:val="24"/>
          <w:lang w:val="hr-HR"/>
        </w:rPr>
        <w:t xml:space="preserve">, </w:t>
      </w:r>
      <w:r w:rsidR="002302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DE522F">
        <w:rPr>
          <w:szCs w:val="24"/>
          <w:lang w:val="hr-HR"/>
        </w:rPr>
        <w:t>Hruševečka ulica 11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DE522F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DE522F">
        <w:rPr>
          <w:lang w:val="hr-HR"/>
        </w:rPr>
        <w:t>PUZ – COMMERCE proizvodno – uslužno – obrtnička zadruga, Bjelovar, Mihanovićeva 8/b, MBS: 010039483, OIB: 63148151827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DE522F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E3808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DE522F">
        <w:rPr>
          <w:szCs w:val="24"/>
          <w:lang w:val="hr-HR"/>
        </w:rPr>
        <w:t>193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E3808">
        <w:rPr>
          <w:szCs w:val="24"/>
          <w:lang w:val="hr-HR"/>
        </w:rPr>
        <w:t>17</w:t>
      </w:r>
      <w:r w:rsidR="00230207">
        <w:rPr>
          <w:szCs w:val="24"/>
          <w:lang w:val="hr-HR"/>
        </w:rPr>
        <w:t xml:space="preserve">. studenog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1E3808">
        <w:rPr>
          <w:szCs w:val="24"/>
          <w:lang w:val="hr-HR"/>
        </w:rPr>
        <w:t>16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1E3808">
        <w:rPr>
          <w:szCs w:val="24"/>
          <w:lang w:val="hr-HR"/>
        </w:rPr>
        <w:t>16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A15" w:rsidR="00FA1A15">
      <w:r>
        <w:separator/>
      </w:r>
    </w:p>
  </w:endnote>
  <w:endnote w:id="0" w:type="continuationSeparator">
    <w:p w:rsidRDefault="00FA1A15" w:rsidR="00FA1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A15" w:rsidR="00FA1A15">
      <w:r>
        <w:separator/>
      </w:r>
    </w:p>
  </w:footnote>
  <w:footnote w:id="0" w:type="continuationSeparator">
    <w:p w:rsidRDefault="00FA1A15" w:rsidR="00FA1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E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1E3808">
      <w:t>193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4EEA"/>
    <w:rsid w:val="001D7388"/>
    <w:rsid w:val="001D7BED"/>
    <w:rsid w:val="001E3808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582D"/>
    <w:rsid w:val="00CA6F86"/>
    <w:rsid w:val="00CB2D3D"/>
    <w:rsid w:val="00CC2653"/>
    <w:rsid w:val="00CC27DC"/>
    <w:rsid w:val="00D02C13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E522F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A1A15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4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E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4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E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PUZ-COMMERCE proizvodno-uslužno-obrtnička zadruga, Bjelovar zastupanog po punomoćniku Đuro Belec</izvorni_sadrzaj>
    <derivirana_varijabla naziv="DomainObject.Predmet.ProtustrankaFormated_1">  PUZ-COMMERCE proizvodno-uslužno-obrtnička zadruga, Bjelovar zastupanog po punomoćniku Đuro Belec</derivirana_varijabla>
  </DomainObject.Predmet.ProtustrankaFormated>
  <DomainObject.Predmet.ProtustrankaFormatedOIB>
    <izvorni_sadrzaj>  PUZ-COMMERCE proizvodno-uslužno-obrtnička zadruga, Bjelovar, OIB 63148151827 zastupanog po punomoćniku Đuro Belec</izvorni_sadrzaj>
    <derivirana_varijabla naziv="DomainObject.Predmet.ProtustrankaFormatedOIB_1">  PUZ-COMMERCE proizvodno-uslužno-obrtnička zadruga, Bjelovar, OIB 63148151827 zastupanog po punomoćniku Đuro Belec</derivirana_varijabla>
  </DomainObject.Predmet.ProtustrankaFormatedOIB>
  <DomainObject.Predmet.ProtustrankaFormatedWithAdress>
    <izvorni_sadrzaj> PUZ-COMMERCE proizvodno-uslužno-obrtnička zadruga, Bjelovar, Mihanovićeva 8/b, 43000 Bjelovar zastupanog po punomoćniku Đuro Belec</izvorni_sadrzaj>
    <derivirana_varijabla naziv="DomainObject.Predmet.ProtustrankaFormatedWithAdress_1"> PUZ-COMMERCE proizvodno-uslužno-obrtnička zadruga, Bjelovar, Mihanovićeva 8/b, 43000 Bjelovar zastupanog po punomoćniku Đuro Belec</derivirana_varijabla>
  </DomainObject.Predmet.ProtustrankaFormatedWithAdress>
  <DomainObject.Predmet.ProtustrankaFormatedWithAdressOIB>
    <izvorni_sadrzaj> PUZ-COMMERCE proizvodno-uslužno-obrtnička zadruga, Bjelovar, OIB 63148151827, Mihanovićeva 8/b, 43000 Bjelovar zastupanog po punomoćniku Đuro Belec</izvorni_sadrzaj>
    <derivirana_varijabla naziv="DomainObject.Predmet.ProtustrankaFormatedWithAdressOIB_1"> PUZ-COMMERCE proizvodno-uslužno-obrtnička zadruga, Bjelovar, OIB 63148151827, Mihanovićeva 8/b, 43000 Bjelovar zastupanog po punomoćniku Đuro Belec</derivirana_varijabla>
  </DomainObject.Predmet.ProtustrankaFormatedWithAdressOIB>
  <DomainObject.Predmet.ProtustrankaWithAdress>
    <izvorni_sadrzaj>PUZ-COMMERCE proizvodno-uslužno-obrtnička zadruga, Bjelovar Mihanovićeva 8/b, 43000 Bjelovar</izvorni_sadrzaj>
    <derivirana_varijabla naziv="DomainObject.Predmet.ProtustrankaWithAdress_1">PUZ-COMMERCE proizvodno-uslužno-obrtnička zadruga, Bjelovar Mihanovićeva 8/b, 43000 Bjelovar</derivirana_varijabla>
  </DomainObject.Predmet.ProtustrankaWithAdress>
  <DomainObject.Predmet.ProtustrankaWithAdressOIB>
    <izvorni_sadrzaj>PUZ-COMMERCE proizvodno-uslužno-obrtnička zadruga, Bjelovar, OIB 63148151827, Mihanovićeva 8/b, 43000 Bjelovar</izvorni_sadrzaj>
    <derivirana_varijabla naziv="DomainObject.Predmet.ProtustrankaWithAdressOIB_1">PUZ-COMMERCE proizvodno-uslužno-obrtnička zadruga, Bjelovar, OIB 63148151827, Mihanovićeva 8/b, 43000 Bjelovar</derivirana_varijabla>
  </DomainObject.Predmet.ProtustrankaWithAdressOIB>
  <DomainObject.Predmet.ProtustrankaNazivFormated>
    <izvorni_sadrzaj>PUZ-COMMERCE proizvodno-uslužno-obrtnička zadruga, Bjelovar</izvorni_sadrzaj>
    <derivirana_varijabla naziv="DomainObject.Predmet.ProtustrankaNazivFormated_1">PUZ-COMMERCE proizvodno-uslužno-obrtnička zadruga, Bjelovar</derivirana_varijabla>
  </DomainObject.Predmet.ProtustrankaNazivFormated>
  <DomainObject.Predmet.ProtustrankaNazivFormatedOIB>
    <izvorni_sadrzaj>PUZ-COMMERCE proizvodno-uslužno-obrtnička zadruga, Bjelovar, OIB 63148151827</izvorni_sadrzaj>
    <derivirana_varijabla naziv="DomainObject.Predmet.ProtustrankaNazivFormatedOIB_1">PUZ-COMMERCE proizvodno-uslužno-obrtnička zadruga, Bjelovar, OIB 63148151827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PUZ-COMMERCE proizvodno-uslužno-obrtnička zadruga, Bjelovar zastupanog po punomoćniku Đuro Belec</item>
    </izvorni_sadrzaj>
    <derivirana_varijabla naziv="DomainObject.Predmet.ProtuStrankaListFormated_1">
      <item>PUZ-COMMERCE proizvodno-uslužno-obrtnička zadruga, Bjelovar zastupanog po punomoćniku Đuro Belec</item>
    </derivirana_varijabla>
  </DomainObject.Predmet.ProtuStrankaListFormated>
  <DomainObject.Predmet.ProtuStrankaListFormatedOIB>
    <izvorni_sadrzaj>
      <item>PUZ-COMMERCE proizvodno-uslužno-obrtnička zadruga, Bjelovar, OIB 63148151827 zastupanog po punomoćniku Đuro Belec</item>
    </izvorni_sadrzaj>
    <derivirana_varijabla naziv="DomainObject.Predmet.ProtuStrankaListFormatedOIB_1">
      <item>PUZ-COMMERCE proizvodno-uslužno-obrtnička zadruga, Bjelovar, OIB 63148151827 zastupanog po punomoćniku Đuro Belec</item>
    </derivirana_varijabla>
  </DomainObject.Predmet.ProtuStrankaListFormatedOIB>
  <DomainObject.Predmet.ProtuStrankaListFormatedWithAdress>
    <izvorni_sadrzaj>
      <item>PUZ-COMMERCE proizvodno-uslužno-obrtnička zadruga, Bjelovar, Mihanovićeva 8/b, 43000 Bjelovar zastupanog po punomoćniku Đuro Belec</item>
    </izvorni_sadrzaj>
    <derivirana_varijabla naziv="DomainObject.Predmet.ProtuStrankaListFormatedWithAdress_1">
      <item>PUZ-COMMERCE proizvodno-uslužno-obrtnička zadruga, Bjelovar, Mihanovićeva 8/b, 43000 Bjelovar zastupanog po punomoćniku Đuro Belec</item>
    </derivirana_varijabla>
  </DomainObject.Predmet.ProtuStrankaListFormatedWithAdress>
  <DomainObject.Predmet.ProtuStrankaListFormatedWithAdressOIB>
    <izvorni_sadrzaj>
      <item>PUZ-COMMERCE proizvodno-uslužno-obrtnička zadruga, Bjelovar, OIB 63148151827, Mihanovićeva 8/b, 43000 Bjelovar zastupanog po punomoćniku Đuro Belec</item>
    </izvorni_sadrzaj>
    <derivirana_varijabla naziv="DomainObject.Predmet.ProtuStrankaListFormatedWithAdressOIB_1">
      <item>PUZ-COMMERCE proizvodno-uslužno-obrtnička zadruga, Bjelovar, OIB 63148151827, Mihanovićeva 8/b, 43000 Bjelovar zastupanog po punomoćniku Đuro Belec</item>
    </derivirana_varijabla>
  </DomainObject.Predmet.ProtuStrankaListFormatedWithAdressOIB>
  <DomainObject.Predmet.ProtuStrankaListNazivFormated>
    <izvorni_sadrzaj>
      <item>PUZ-COMMERCE proizvodno-uslužno-obrtnička zadruga, Bjelovar</item>
    </izvorni_sadrzaj>
    <derivirana_varijabla naziv="DomainObject.Predmet.ProtuStrankaListNazivFormated_1">
      <item>PUZ-COMMERCE proizvodno-uslužno-obrtnička zadruga, Bjelovar</item>
    </derivirana_varijabla>
  </DomainObject.Predmet.ProtuStrankaListNazivFormated>
  <DomainObject.Predmet.ProtuStrankaListNazivFormatedOIB>
    <izvorni_sadrzaj>
      <item>PUZ-COMMERCE proizvodno-uslužno-obrtnička zadruga, Bjelovar, OIB 63148151827</item>
    </izvorni_sadrzaj>
    <derivirana_varijabla naziv="DomainObject.Predmet.ProtuStrankaListNazivFormatedOIB_1">
      <item>PUZ-COMMERCE proizvodno-uslužno-obrtnička zadruga, Bjelovar, OIB 63148151827</item>
    </derivirana_varijabla>
  </DomainObject.Predmet.ProtuStrankaListNazivFormatedOIB>
  <DomainObject.Predmet.OstaliListFormated>
    <izvorni_sadrzaj>
      <item>Đuro Belec punomoćnik sudionika u postupku PUZ-COMMERCE proizvodno-uslužno-obrtnička zadruga, Bjelovar</item>
    </izvorni_sadrzaj>
    <derivirana_varijabla naziv="DomainObject.Predmet.OstaliListFormated_1">
      <item>Đuro Belec punomoćnik sudionika u postupku PUZ-COMMERCE proizvodno-uslužno-obrtnička zadruga, Bjelovar</item>
    </derivirana_varijabla>
  </DomainObject.Predmet.OstaliListFormated>
  <DomainObject.Predmet.OstaliListFormatedOIB>
    <izvorni_sadrzaj>
      <item>Đuro Belec, OIB 79360835981 punomoćnik sudionika u postupku PUZ-COMMERCE proizvodno-uslužno-obrtnička zadruga, Bjelovar</item>
    </izvorni_sadrzaj>
    <derivirana_varijabla naziv="DomainObject.Predmet.OstaliListFormatedOIB_1">
      <item>Đuro Belec, OIB 79360835981 punomoćnik sudionika u postupku PUZ-COMMERCE proizvodno-uslužno-obrtnička zadruga, Bjelovar</item>
    </derivirana_varijabla>
  </DomainObject.Predmet.OstaliListFormatedOIB>
  <DomainObject.Predmet.OstaliListFormatedWithAdress>
    <izvorni_sadrzaj>
      <item>Đuro Belec, Naselje kralja Zvonimira 1/1, 43000 Bjelovar punomoćnik sudionika u postupku PUZ-COMMERCE proizvodno-uslužno-obrtnička zadruga, Bjelovar</item>
    </izvorni_sadrzaj>
    <derivirana_varijabla naziv="DomainObject.Predmet.OstaliListFormatedWithAdress_1">
      <item>Đuro Belec, Naselje kralja Zvonimira 1/1, 43000 Bjelovar punomoćnik sudionika u postupku PUZ-COMMERCE proizvodno-uslužno-obrtnička zadruga, Bjelovar</item>
    </derivirana_varijabla>
  </DomainObject.Predmet.OstaliListFormatedWithAdress>
  <DomainObject.Predmet.OstaliListFormatedWithAdressOIB>
    <izvorni_sadrzaj>
      <item>Đuro Belec, OIB 79360835981, Naselje kralja Zvonimira 1/1, 43000 Bjelovar punomoćnik sudionika u postupku PUZ-COMMERCE proizvodno-uslužno-obrtnička zadruga, Bjelovar</item>
    </izvorni_sadrzaj>
    <derivirana_varijabla naziv="DomainObject.Predmet.OstaliListFormatedWithAdressOIB_1">
      <item>Đuro Belec, OIB 79360835981, Naselje kralja Zvonimira 1/1, 43000 Bjelovar punomoćnik sudionika u postupku PUZ-COMMERCE proizvodno-uslužno-obrtnička zadruga, Bjelovar</item>
    </derivirana_varijabla>
  </DomainObject.Predmet.OstaliListFormatedWithAdressOIB>
  <DomainObject.Predmet.OstaliListNazivFormated>
    <izvorni_sadrzaj>
      <item>Đuro Belec</item>
    </izvorni_sadrzaj>
    <derivirana_varijabla naziv="DomainObject.Predmet.OstaliListNazivFormated_1">
      <item>Đuro Belec</item>
    </derivirana_varijabla>
  </DomainObject.Predmet.OstaliListNazivFormated>
  <DomainObject.Predmet.OstaliListNazivFormatedOIB>
    <izvorni_sadrzaj>
      <item>Đuro Belec, OIB 79360835981</item>
    </izvorni_sadrzaj>
    <derivirana_varijabla naziv="DomainObject.Predmet.OstaliListNazivFormatedOIB_1">
      <item>Đuro Belec, OIB 79360835981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PUZ-COMMERCE proizvodno-uslužno-obrtnička zadruga, Bjelovar</izvorni_sadrzaj>
    <derivirana_varijabla naziv="DomainObject.Predmet.ProtustrankaIDrugi_1">PUZ-COMMERCE proizvodno-uslužno-obrtnička zadruga,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PUZ-COMMERCE proizvodno-uslužno-obrtnička zadruga, Bjelovar, OIB 63148151827, Mihanovićeva 8/b, 43000 Bjelovar</izvorni_sadrzaj>
    <derivirana_varijabla naziv="DomainObject.Predmet.ProtustrankaIDrugiAdressOIB_1">PUZ-COMMERCE proizvodno-uslužno-obrtnička zadruga, Bjelovar, OIB 63148151827, Mihanovićeva 8/b,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PUZ-COMMERCE proizvodno-uslužno-obrtnička zadruga, Bjelovar</item>
      <item>Đuro Belec</item>
    </izvorni_sadrzaj>
    <derivirana_varijabla naziv="DomainObject.Predmet.SudioniciListNaziv_1">
      <item>FINA, RC ZAGREB, Podružnica Bjelovar</item>
      <item>PUZ-COMMERCE proizvodno-uslužno-obrtnička zadruga, Bjelovar</item>
      <item>Đuro Belec</item>
    </derivirana_varijabla>
  </DomainObject.Predmet.SudioniciListNaziv>
  <DomainObject.Predmet.SudioniciListAdressOIB>
    <izvorni_sadrzaj>
      <item>FINA, RC ZAGREB, Podružnica Bjelovar, OIB 85821130368, F. Supila 4,43000 Bjelovar</item>
      <item>PUZ-COMMERCE proizvodno-uslužno-obrtnička zadruga, Bjelovar, OIB 63148151827, Mihanovićeva 8/b,43000 Bjelovar</item>
      <item>Đuro Belec, OIB 79360835981, Naselje kralja Zvonimira 1/1,43000 Bjelovar</item>
    </izvorni_sadrzaj>
    <derivirana_varijabla naziv="DomainObject.Predmet.SudioniciListAdressOIB_1">
      <item>FINA, RC ZAGREB, Podružnica Bjelovar, OIB 85821130368, F. Supila 4,43000 Bjelovar</item>
      <item>PUZ-COMMERCE proizvodno-uslužno-obrtnička zadruga, Bjelovar, OIB 63148151827, Mihanovićeva 8/b,43000 Bjelovar</item>
      <item>Đuro Belec, OIB 79360835981, Naselje kralja Zvonimira 1/1,43000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63148151827</item>
      <item>, OIB 79360835981</item>
    </izvorni_sadrzaj>
    <derivirana_varijabla naziv="DomainObject.Predmet.SudioniciListNazivOIB_1">
      <item>, OIB 85821130368</item>
      <item>, OIB 63148151827</item>
      <item>, OIB 79360835981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4B2AA-668D-447E-8459-AEC32C729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708</properties:Words>
  <properties:Characters>3853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2016-02-16T10:48:00Z</dcterms:created>
  <dc:creator>553y7k3</dc:creator>
  <cp:lastModifiedBy>Miroslav Lovreković</cp:lastModifiedBy>
  <cp:lastPrinted>2016-02-16T12:28:00Z</cp:lastPrinted>
  <dcterms:modified xmlns:xsi="http://www.w3.org/2001/XMLSchema-instance" xsi:type="dcterms:W3CDTF">2016-02-16T12:30:00Z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