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a777" w14:paraId="507a777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A62BB1">
        <w:t>1</w:t>
      </w:r>
      <w:r w:rsidR="00202B08">
        <w:t>4</w:t>
      </w:r>
      <w:r w:rsidR="00A62BB1">
        <w:t>7</w:t>
      </w:r>
      <w:r w:rsidR="005E09A7">
        <w:t>/</w:t>
      </w:r>
      <w:r w:rsidR="00826238">
        <w:t>20</w:t>
      </w:r>
      <w:r w:rsidR="005E09A7">
        <w:t>1</w:t>
      </w:r>
      <w:r w:rsidR="00EB284C">
        <w:t>8</w:t>
      </w:r>
      <w:r w:rsidR="00385531">
        <w:t>-</w:t>
      </w:r>
      <w:r w:rsidR="00A62BB1">
        <w:t>13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A96663" w:rsidP="00A96663" w:rsidR="00ED1E23">
      <w:pPr>
        <w:jc w:val="center"/>
      </w:pPr>
      <w:r>
        <w:t>Z  A K LJ U Č A K</w:t>
      </w: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A62BB1">
        <w:t>FIRST UNITED j.d.o.o. za poslovne usluge</w:t>
      </w:r>
      <w:r w:rsidR="00A62BB1" w:rsidRPr="000539FB">
        <w:t xml:space="preserve">, </w:t>
      </w:r>
      <w:r w:rsidR="00A62BB1">
        <w:t>Pag</w:t>
      </w:r>
      <w:r w:rsidR="00A62BB1" w:rsidRPr="000539FB">
        <w:t xml:space="preserve">, </w:t>
      </w:r>
      <w:r w:rsidR="00A62BB1">
        <w:t xml:space="preserve">Ul. </w:t>
      </w:r>
      <w:proofErr w:type="spellStart"/>
      <w:r w:rsidR="00A62BB1">
        <w:t>Uhlinac</w:t>
      </w:r>
      <w:proofErr w:type="spellEnd"/>
      <w:r w:rsidR="00A62BB1">
        <w:t xml:space="preserve"> 1 a</w:t>
      </w:r>
      <w:r w:rsidR="00A62BB1" w:rsidRPr="000539FB">
        <w:t xml:space="preserve">, OIB: </w:t>
      </w:r>
      <w:r w:rsidR="00A62BB1">
        <w:t>82509562530</w:t>
      </w:r>
      <w:r w:rsidR="00A96663">
        <w:t>,</w:t>
      </w:r>
      <w:r w:rsidR="00BD5E63" w:rsidRPr="002F799A">
        <w:t xml:space="preserve"> dana </w:t>
      </w:r>
      <w:r w:rsidR="00A62BB1">
        <w:t>3</w:t>
      </w:r>
      <w:r w:rsidR="00BD5E63">
        <w:t xml:space="preserve">. </w:t>
      </w:r>
      <w:r w:rsidR="00A62BB1">
        <w:t>listopada</w:t>
      </w:r>
      <w:r w:rsidR="003426AF">
        <w:t xml:space="preserve"> 2018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A96663" w:rsidP="00A96663" w:rsidR="00A96663">
      <w:pPr>
        <w:jc w:val="both"/>
      </w:pPr>
      <w:r>
        <w:t>I.</w:t>
      </w:r>
      <w:r>
        <w:tab/>
        <w:t xml:space="preserve">Ročište radi utvrđivanja pretpostavki za otvaranje stečajnog postupka i rasprave o pretpostavkama za otvaranje stečajnog postupka nad dužnikom  </w:t>
      </w:r>
      <w:r w:rsidR="00A62BB1">
        <w:t>FIRST UNITED j.d.o.o. za poslovne usluge</w:t>
      </w:r>
      <w:r w:rsidR="00A62BB1" w:rsidRPr="000539FB">
        <w:t xml:space="preserve">, </w:t>
      </w:r>
      <w:r w:rsidR="00A62BB1">
        <w:t>Pag</w:t>
      </w:r>
      <w:r w:rsidR="00A62BB1" w:rsidRPr="000539FB">
        <w:t xml:space="preserve">, </w:t>
      </w:r>
      <w:r w:rsidR="00A62BB1">
        <w:t xml:space="preserve">Ul. </w:t>
      </w:r>
      <w:proofErr w:type="spellStart"/>
      <w:r w:rsidR="00A62BB1">
        <w:t>Uhlinac</w:t>
      </w:r>
      <w:proofErr w:type="spellEnd"/>
      <w:r w:rsidR="00A62BB1">
        <w:t xml:space="preserve"> 1 a</w:t>
      </w:r>
      <w:r w:rsidR="00A62BB1" w:rsidRPr="000539FB">
        <w:t xml:space="preserve">, OIB: </w:t>
      </w:r>
      <w:r w:rsidR="00A62BB1">
        <w:t>82509562530</w:t>
      </w:r>
      <w:r>
        <w:t xml:space="preserve">¸ određuju se za dan </w:t>
      </w:r>
      <w:r w:rsidR="00EB6776">
        <w:t>4</w:t>
      </w:r>
      <w:r w:rsidR="00F21C25" w:rsidRPr="00A96663">
        <w:t xml:space="preserve">. </w:t>
      </w:r>
      <w:r w:rsidR="00A62BB1">
        <w:t>prosinca</w:t>
      </w:r>
      <w:r w:rsidR="00124236">
        <w:t xml:space="preserve"> 2018</w:t>
      </w:r>
      <w:r w:rsidR="00F21C25" w:rsidRPr="00A96663">
        <w:t xml:space="preserve">. u </w:t>
      </w:r>
      <w:r w:rsidR="00A62BB1">
        <w:t>10,0</w:t>
      </w:r>
      <w:r w:rsidR="00EB6776">
        <w:t>0</w:t>
      </w:r>
      <w:r w:rsidR="00F21C25">
        <w:t xml:space="preserve"> sati u </w:t>
      </w:r>
      <w:r w:rsidR="003426AF">
        <w:t>zgradi Trgovačkog suda u Zadru</w:t>
      </w:r>
      <w:r w:rsidR="00F21C25">
        <w:t>,</w:t>
      </w:r>
      <w:r w:rsidR="003426AF">
        <w:t xml:space="preserve"> Dr. Franje Tuđmana,</w:t>
      </w:r>
      <w:r w:rsidR="00F21C25">
        <w:t xml:space="preserve"> sudnica </w:t>
      </w:r>
      <w:r w:rsidR="003426AF">
        <w:t>26</w:t>
      </w:r>
      <w:r w:rsidR="00F21C25">
        <w:t>.</w:t>
      </w:r>
    </w:p>
    <w:p w:rsidRDefault="00A96663" w:rsidP="00A96663" w:rsidR="00A96663" w:rsidRPr="00A96663">
      <w:pPr>
        <w:jc w:val="both"/>
      </w:pPr>
    </w:p>
    <w:p w:rsidRDefault="00A96663" w:rsidP="00A96663" w:rsidR="00A96663">
      <w:pPr>
        <w:jc w:val="both"/>
      </w:pPr>
      <w:r>
        <w:t>II.</w:t>
      </w:r>
      <w:r>
        <w:tab/>
      </w:r>
      <w:r w:rsidR="002E21D5">
        <w:t xml:space="preserve">Na ročište iz točke </w:t>
      </w:r>
      <w:r w:rsidRPr="00A96663">
        <w:t>I. izreke ovog zaključka poziva</w:t>
      </w:r>
      <w:r w:rsidR="00D938C4">
        <w:t>ju</w:t>
      </w:r>
      <w:r w:rsidRPr="00A96663">
        <w:t xml:space="preserve"> se osob</w:t>
      </w:r>
      <w:r w:rsidR="00D938C4">
        <w:t>e ovlaštene</w:t>
      </w:r>
      <w:r w:rsidRPr="00A96663">
        <w:t xml:space="preserve"> za zastupanje dužnika po zakonu</w:t>
      </w:r>
      <w:r w:rsidR="00202B08">
        <w:t xml:space="preserve"> </w:t>
      </w:r>
      <w:r w:rsidR="002E21D5">
        <w:t xml:space="preserve">Luka </w:t>
      </w:r>
      <w:proofErr w:type="spellStart"/>
      <w:r w:rsidR="002E21D5">
        <w:t>Kantoci</w:t>
      </w:r>
      <w:proofErr w:type="spellEnd"/>
      <w:r w:rsidR="002E21D5">
        <w:t xml:space="preserve"> iz Paga</w:t>
      </w:r>
      <w:r w:rsidRPr="00A96663">
        <w:t>, podnositelj prijedloga Financijska agencija i pravna osoba koja obavlja poslove platnog prometa za dužnika, sve radi davanja odgovarajućih podataka i obavijesti u smislu odredbi čl. 177. Stečajnog zakona (Narodne novine 71/15</w:t>
      </w:r>
      <w:r w:rsidR="00EB284C">
        <w:t xml:space="preserve"> i 104/17</w:t>
      </w:r>
      <w:r w:rsidRPr="00A96663">
        <w:t xml:space="preserve">). </w:t>
      </w:r>
    </w:p>
    <w:p w:rsidRDefault="002E21D5" w:rsidP="00A96663" w:rsidR="002E21D5">
      <w:pPr>
        <w:jc w:val="both"/>
      </w:pPr>
    </w:p>
    <w:p w:rsidRDefault="002E21D5" w:rsidP="00A96663" w:rsidR="002E21D5" w:rsidRPr="00A96663">
      <w:pPr>
        <w:jc w:val="both"/>
      </w:pPr>
      <w:r>
        <w:t>III.</w:t>
      </w:r>
      <w:r>
        <w:tab/>
        <w:t>Podatke potrebne radi utvrđivanja uvjeta za otvaranje stečajnog postupka osobe ovlaštene za zastupanje stečajnog dužnika mogu sudu dostaviti i pismenim putem prije ročišta.</w:t>
      </w:r>
    </w:p>
    <w:p w:rsidRDefault="00A96663" w:rsidP="00A96663" w:rsidR="00A96663" w:rsidRPr="00A96663">
      <w:pPr>
        <w:jc w:val="both"/>
      </w:pPr>
    </w:p>
    <w:p w:rsidRDefault="002E21D5" w:rsidP="00A96663" w:rsidR="00A96663">
      <w:pPr>
        <w:jc w:val="both"/>
      </w:pPr>
      <w:r>
        <w:t>IV</w:t>
      </w:r>
      <w:r w:rsidR="00A96663">
        <w:t>.</w:t>
      </w:r>
      <w:r w:rsidR="00A96663">
        <w:tab/>
      </w:r>
      <w:r w:rsidR="00D938C4">
        <w:t>Ako osob</w:t>
      </w:r>
      <w:r w:rsidR="00202B08">
        <w:t>a ovlaštena</w:t>
      </w:r>
      <w:r w:rsidR="00A96663" w:rsidRPr="00A96663">
        <w:t xml:space="preserve"> za zastupanje dužnika po zakonu</w:t>
      </w:r>
      <w:r w:rsidR="00202B08">
        <w:t xml:space="preserve"> ne pristupi</w:t>
      </w:r>
      <w:r w:rsidR="00A96663" w:rsidRPr="00A96663">
        <w:t xml:space="preserve"> na navedeno ročište</w:t>
      </w:r>
      <w:r>
        <w:t xml:space="preserve"> i prethodno ne dostavi podatke iz točke III. ovog zaključka </w:t>
      </w:r>
      <w:r w:rsidR="00A96663" w:rsidRPr="00A96663">
        <w:t>ili</w:t>
      </w:r>
      <w:r>
        <w:t xml:space="preserve"> ako</w:t>
      </w:r>
      <w:r w:rsidR="00A96663"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 w:rsidR="00202B08">
        <w:t>eno</w:t>
      </w:r>
      <w:r w:rsidR="00A96663" w:rsidRPr="00A96663">
        <w:t xml:space="preserve"> prisilno dovođenje od strane policijskih službenika sukladno odredbama čl. 178. i 180. Stečajnog zakona</w:t>
      </w:r>
      <w:r w:rsidR="00D938C4">
        <w:t>.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202B08">
        <w:t>18</w:t>
      </w:r>
      <w:r w:rsidR="00815E6C">
        <w:t xml:space="preserve">. </w:t>
      </w:r>
      <w:r w:rsidR="00202B08">
        <w:t>rujna</w:t>
      </w:r>
      <w:r w:rsidR="003426AF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7F6F0E" w:rsidP="00124236" w:rsidR="00403E10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124236">
        <w:t>Sutkinja</w:t>
      </w:r>
    </w:p>
    <w:p w:rsidRDefault="007F6F0E" w:rsidP="00124236" w:rsidR="00403E10">
      <w:r>
        <w:t xml:space="preserve">Ante </w:t>
      </w:r>
      <w:proofErr w:type="spellStart"/>
      <w:r>
        <w:t>Rubelj</w:t>
      </w:r>
      <w:proofErr w:type="spellEnd"/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3426AF">
        <w:tab/>
      </w:r>
      <w:r w:rsidR="00EB284C">
        <w:tab/>
      </w:r>
      <w:r w:rsidR="00403E10">
        <w:t xml:space="preserve">Ardena </w:t>
      </w:r>
      <w:proofErr w:type="spellStart"/>
      <w:r w:rsidR="00403E10">
        <w:t>Bajlo</w:t>
      </w:r>
      <w:proofErr w:type="spellEnd"/>
      <w:r>
        <w:t>, v.r.</w:t>
      </w:r>
    </w:p>
    <w:p w:rsidRDefault="00403E10" w:rsidP="00403E10" w:rsidR="00403E10"/>
    <w:p w:rsidRDefault="00124236" w:rsidP="00CF2E4D" w:rsidR="00124236" w:rsidRPr="002F799A"/>
    <w:p w:rsidRDefault="00BC7BAE" w:rsidP="00BC7BAE" w:rsidR="00BC7BAE" w:rsidRPr="002F799A">
      <w:r w:rsidRPr="002F799A">
        <w:t xml:space="preserve">Dostaviti: 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F21C25" w:rsidP="00BC7BAE" w:rsidR="00F21C25">
      <w:pPr>
        <w:numPr>
          <w:ilvl w:val="0"/>
          <w:numId w:val="1"/>
        </w:numPr>
      </w:pPr>
      <w:r>
        <w:t xml:space="preserve">Članu uprave dužnika </w:t>
      </w:r>
      <w:r w:rsidR="002E21D5">
        <w:t xml:space="preserve">Luki </w:t>
      </w:r>
      <w:proofErr w:type="spellStart"/>
      <w:r w:rsidR="002E21D5">
        <w:t>Kantociju</w:t>
      </w:r>
      <w:proofErr w:type="spellEnd"/>
      <w:r w:rsidR="002E21D5">
        <w:t xml:space="preserve"> </w:t>
      </w:r>
      <w:r>
        <w:t>– poštom i putem e-oglasne ploče</w:t>
      </w:r>
    </w:p>
    <w:p w:rsidRDefault="00F21C25" w:rsidP="00BC7BAE" w:rsidR="00F21C25">
      <w:pPr>
        <w:numPr>
          <w:ilvl w:val="0"/>
          <w:numId w:val="1"/>
        </w:numPr>
      </w:pPr>
      <w:r>
        <w:t>Dužniku</w:t>
      </w:r>
    </w:p>
    <w:p w:rsidRDefault="00F21C25" w:rsidP="007F6F0E" w:rsidR="005B3E0C" w:rsidRPr="002F799A">
      <w:pPr>
        <w:numPr>
          <w:ilvl w:val="0"/>
          <w:numId w:val="1"/>
        </w:numPr>
      </w:pPr>
      <w:r>
        <w:t>FINA – putem e-oglasne ploče</w:t>
      </w:r>
    </w:p>
    <w:sectPr w:rsidSect="00124236" w:rsidR="005B3E0C" w:rsidRPr="002F799A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24236"/>
    <w:rsid w:val="001513FF"/>
    <w:rsid w:val="001A4AF2"/>
    <w:rsid w:val="001F7EB7"/>
    <w:rsid w:val="00202B08"/>
    <w:rsid w:val="00210717"/>
    <w:rsid w:val="00210CDE"/>
    <w:rsid w:val="002348F0"/>
    <w:rsid w:val="00283117"/>
    <w:rsid w:val="002D112E"/>
    <w:rsid w:val="002E21D5"/>
    <w:rsid w:val="002F799A"/>
    <w:rsid w:val="00302C16"/>
    <w:rsid w:val="003138B8"/>
    <w:rsid w:val="003426AF"/>
    <w:rsid w:val="003558E2"/>
    <w:rsid w:val="00385447"/>
    <w:rsid w:val="00385531"/>
    <w:rsid w:val="003A08B9"/>
    <w:rsid w:val="003A402D"/>
    <w:rsid w:val="003D0AD2"/>
    <w:rsid w:val="00403E10"/>
    <w:rsid w:val="00432EB5"/>
    <w:rsid w:val="00455BCE"/>
    <w:rsid w:val="004C7FEB"/>
    <w:rsid w:val="004D0391"/>
    <w:rsid w:val="004D05CD"/>
    <w:rsid w:val="004E61AC"/>
    <w:rsid w:val="004F62DD"/>
    <w:rsid w:val="00543F80"/>
    <w:rsid w:val="0054518E"/>
    <w:rsid w:val="00573C13"/>
    <w:rsid w:val="00582C40"/>
    <w:rsid w:val="005851F9"/>
    <w:rsid w:val="005B3E0C"/>
    <w:rsid w:val="005D5FFD"/>
    <w:rsid w:val="005E09A7"/>
    <w:rsid w:val="0062759B"/>
    <w:rsid w:val="00642DCB"/>
    <w:rsid w:val="006C2F82"/>
    <w:rsid w:val="006E1D95"/>
    <w:rsid w:val="00725D77"/>
    <w:rsid w:val="0073755C"/>
    <w:rsid w:val="007764EE"/>
    <w:rsid w:val="007E2D17"/>
    <w:rsid w:val="007F6F0E"/>
    <w:rsid w:val="00815E6C"/>
    <w:rsid w:val="00817E3C"/>
    <w:rsid w:val="00826238"/>
    <w:rsid w:val="00870477"/>
    <w:rsid w:val="008C522C"/>
    <w:rsid w:val="008E70D7"/>
    <w:rsid w:val="009026AF"/>
    <w:rsid w:val="009910F2"/>
    <w:rsid w:val="009F5449"/>
    <w:rsid w:val="00A4378B"/>
    <w:rsid w:val="00A62BB1"/>
    <w:rsid w:val="00A96663"/>
    <w:rsid w:val="00AB6B83"/>
    <w:rsid w:val="00B21C4E"/>
    <w:rsid w:val="00B35AD9"/>
    <w:rsid w:val="00B66981"/>
    <w:rsid w:val="00B72BD8"/>
    <w:rsid w:val="00BC7BAE"/>
    <w:rsid w:val="00BC7C09"/>
    <w:rsid w:val="00BD5E63"/>
    <w:rsid w:val="00BF64D1"/>
    <w:rsid w:val="00C541D2"/>
    <w:rsid w:val="00CB21D2"/>
    <w:rsid w:val="00CC6B15"/>
    <w:rsid w:val="00CF2E4D"/>
    <w:rsid w:val="00D051DF"/>
    <w:rsid w:val="00D338EE"/>
    <w:rsid w:val="00D50C9B"/>
    <w:rsid w:val="00D61FAB"/>
    <w:rsid w:val="00D938C4"/>
    <w:rsid w:val="00DB0971"/>
    <w:rsid w:val="00E0101B"/>
    <w:rsid w:val="00E94D30"/>
    <w:rsid w:val="00EA46B8"/>
    <w:rsid w:val="00EB284C"/>
    <w:rsid w:val="00EB6776"/>
    <w:rsid w:val="00ED1E23"/>
    <w:rsid w:val="00F1661E"/>
    <w:rsid w:val="00F21C25"/>
    <w:rsid w:val="00F54B47"/>
    <w:rsid w:val="00F55CDD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F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F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F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F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F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F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F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F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2018.</izvorni_sadrzaj>
    <derivirana_varijabla naziv="DomainObject.Predmet.DatumOsnivanja_1">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St-147/2018</izvorni_sadrzaj>
    <derivirana_varijabla naziv="DomainObject.Predmet.OznakaBroj_1">St-147/2018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FIRST UNITED jednostavno društvo s ograničenom odgovornošću za poslovne usluge</izvorni_sadrzaj>
    <derivirana_varijabla naziv="DomainObject.Predmet.ProtustrankaFormated_1">  FIRST UNITED jednostavno društvo s ograničenom odgovornošću za poslovne usluge</derivirana_varijabla>
  </DomainObject.Predmet.ProtustrankaFormated>
  <DomainObject.Predmet.ProtustrankaFormatedOIB>
    <izvorni_sadrzaj>  FIRST UNITED jednostavno društvo s ograničenom odgovornošću za poslovne usluge, OIB 82509562530</izvorni_sadrzaj>
    <derivirana_varijabla naziv="DomainObject.Predmet.ProtustrankaFormatedOIB_1">  FIRST UNITED jednostavno društvo s ograničenom odgovornošću za poslovne usluge, OIB 82509562530</derivirana_varijabla>
  </DomainObject.Predmet.ProtustrankaFormatedOIB>
  <DomainObject.Predmet.ProtustrankaFormatedWithAdress>
    <izvorni_sadrzaj> FIRST UNITED jednostavno društvo s ograničenom odgovornošću za poslovne usluge, Ul. Uhlinac 1/a, 23250 Pag</izvorni_sadrzaj>
    <derivirana_varijabla naziv="DomainObject.Predmet.ProtustrankaFormatedWithAdress_1"> FIRST UNITED jednostavno društvo s ograničenom odgovornošću za poslovne usluge, Ul. Uhlinac 1/a, 23250 Pag</derivirana_varijabla>
  </DomainObject.Predmet.ProtustrankaFormatedWithAdress>
  <DomainObject.Predmet.ProtustrankaFormatedWithAdressOIB>
    <izvorni_sadrzaj> FIRST UNITED jednostavno društvo s ograničenom odgovornošću za poslovne usluge, OIB 82509562530, Ul. Uhlinac 1/a, 23250 Pag</izvorni_sadrzaj>
    <derivirana_varijabla naziv="DomainObject.Predmet.ProtustrankaFormatedWithAdressOIB_1"> FIRST UNITED jednostavno društvo s ograničenom odgovornošću za poslovne usluge, OIB 82509562530, Ul. Uhlinac 1/a, 23250 Pag</derivirana_varijabla>
  </DomainObject.Predmet.ProtustrankaFormatedWithAdressOIB>
  <DomainObject.Predmet.ProtustrankaWithAdress>
    <izvorni_sadrzaj>FIRST UNITED jednostavno društvo s ograničenom odgovornošću za poslovne usluge Ul. Uhlinac 1/a, 23250 Pag</izvorni_sadrzaj>
    <derivirana_varijabla naziv="DomainObject.Predmet.ProtustrankaWithAdress_1">FIRST UNITED jednostavno društvo s ograničenom odgovornošću za poslovne usluge Ul. Uhlinac 1/a, 23250 Pag</derivirana_varijabla>
  </DomainObject.Predmet.ProtustrankaWithAdress>
  <DomainObject.Predmet.ProtustrankaWithAdressOIB>
    <izvorni_sadrzaj>FIRST UNITED jednostavno društvo s ograničenom odgovornošću za poslovne usluge, OIB 82509562530, Ul. Uhlinac 1/a, 23250 Pag</izvorni_sadrzaj>
    <derivirana_varijabla naziv="DomainObject.Predmet.ProtustrankaWithAdressOIB_1">FIRST UNITED jednostavno društvo s ograničenom odgovornošću za poslovne usluge, OIB 82509562530, Ul. Uhlinac 1/a, 23250 Pag</derivirana_varijabla>
  </DomainObject.Predmet.ProtustrankaWithAdressOIB>
  <DomainObject.Predmet.ProtustrankaNazivFormated>
    <izvorni_sadrzaj>FIRST UNITED jednostavno društvo s ograničenom odgovornošću za poslovne usluge</izvorni_sadrzaj>
    <derivirana_varijabla naziv="DomainObject.Predmet.ProtustrankaNazivFormated_1">FIRST UNITED jednostavno društvo s ograničenom odgovornošću za poslovne usluge</derivirana_varijabla>
  </DomainObject.Predmet.ProtustrankaNazivFormated>
  <DomainObject.Predmet.ProtustrankaNazivFormatedOIB>
    <izvorni_sadrzaj>FIRST UNITED jednostavno društvo s ograničenom odgovornošću za poslovne usluge, OIB 82509562530</izvorni_sadrzaj>
    <derivirana_varijabla naziv="DomainObject.Predmet.ProtustrankaNazivFormatedOIB_1">FIRST UNITED jednostavno društvo s ograničenom odgovornošću za poslovne usluge, OIB 82509562530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FIRST UNITED jednostavno društvo s ograničenom odgovornošću za poslovne usluge</item>
    </izvorni_sadrzaj>
    <derivirana_varijabla naziv="DomainObject.Predmet.ProtuStrankaListFormated_1">
      <item>FIRST UNITED jednostavno društvo s ograničenom odgovornošću za poslovne usluge</item>
    </derivirana_varijabla>
  </DomainObject.Predmet.ProtuStrankaListFormated>
  <DomainObject.Predmet.ProtuStrankaListFormatedOIB>
    <izvorni_sadrzaj>
      <item>FIRST UNITED jednostavno društvo s ograničenom odgovornošću za poslovne usluge, OIB 82509562530</item>
    </izvorni_sadrzaj>
    <derivirana_varijabla naziv="DomainObject.Predmet.ProtuStrankaListFormatedOIB_1">
      <item>FIRST UNITED jednostavno društvo s ograničenom odgovornošću za poslovne usluge, OIB 82509562530</item>
    </derivirana_varijabla>
  </DomainObject.Predmet.ProtuStrankaListFormatedOIB>
  <DomainObject.Predmet.ProtuStrankaListFormatedWithAdress>
    <izvorni_sadrzaj>
      <item>FIRST UNITED jednostavno društvo s ograničenom odgovornošću za poslovne usluge, Ul. Uhlinac 1/a, 23250 Pag</item>
    </izvorni_sadrzaj>
    <derivirana_varijabla naziv="DomainObject.Predmet.ProtuStrankaListFormatedWithAdress_1">
      <item>FIRST UNITED jednostavno društvo s ograničenom odgovornošću za poslovne usluge, Ul. Uhlinac 1/a, 23250 Pag</item>
    </derivirana_varijabla>
  </DomainObject.Predmet.ProtuStrankaListFormatedWithAdress>
  <DomainObject.Predmet.ProtuStrankaListFormatedWithAdressOIB>
    <izvorni_sadrzaj>
      <item>FIRST UNITED jednostavno društvo s ograničenom odgovornošću za poslovne usluge, OIB 82509562530, Ul. Uhlinac 1/a, 23250 Pag</item>
    </izvorni_sadrzaj>
    <derivirana_varijabla naziv="DomainObject.Predmet.ProtuStrankaListFormatedWithAdressOIB_1">
      <item>FIRST UNITED jednostavno društvo s ograničenom odgovornošću za poslovne usluge, OIB 82509562530, Ul. Uhlinac 1/a, 23250 Pag</item>
    </derivirana_varijabla>
  </DomainObject.Predmet.ProtuStrankaListFormatedWithAdressOIB>
  <DomainObject.Predmet.ProtuStrankaListNazivFormated>
    <izvorni_sadrzaj>
      <item>FIRST UNITED jednostavno društvo s ograničenom odgovornošću za poslovne usluge</item>
    </izvorni_sadrzaj>
    <derivirana_varijabla naziv="DomainObject.Predmet.ProtuStrankaListNazivFormated_1">
      <item>FIRST UNITED jednostavno društvo s ograničenom odgovornošću za poslovne usluge</item>
    </derivirana_varijabla>
  </DomainObject.Predmet.ProtuStrankaListNazivFormated>
  <DomainObject.Predmet.ProtuStrankaListNazivFormatedOIB>
    <izvorni_sadrzaj>
      <item>FIRST UNITED jednostavno društvo s ograničenom odgovornošću za poslovne usluge, OIB 82509562530</item>
    </izvorni_sadrzaj>
    <derivirana_varijabla naziv="DomainObject.Predmet.ProtuStrankaListNazivFormatedOIB_1">
      <item>FIRST UNITED jednostavno društvo s ograničenom odgovornošću za poslovne usluge, OIB 82509562530</item>
    </derivirana_varijabla>
  </DomainObject.Predmet.ProtuStrankaListNazivFormatedOIB>
  <DomainObject.Predmet.OstaliListFormated>
    <izvorni_sadrzaj>
      <item>Luka Kantoci</item>
    </izvorni_sadrzaj>
    <derivirana_varijabla naziv="DomainObject.Predmet.OstaliListFormated_1">
      <item>Luka Kantoci</item>
    </derivirana_varijabla>
  </DomainObject.Predmet.OstaliListFormated>
  <DomainObject.Predmet.OstaliListFormatedOIB>
    <izvorni_sadrzaj>
      <item>Luka Kantoci, OIB 69193409071</item>
    </izvorni_sadrzaj>
    <derivirana_varijabla naziv="DomainObject.Predmet.OstaliListFormatedOIB_1">
      <item>Luka Kantoci, OIB 69193409071</item>
    </derivirana_varijabla>
  </DomainObject.Predmet.OstaliListFormatedOIB>
  <DomainObject.Predmet.OstaliListFormatedWithAdress>
    <izvorni_sadrzaj>
      <item>Luka Kantoci, Ul. Donata Fabijanića 2, 23250 Pag</item>
    </izvorni_sadrzaj>
    <derivirana_varijabla naziv="DomainObject.Predmet.OstaliListFormatedWithAdress_1">
      <item>Luka Kantoci, Ul. Donata Fabijanića 2, 23250 Pag</item>
    </derivirana_varijabla>
  </DomainObject.Predmet.OstaliListFormatedWithAdress>
  <DomainObject.Predmet.OstaliListFormatedWithAdressOIB>
    <izvorni_sadrzaj>
      <item>Luka Kantoci, OIB 69193409071, Ul. Donata Fabijanića 2, 23250 Pag</item>
    </izvorni_sadrzaj>
    <derivirana_varijabla naziv="DomainObject.Predmet.OstaliListFormatedWithAdressOIB_1">
      <item>Luka Kantoci, OIB 69193409071, Ul. Donata Fabijanića 2, 23250 Pag</item>
    </derivirana_varijabla>
  </DomainObject.Predmet.OstaliListFormatedWithAdressOIB>
  <DomainObject.Predmet.OstaliListNazivFormated>
    <izvorni_sadrzaj>
      <item>Luka Kantoci</item>
    </izvorni_sadrzaj>
    <derivirana_varijabla naziv="DomainObject.Predmet.OstaliListNazivFormated_1">
      <item>Luka Kantoci</item>
    </derivirana_varijabla>
  </DomainObject.Predmet.OstaliListNazivFormated>
  <DomainObject.Predmet.OstaliListNazivFormatedOIB>
    <izvorni_sadrzaj>
      <item>Luka Kantoci, OIB 69193409071</item>
    </izvorni_sadrzaj>
    <derivirana_varijabla naziv="DomainObject.Predmet.OstaliListNazivFormatedOIB_1">
      <item>Luka Kantoci, OIB 69193409071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FIRST UNITED jednostavno društvo s ograničenom odgovornošću za poslovne usluge</izvorni_sadrzaj>
    <derivirana_varijabla naziv="DomainObject.Predmet.ProtustrankaIDrugi_1">FIRST UNITED jednostavno društvo s ograničenom odgovornošću za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FIRST UNITED jednostavno društvo s ograničenom odgovornošću za poslovne usluge, OIB 82509562530, Ul. Uhlinac 1/a, 23250 Pag</izvorni_sadrzaj>
    <derivirana_varijabla naziv="DomainObject.Predmet.ProtustrankaIDrugiAdressOIB_1">FIRST UNITED jednostavno društvo s ograničenom odgovornošću za poslovne usluge, OIB 82509562530, Ul. Uhlinac 1/a,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FIRST UNITED jednostavno društvo s ograničenom odgovornošću za poslovne usluge</item>
      <item>Luka Kantoci</item>
    </izvorni_sadrzaj>
    <derivirana_varijabla naziv="DomainObject.Predmet.SudioniciListNaziv_1">
      <item>FINA</item>
      <item>FIRST UNITED jednostavno društvo s ograničenom odgovornošću za poslovne usluge</item>
      <item>Luka Kantoci</item>
    </derivirana_varijabla>
  </DomainObject.Predmet.SudioniciListNaziv>
  <DomainObject.Predmet.SudioniciListAdressOIB>
    <izvorni_sadrzaj>
      <item>FINA, OIB 85821130368, Ivana Danila 4,23000 Zadar</item>
      <item>FIRST UNITED jednostavno društvo s ograničenom odgovornošću za poslovne usluge, OIB 82509562530, Ul. Uhlinac 1/a,23250 Pag</item>
      <item>Luka Kantoci, OIB 69193409071, Ul. Donata Fabijanića 2,23250 Pag</item>
    </izvorni_sadrzaj>
    <derivirana_varijabla naziv="DomainObject.Predmet.SudioniciListAdressOIB_1">
      <item>FINA, OIB 85821130368, Ivana Danila 4,23000 Zadar</item>
      <item>FIRST UNITED jednostavno društvo s ograničenom odgovornošću za poslovne usluge, OIB 82509562530, Ul. Uhlinac 1/a,23250 Pag</item>
      <item>Luka Kantoci, OIB 69193409071, Ul. Donata Fabijanića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82509562530</item>
      <item>, OIB 69193409071</item>
    </izvorni_sadrzaj>
    <derivirana_varijabla naziv="DomainObject.Predmet.SudioniciListNazivOIB_1">
      <item>, OIB 85821130368</item>
      <item>, OIB 82509562530</item>
      <item>, OIB 69193409071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St-147/2018-7</izvorni_sadrzaj>
    <derivirana_varijabla naziv="DomainObject.PredzadnjaOdlukaIzPredmeta.Oznaka_1">St-147/2018-7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80049D-E141-45ED-B3D5-2029ACFC6D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1644</properties:Characters>
  <properties:Lines>52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2018-10-03T08:42:00Z</dcterms:created>
  <dc:creator>Ardena Bajlo</dc:creator>
  <cp:lastModifiedBy>Ante Rubelj</cp:lastModifiedBy>
  <cp:lastPrinted>2018-10-09T09:42:00Z</cp:lastPrinted>
  <dcterms:modified xmlns:xsi="http://www.w3.org/2001/XMLSchema-instance" xsi:type="dcterms:W3CDTF">2018-10-09T09:42:00Z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(1St-147-18- prethodni postupak ----ISPRAVNI-----.docx)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