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e838" w14:paraId="018e838" w:rsidRDefault="00AE649C" w:rsidP="00847A6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847A61" w:rsidP="00847A61" w:rsidR="00847A61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847A61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St-347/16-4</w:t>
      </w:r>
    </w:p>
    <w:p w:rsidRDefault="00847A61" w:rsidP="00847A61" w:rsidR="00847A61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847A61" w:rsidP="00847A61" w:rsidR="00847A61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847A61" w:rsidP="00847A61" w:rsidR="00847A61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847A61" w:rsidP="00847A61" w:rsidR="00847A61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847A61" w:rsidP="00847A61" w:rsidR="00847A61">
      <w:pPr>
        <w:pStyle w:val="Zaglavlje"/>
        <w:spacing w:after="0"/>
      </w:pPr>
    </w:p>
    <w:p w:rsidRDefault="00847A61" w:rsidP="00847A61" w:rsidR="00847A61">
      <w:pPr>
        <w:pStyle w:val="Zaglavlje"/>
        <w:spacing w:after="0"/>
      </w:pPr>
    </w:p>
    <w:p w:rsidRDefault="00847A61" w:rsidP="00847A61" w:rsidR="00847A61">
      <w:pPr>
        <w:pStyle w:val="Zaglavlje"/>
        <w:spacing w:after="0"/>
        <w:jc w:val="center"/>
      </w:pPr>
      <w:r>
        <w:t>Z A K LJ U Č A K</w:t>
      </w:r>
    </w:p>
    <w:p w:rsidRDefault="00847A61" w:rsidP="00847A61" w:rsidR="00847A61">
      <w:pPr>
        <w:pStyle w:val="Zaglavlje"/>
        <w:spacing w:after="0"/>
      </w:pPr>
    </w:p>
    <w:p w:rsidRDefault="00847A61" w:rsidP="00847A61" w:rsidR="00847A61">
      <w:pPr>
        <w:spacing w:after="0"/>
      </w:pPr>
    </w:p>
    <w:p w:rsidRDefault="00847A61" w:rsidP="00847A61" w:rsidR="00847A61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MURSKI POLJOPRIVREDNI CENTAR d.o.o., Mursko Središće, Frankopanska bb, OIB: 02215293151, dana 6. srpnja 2016.               </w:t>
      </w:r>
    </w:p>
    <w:p w:rsidRDefault="00847A61" w:rsidP="00847A61" w:rsidR="00847A61">
      <w:pPr>
        <w:spacing w:after="0"/>
      </w:pPr>
    </w:p>
    <w:p w:rsidRDefault="00847A61" w:rsidP="00847A61" w:rsidR="00847A61">
      <w:pPr>
        <w:spacing w:after="0"/>
        <w:jc w:val="center"/>
      </w:pPr>
      <w:r>
        <w:t xml:space="preserve">  z a k lj u č i o   j e</w:t>
      </w:r>
    </w:p>
    <w:p w:rsidRDefault="00847A61" w:rsidP="00847A61" w:rsidR="00847A61">
      <w:pPr>
        <w:spacing w:after="0"/>
        <w:jc w:val="center"/>
      </w:pPr>
    </w:p>
    <w:p w:rsidRDefault="00847A61" w:rsidP="00847A61" w:rsidR="00847A61">
      <w:pPr>
        <w:spacing w:after="0"/>
        <w:jc w:val="center"/>
      </w:pPr>
    </w:p>
    <w:p w:rsidRDefault="00847A61" w:rsidP="00847A61" w:rsidR="00847A6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MURSKI POLJOPRIVREDNI CENTAR d.o.o., Mursko Središće, </w:t>
      </w:r>
      <w:r>
        <w:rPr>
          <w:u w:val="single"/>
        </w:rPr>
        <w:t xml:space="preserve">Mirku Lešku iz Vratišinca, Brodec 4, OIB: 63107549113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847A61" w:rsidP="00847A61" w:rsidR="00847A61">
      <w:pPr>
        <w:spacing w:after="0"/>
        <w:jc w:val="both"/>
      </w:pPr>
    </w:p>
    <w:p w:rsidRDefault="00847A61" w:rsidP="00847A61" w:rsidR="00847A61">
      <w:pPr>
        <w:spacing w:after="0"/>
        <w:jc w:val="both"/>
      </w:pPr>
      <w:r>
        <w:t>1. nekretnina i pokretnina dužnika</w:t>
      </w:r>
    </w:p>
    <w:p w:rsidRDefault="00847A61" w:rsidP="00847A61" w:rsidR="00847A61">
      <w:pPr>
        <w:spacing w:after="0"/>
        <w:jc w:val="both"/>
      </w:pPr>
      <w:r>
        <w:t>2. imovinskih prava dužnika na tuđim stvarima</w:t>
      </w:r>
    </w:p>
    <w:p w:rsidRDefault="00847A61" w:rsidP="00847A61" w:rsidR="00847A61">
      <w:pPr>
        <w:spacing w:after="0"/>
        <w:jc w:val="both"/>
      </w:pPr>
      <w:r>
        <w:t>3. novčanih i nenovčanih tražbina dužnika</w:t>
      </w:r>
    </w:p>
    <w:p w:rsidRDefault="00847A61" w:rsidP="00847A61" w:rsidR="00847A61">
      <w:pPr>
        <w:spacing w:after="0"/>
        <w:jc w:val="both"/>
      </w:pPr>
      <w:r>
        <w:t>4. drugih prava koja čine imovinu dužnika</w:t>
      </w:r>
    </w:p>
    <w:p w:rsidRDefault="00847A61" w:rsidP="00847A61" w:rsidR="00847A61">
      <w:pPr>
        <w:spacing w:after="0"/>
        <w:jc w:val="both"/>
      </w:pPr>
      <w:r>
        <w:t>5. novčanih sredstava na računima</w:t>
      </w:r>
    </w:p>
    <w:p w:rsidRDefault="00847A61" w:rsidP="00847A61" w:rsidR="00847A61">
      <w:pPr>
        <w:spacing w:after="0"/>
        <w:jc w:val="both"/>
      </w:pPr>
      <w:r>
        <w:t>6. druge imovine dužnika</w:t>
      </w:r>
    </w:p>
    <w:p w:rsidRDefault="00847A61" w:rsidP="00847A61" w:rsidR="00847A61">
      <w:pPr>
        <w:spacing w:after="0"/>
        <w:jc w:val="both"/>
      </w:pPr>
      <w:r>
        <w:t>7. obveza dužnika unesenih u njegove poslovne knjige</w:t>
      </w:r>
    </w:p>
    <w:p w:rsidRDefault="00847A61" w:rsidP="00847A61" w:rsidR="00847A61">
      <w:pPr>
        <w:spacing w:after="0"/>
        <w:jc w:val="both"/>
      </w:pPr>
      <w:r>
        <w:t>8. drugih novčanih i nenovčanih obveza dužnika</w:t>
      </w:r>
    </w:p>
    <w:p w:rsidRDefault="00847A61" w:rsidP="00847A61" w:rsidR="00847A61">
      <w:pPr>
        <w:spacing w:after="0"/>
        <w:jc w:val="both"/>
      </w:pPr>
      <w:r>
        <w:t>9. razlučnih prava na imovini dužnika</w:t>
      </w:r>
    </w:p>
    <w:p w:rsidRDefault="00847A61" w:rsidP="00847A61" w:rsidR="00847A61">
      <w:pPr>
        <w:spacing w:after="0"/>
        <w:jc w:val="both"/>
      </w:pPr>
      <w:r>
        <w:t>10. izlučnih prava</w:t>
      </w:r>
    </w:p>
    <w:p w:rsidRDefault="00847A61" w:rsidP="00847A61" w:rsidR="00847A61">
      <w:pPr>
        <w:spacing w:after="0"/>
        <w:jc w:val="both"/>
      </w:pPr>
      <w:r>
        <w:t>11. prosječnih mjesečnih troškova redovnoga poslovanja dužnika u posljednjih godinu dana</w:t>
      </w:r>
    </w:p>
    <w:p w:rsidRDefault="00847A61" w:rsidP="00847A61" w:rsidR="00847A61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847A61" w:rsidP="00847A61" w:rsidR="00847A61">
      <w:pPr>
        <w:spacing w:after="0"/>
        <w:jc w:val="both"/>
      </w:pPr>
    </w:p>
    <w:p w:rsidRDefault="00847A61" w:rsidP="00847A61" w:rsidR="00847A6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847A61" w:rsidP="00847A61" w:rsidR="00847A61">
      <w:pPr>
        <w:spacing w:after="0"/>
        <w:jc w:val="both"/>
      </w:pPr>
    </w:p>
    <w:p w:rsidRDefault="00847A61" w:rsidP="00847A61" w:rsidR="00847A6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847A61" w:rsidP="00847A61" w:rsidR="00847A61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47A61" w:rsidP="00847A61" w:rsidR="00847A61">
      <w:pPr>
        <w:spacing w:after="0"/>
        <w:jc w:val="center"/>
        <w:rPr>
          <w:rFonts w:eastAsia="Times New Roman"/>
          <w:lang w:eastAsia="hr-HR"/>
        </w:rPr>
      </w:pPr>
    </w:p>
    <w:p w:rsidRDefault="00847A61" w:rsidP="00847A61" w:rsidR="00847A61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847A61" w:rsidP="00847A61" w:rsidR="00847A61">
      <w:pPr>
        <w:pStyle w:val="Tijeloteksta"/>
        <w:spacing w:after="0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464.962,47 kn te da dužnik ima 1 zaposlenog.</w:t>
      </w:r>
    </w:p>
    <w:p w:rsidRDefault="00847A61" w:rsidP="00847A61" w:rsidR="00847A61">
      <w:pPr>
        <w:spacing w:after="0"/>
        <w:jc w:val="both"/>
        <w:rPr>
          <w:rFonts w:eastAsia="Times New Roman"/>
          <w:lang w:eastAsia="hr-HR"/>
        </w:rPr>
      </w:pPr>
    </w:p>
    <w:p w:rsidRDefault="00847A61" w:rsidP="00847A61" w:rsidR="00847A61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847A61" w:rsidP="00847A61" w:rsidR="00847A61">
      <w:pPr>
        <w:spacing w:after="0"/>
        <w:jc w:val="both"/>
        <w:rPr>
          <w:rFonts w:eastAsia="Times New Roman"/>
          <w:lang w:eastAsia="hr-HR"/>
        </w:rPr>
      </w:pPr>
    </w:p>
    <w:p w:rsidRDefault="00847A61" w:rsidP="00847A61" w:rsidR="00847A61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6. srpnja 2016.</w:t>
      </w:r>
    </w:p>
    <w:p w:rsidRDefault="00847A61" w:rsidP="00847A61" w:rsidR="00847A61">
      <w:pPr>
        <w:spacing w:after="0"/>
        <w:jc w:val="center"/>
        <w:rPr>
          <w:rFonts w:eastAsia="Times New Roman"/>
          <w:lang w:eastAsia="hr-HR"/>
        </w:rPr>
      </w:pPr>
    </w:p>
    <w:p w:rsidRDefault="00847A61" w:rsidP="00847A61" w:rsidR="00847A61">
      <w:pPr>
        <w:spacing w:after="0"/>
        <w:jc w:val="center"/>
        <w:rPr>
          <w:rFonts w:eastAsia="Times New Roman"/>
          <w:lang w:eastAsia="hr-HR"/>
        </w:rPr>
      </w:pPr>
    </w:p>
    <w:p w:rsidRDefault="00847A61" w:rsidP="00847A61" w:rsidR="00847A61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847A61" w:rsidR="00847A61">
        <w:trPr>
          <w:trHeight w:val="2009"/>
        </w:trPr>
        <w:tc>
          <w:tcPr>
            <w:tcW w:type="dxa" w:w="4928"/>
          </w:tcPr>
          <w:p w:rsidRDefault="00847A61" w:rsidP="00847A61" w:rsidR="00847A61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847A61" w:rsidP="00847A61" w:rsidR="00847A61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847A61" w:rsidP="00847A61" w:rsidR="00847A61">
            <w:pPr>
              <w:spacing w:after="0"/>
              <w:jc w:val="center"/>
              <w:rPr>
                <w:lang w:eastAsia="hr-HR"/>
              </w:rPr>
            </w:pPr>
          </w:p>
          <w:p w:rsidRDefault="00847A61" w:rsidP="00847A61" w:rsidR="00847A61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847A61" w:rsidP="00847A61" w:rsidR="00847A61">
            <w:pPr>
              <w:spacing w:after="0"/>
              <w:jc w:val="center"/>
              <w:rPr>
                <w:lang w:eastAsia="hr-HR"/>
              </w:rPr>
            </w:pPr>
          </w:p>
          <w:p w:rsidRDefault="00847A61" w:rsidP="00847A61" w:rsidR="00847A61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847A61" w:rsidP="00847A61" w:rsidR="00847A61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847A61" w:rsidP="00847A61" w:rsidR="00847A61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847A61" w:rsidP="00847A61" w:rsidR="00847A61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847A61" w:rsidP="00847A61" w:rsidR="00847A61">
      <w:pPr>
        <w:spacing w:after="0"/>
        <w:jc w:val="both"/>
      </w:pPr>
      <w:r>
        <w:t>UPUTA O PRAVNOM LIJEKU :</w:t>
      </w:r>
    </w:p>
    <w:p w:rsidRDefault="00847A61" w:rsidP="00847A61" w:rsidR="00847A61">
      <w:pPr>
        <w:spacing w:after="0"/>
        <w:jc w:val="both"/>
      </w:pPr>
      <w:r>
        <w:t>Protiv ovoga zaključka žalba nije dopuštena (čl. 19. st. 7. SZ-a).</w:t>
      </w:r>
    </w:p>
    <w:p w:rsidRDefault="00847A61" w:rsidP="00847A61" w:rsidR="00847A61">
      <w:pPr>
        <w:spacing w:after="0"/>
        <w:jc w:val="both"/>
      </w:pPr>
    </w:p>
    <w:p w:rsidRDefault="00847A61" w:rsidP="00847A61" w:rsidR="00847A61">
      <w:pPr>
        <w:spacing w:after="0"/>
        <w:jc w:val="both"/>
      </w:pPr>
      <w:r>
        <w:t>DNA:</w:t>
      </w:r>
    </w:p>
    <w:p w:rsidRDefault="00847A61" w:rsidP="00847A61" w:rsidR="00847A61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direktoru dužnika, Mirku Lešku iz Vratišinca, Brodec 4</w:t>
      </w:r>
    </w:p>
    <w:p w:rsidRDefault="00847A61" w:rsidP="00847A61" w:rsidR="00847A61">
      <w:pPr>
        <w:spacing w:after="0"/>
        <w:jc w:val="both"/>
      </w:pPr>
      <w:r>
        <w:t>2. e-Oglasna ploča suda</w:t>
      </w:r>
    </w:p>
    <w:p w:rsidRDefault="00847A61" w:rsidP="00847A61" w:rsidR="00847A61">
      <w:pPr>
        <w:spacing w:after="0"/>
        <w:jc w:val="both"/>
      </w:pPr>
    </w:p>
    <w:p w:rsidRDefault="00CB0EA4" w:rsidP="00847A61" w:rsidR="00CB0EA4">
      <w:pPr>
        <w:pStyle w:val="Naslovdokumenta"/>
        <w:spacing w:after="0"/>
      </w:pPr>
    </w:p>
    <w:p w:rsidRDefault="0071688E" w:rsidP="00847A61" w:rsidR="0071688E">
      <w:pPr>
        <w:pStyle w:val="Poetniodjeljak"/>
        <w:spacing w:after="0"/>
      </w:pPr>
    </w:p>
    <w:p w:rsidRDefault="00A21F0D" w:rsidP="00847A61" w:rsidR="00A21F0D">
      <w:pPr>
        <w:pStyle w:val="NormaleSPIS"/>
        <w:spacing w:after="0"/>
        <w:rPr>
          <w:noProof/>
        </w:rPr>
      </w:pPr>
    </w:p>
    <w:p w:rsidRDefault="00DA0242" w:rsidP="00847A6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A61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2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St-347/2016-4</izvorni_sadrzaj>
    <derivirana_varijabla naziv="DomainObject.Oznaka_1">St-347/2016-4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St-347/2016</izvorni_sadrzaj>
    <derivirana_varijabla naziv="DomainObject.Predmet.OznakaBroj_1">St-347/2016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MURSKI POLJOPRIVREDNI CENTAR društvo s ograničenom odgovornošću za trgovinu i usluge zastupanog po punomoćniku Mirko Leško</izvorni_sadrzaj>
    <derivirana_varijabla naziv="DomainObject.Predmet.ProtustrankaFormated_1">  MURSKI POLJOPRIVREDNI CENTAR društvo s ograničenom odgovornošću za trgovinu i usluge zastupanog po punomoćniku Mirko Leško</derivirana_varijabla>
  </DomainObject.Predmet.ProtustrankaFormated>
  <DomainObject.Predmet.ProtustrankaFormatedOIB>
    <izvorni_sadrzaj>  MURSKI POLJOPRIVREDNI CENTAR društvo s ograničenom odgovornošću za trgovinu i usluge, OIB 02215293151 zastupanog po punomoćniku Mirko Leško</izvorni_sadrzaj>
    <derivirana_varijabla naziv="DomainObject.Predmet.ProtustrankaFormatedOIB_1">  MURSKI POLJOPRIVREDNI CENTAR društvo s ograničenom odgovornošću za trgovinu i usluge, OIB 02215293151 zastupanog po punomoćniku Mirko Leško</derivirana_varijabla>
  </DomainObject.Predmet.ProtustrankaFormatedOIB>
  <DomainObject.Predmet.ProtustrankaFormatedWithAdress>
    <izvorni_sadrzaj> MURSKI POLJOPRIVREDNI CENTAR društvo s ograničenom odgovornošću za trgovinu i usluge, Frankopanska/bb, 40315 Mursko Središće zastupanog po punomoćniku Mirko Leško</izvorni_sadrzaj>
    <derivirana_varijabla naziv="DomainObject.Predmet.ProtustrankaFormatedWithAdress_1"> MURSKI POLJOPRIVREDNI CENTAR društvo s ograničenom odgovornošću za trgovinu i usluge, Frankopanska/bb, 40315 Mursko Središće zastupanog po punomoćniku Mirko Leško</derivirana_varijabla>
  </DomainObject.Predmet.ProtustrankaFormatedWithAdress>
  <DomainObject.Predmet.ProtustrankaFormatedWithAdressOIB>
    <izvorni_sadrzaj> MURSKI POLJOPRIVREDNI CENTAR društvo s ograničenom odgovornošću za trgovinu i usluge, OIB 02215293151, Frankopanska/bb, 40315 Mursko Središće zastupanog po punomoćniku Mirko Leško</izvorni_sadrzaj>
    <derivirana_varijabla naziv="DomainObject.Predmet.ProtustrankaFormatedWithAdressOIB_1"> MURSKI POLJOPRIVREDNI CENTAR društvo s ograničenom odgovornošću za trgovinu i usluge, OIB 02215293151, Frankopanska/bb, 40315 Mursko Središće zastupanog po punomoćniku Mirko Leško</derivirana_varijabla>
  </DomainObject.Predmet.ProtustrankaFormatedWithAdressOIB>
  <DomainObject.Predmet.ProtustrankaWithAdress>
    <izvorni_sadrzaj>MURSKI POLJOPRIVREDNI CENTAR društvo s ograničenom odgovornošću za trgovinu i usluge Frankopanska/bb, 40315 Mursko Središće</izvorni_sadrzaj>
    <derivirana_varijabla naziv="DomainObject.Predmet.ProtustrankaWithAdress_1">MURSKI POLJOPRIVREDNI CENTAR društvo s ograničenom odgovornošću za trgovinu i usluge Frankopanska/bb, 40315 Mursko Središće</derivirana_varijabla>
  </DomainObject.Predmet.ProtustrankaWithAdress>
  <DomainObject.Predmet.ProtustrankaWithAdressOIB>
    <izvorni_sadrzaj>MURSKI POLJOPRIVREDNI CENTAR društvo s ograničenom odgovornošću za trgovinu i usluge, OIB 02215293151, Frankopanska/bb, 40315 Mursko Središće</izvorni_sadrzaj>
    <derivirana_varijabla naziv="DomainObject.Predmet.ProtustrankaWithAdressOIB_1">MURSKI POLJOPRIVREDNI CENTAR društvo s ograničenom odgovornošću za trgovinu i usluge, OIB 02215293151, Frankopanska/bb, 40315 Mursko Središće</derivirana_varijabla>
  </DomainObject.Predmet.ProtustrankaWithAdressOIB>
  <DomainObject.Predmet.ProtustrankaNazivFormated>
    <izvorni_sadrzaj>MURSKI POLJOPRIVREDNI CENTAR društvo s ograničenom odgovornošću za trgovinu i usluge</izvorni_sadrzaj>
    <derivirana_varijabla naziv="DomainObject.Predmet.ProtustrankaNazivFormated_1">MURSKI POLJOPRIVREDNI CENTAR društvo s ograničenom odgovornošću za trgovinu i usluge</derivirana_varijabla>
  </DomainObject.Predmet.ProtustrankaNazivFormated>
  <DomainObject.Predmet.ProtustrankaNazivFormatedOIB>
    <izvorni_sadrzaj>MURSKI POLJOPRIVREDNI CENTAR društvo s ograničenom odgovornošću za trgovinu i usluge, OIB 02215293151</izvorni_sadrzaj>
    <derivirana_varijabla naziv="DomainObject.Predmet.ProtustrankaNazivFormatedOIB_1">MURSKI POLJOPRIVREDNI CENTAR društvo s ograničenom odgovornošću za trgovinu i usluge, OIB 02215293151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464962.47</izvorni_sadrzaj>
    <derivirana_varijabla naziv="DomainObject.Predmet.TrenutnaVrijednost_1">464962.47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MURSKI POLJOPRIVREDNI CENTAR društvo s ograničenom odgovornošću za trgovinu i usluge zastupanog po punomoćniku Mirko Leško</item>
    </izvorni_sadrzaj>
    <derivirana_varijabla naziv="DomainObject.Predmet.ProtuStrankaListFormated_1">
      <item>MURSKI POLJOPRIVREDNI CENTAR društvo s ograničenom odgovornošću za trgovinu i usluge zastupanog po punomoćniku Mirko Leško</item>
    </derivirana_varijabla>
  </DomainObject.Predmet.ProtuStrankaListFormated>
  <DomainObject.Predmet.ProtuStrankaListFormatedOIB>
    <izvorni_sadrzaj>
      <item>MURSKI POLJOPRIVREDNI CENTAR društvo s ograničenom odgovornošću za trgovinu i usluge, OIB 02215293151 zastupanog po punomoćniku Mirko Leško</item>
    </izvorni_sadrzaj>
    <derivirana_varijabla naziv="DomainObject.Predmet.ProtuStrankaListFormatedOIB_1">
      <item>MURSKI POLJOPRIVREDNI CENTAR društvo s ograničenom odgovornošću za trgovinu i usluge, OIB 02215293151 zastupanog po punomoćniku Mirko Leško</item>
    </derivirana_varijabla>
  </DomainObject.Predmet.ProtuStrankaListFormatedOIB>
  <DomainObject.Predmet.ProtuStrankaListFormatedWithAdress>
    <izvorni_sadrzaj>
      <item>MURSKI POLJOPRIVREDNI CENTAR društvo s ograničenom odgovornošću za trgovinu i usluge, Frankopanska/bb, 40315 Mursko Središće zastupanog po punomoćniku Mirko Leško</item>
    </izvorni_sadrzaj>
    <derivirana_varijabla naziv="DomainObject.Predmet.ProtuStrankaListFormatedWithAdress_1">
      <item>MURSKI POLJOPRIVREDNI CENTAR društvo s ograničenom odgovornošću za trgovinu i usluge, Frankopanska/bb, 40315 Mursko Središće zastupanog po punomoćniku Mirko Leško</item>
    </derivirana_varijabla>
  </DomainObject.Predmet.ProtuStrankaListFormatedWithAdress>
  <DomainObject.Predmet.ProtuStrankaListFormatedWithAdressOIB>
    <izvorni_sadrzaj>
      <item>MURSKI POLJOPRIVREDNI CENTAR društvo s ograničenom odgovornošću za trgovinu i usluge, OIB 02215293151, Frankopanska/bb, 40315 Mursko Središće zastupanog po punomoćniku Mirko Leško</item>
    </izvorni_sadrzaj>
    <derivirana_varijabla naziv="DomainObject.Predmet.ProtuStrankaListFormatedWithAdressOIB_1">
      <item>MURSKI POLJOPRIVREDNI CENTAR društvo s ograničenom odgovornošću za trgovinu i usluge, OIB 02215293151, Frankopanska/bb, 40315 Mursko Središće zastupanog po punomoćniku Mirko Leško</item>
    </derivirana_varijabla>
  </DomainObject.Predmet.ProtuStrankaListFormatedWithAdressOIB>
  <DomainObject.Predmet.ProtuStrankaListNazivFormated>
    <izvorni_sadrzaj>
      <item>MURSKI POLJOPRIVREDNI CENTAR društvo s ograničenom odgovornošću za trgovinu i usluge</item>
    </izvorni_sadrzaj>
    <derivirana_varijabla naziv="DomainObject.Predmet.ProtuStrankaListNazivFormated_1">
      <item>MURSKI POLJOPRIVREDNI CENTAR društvo s ograničenom odgovornošću za trgovinu i usluge</item>
    </derivirana_varijabla>
  </DomainObject.Predmet.ProtuStrankaListNazivFormated>
  <DomainObject.Predmet.ProtuStrankaListNazivFormatedOIB>
    <izvorni_sadrzaj>
      <item>MURSKI POLJOPRIVREDNI CENTAR društvo s ograničenom odgovornošću za trgovinu i usluge, OIB 02215293151</item>
    </izvorni_sadrzaj>
    <derivirana_varijabla naziv="DomainObject.Predmet.ProtuStrankaListNazivFormatedOIB_1">
      <item>MURSKI POLJOPRIVREDNI CENTAR društvo s ograničenom odgovornošću za trgovinu i usluge, OIB 02215293151</item>
    </derivirana_varijabla>
  </DomainObject.Predmet.ProtuStrankaListNazivFormatedOIB>
  <DomainObject.Predmet.OstaliListFormated>
    <izvorni_sadrzaj>
      <item>Sudski registar</item>
      <item>Mirko Leško punomoćnik sudionika u postupku MURSKI POLJOPRIVREDNI CENTAR društvo s ograničenom odgovornošću za trgovinu i usluge</item>
    </izvorni_sadrzaj>
    <derivirana_varijabla naziv="DomainObject.Predmet.OstaliListFormated_1">
      <item>Sudski registar</item>
      <item>Mirko Leško punomoćnik sudionika u postupku MURSKI POLJOPRIVREDNI CENTAR društvo s ograničenom odgovornošću za trgovinu i usluge</item>
    </derivirana_varijabla>
  </DomainObject.Predmet.OstaliListFormated>
  <DomainObject.Predmet.OstaliListFormatedOIB>
    <izvorni_sadrzaj>
      <item>Sudski registar</item>
      <item>Mirko Leško, OIB 63107549113 punomoćnik sudionika u postupku MURSKI POLJOPRIVREDNI CENTAR društvo s ograničenom odgovornošću za trgovinu i usluge</item>
    </izvorni_sadrzaj>
    <derivirana_varijabla naziv="DomainObject.Predmet.OstaliListFormatedOIB_1">
      <item>Sudski registar</item>
      <item>Mirko Leško, OIB 63107549113 punomoćnik sudionika u postupku MURSKI POLJOPRIVREDNI CENTAR društvo s ograničenom odgovornošću za trgovinu i usluge</item>
    </derivirana_varijabla>
  </DomainObject.Predmet.OstaliListFormatedOIB>
  <DomainObject.Predmet.OstaliListFormatedWithAdress>
    <izvorni_sadrzaj>
      <item>Sudski registar</item>
      <item>Mirko Leško, Brodec 4, 40315 Vratišinec punomoćnik sudionika u postupku MURSKI POLJOPRIVREDNI CENTAR društvo s ograničenom odgovornošću za trgovinu i usluge</item>
    </izvorni_sadrzaj>
    <derivirana_varijabla naziv="DomainObject.Predmet.OstaliListFormatedWithAdress_1">
      <item>Sudski registar</item>
      <item>Mirko Leško, Brodec 4, 40315 Vratišinec punomoćnik sudionika u postupku MURSKI POLJOPRIVREDNI CENTAR društvo s ograničenom odgovornošću za trgovinu i usluge</item>
    </derivirana_varijabla>
  </DomainObject.Predmet.OstaliListFormatedWithAdress>
  <DomainObject.Predmet.OstaliListFormatedWithAdressOIB>
    <izvorni_sadrzaj>
      <item>Sudski registar</item>
      <item>Mirko Leško, OIB 63107549113, Brodec 4, 40315 Vratišinec punomoćnik sudionika u postupku MURSKI POLJOPRIVREDNI CENTAR društvo s ograničenom odgovornošću za trgovinu i usluge</item>
    </izvorni_sadrzaj>
    <derivirana_varijabla naziv="DomainObject.Predmet.OstaliListFormatedWithAdressOIB_1">
      <item>Sudski registar</item>
      <item>Mirko Leško, OIB 63107549113, Brodec 4, 40315 Vratišinec punomoćnik sudionika u postupku MURSKI POLJOPRIVREDNI CENTAR društvo s ograničenom odgovornošću za trgovinu i usluge</item>
    </derivirana_varijabla>
  </DomainObject.Predmet.OstaliListFormatedWithAdressOIB>
  <DomainObject.Predmet.OstaliListNazivFormated>
    <izvorni_sadrzaj>
      <item>Sudski registar</item>
      <item>Mirko Leško</item>
    </izvorni_sadrzaj>
    <derivirana_varijabla naziv="DomainObject.Predmet.OstaliListNazivFormated_1">
      <item>Sudski registar</item>
      <item>Mirko Leško</item>
    </derivirana_varijabla>
  </DomainObject.Predmet.OstaliListNazivFormated>
  <DomainObject.Predmet.OstaliListNazivFormatedOIB>
    <izvorni_sadrzaj>
      <item>Sudski registar</item>
      <item>Mirko Leško, OIB 63107549113</item>
    </izvorni_sadrzaj>
    <derivirana_varijabla naziv="DomainObject.Predmet.OstaliListNazivFormatedOIB_1">
      <item>Sudski registar</item>
      <item>Mirko Leško, OIB 63107549113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St-347/2016-4</izvorni_sadrzaj>
    <derivirana_varijabla naziv="DomainObject.PoslovniBrojDokumenta_1">St-347/2016-4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MURSKI POLJOPRIVREDNI CENTAR društvo s ograničenom odgovornošću za trgovinu i usluge</izvorni_sadrzaj>
    <derivirana_varijabla naziv="DomainObject.Predmet.ProtustrankaIDrugi_1">MURSKI POLJOPRIVREDNI CENTAR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MURSKI POLJOPRIVREDNI CENTAR društvo s ograničenom odgovornošću za trgovinu i usluge, OIB 02215293151, Frankopanska/bb, 40315 Mursko Središće</izvorni_sadrzaj>
    <derivirana_varijabla naziv="DomainObject.Predmet.ProtustrankaIDrugiAdressOIB_1">MURSKI POLJOPRIVREDNI CENTAR društvo s ograničenom odgovornošću za trgovinu i usluge, OIB 02215293151, Frankopanska/bb,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MURSKI POLJOPRIVREDNI CENTAR društvo s ograničenom odgovornošću za trgovinu i usluge</item>
      <item>Sudski registar</item>
      <item>Mirko Leško</item>
    </izvorni_sadrzaj>
    <derivirana_varijabla naziv="DomainObject.Predmet.SudioniciListNaziv_1">
      <item>Financijska agencija</item>
      <item>MURSKI POLJOPRIVREDNI CENTAR društvo s ograničenom odgovornošću za trgovinu i usluge</item>
      <item>Sudski registar</item>
      <item>Mirko Leško</item>
    </derivirana_varijabla>
  </DomainObject.Predmet.SudioniciListNaziv>
  <DomainObject.Predmet.SudioniciListAdressOIB>
    <izvorni_sadrzaj>
      <item>Financijska agencija, OIB 85821130368, A. Cesarca 2,42000 Varaždin</item>
      <item>MURSKI POLJOPRIVREDNI CENTAR društvo s ograničenom odgovornošću za trgovinu i usluge, OIB 02215293151, Frankopanska/bb,40315 Mursko Središće</item>
      <item>Sudski registar</item>
      <item>Mirko Leško, OIB 63107549113, Brodec 4,40315 Vratišinec</item>
    </izvorni_sadrzaj>
    <derivirana_varijabla naziv="DomainObject.Predmet.SudioniciListAdressOIB_1">
      <item>Financijska agencija, OIB 85821130368, A. Cesarca 2,42000 Varaždin</item>
      <item>MURSKI POLJOPRIVREDNI CENTAR društvo s ograničenom odgovornošću za trgovinu i usluge, OIB 02215293151, Frankopanska/bb,40315 Mursko Središće</item>
      <item>Sudski registar</item>
      <item>Mirko Leško, OIB 63107549113, Brodec 4,40315 Vratišinec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F42AB-1D6E-427E-B877-9BD0E4BF5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2218</properties:Characters>
  <properties:Lines>80</properties:Lines>
  <properties:Paragraphs>34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2016-07-06T10:10:00Z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