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759" w14:paraId="effd759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9F3E9D">
        <w:rPr>
          <w:b/>
          <w:lang w:val="hr-HR"/>
        </w:rPr>
        <w:t>47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F3E9D">
        <w:rPr>
          <w:lang w:val="hr-HR"/>
        </w:rPr>
        <w:t>ĐANA d.o.o. Split, Ostravska 8</w:t>
      </w:r>
      <w:r w:rsidR="000467BE">
        <w:rPr>
          <w:lang w:val="hr-HR"/>
        </w:rPr>
        <w:t xml:space="preserve">, OIB: </w:t>
      </w:r>
      <w:r w:rsidR="009F3E9D">
        <w:rPr>
          <w:lang w:val="hr-HR"/>
        </w:rPr>
        <w:t>49667686231</w:t>
      </w:r>
      <w:r w:rsidR="000467BE">
        <w:rPr>
          <w:lang w:val="hr-HR"/>
        </w:rPr>
        <w:t xml:space="preserve">, MBS: </w:t>
      </w:r>
      <w:r w:rsidR="009F3E9D">
        <w:rPr>
          <w:lang w:val="hr-HR"/>
        </w:rPr>
        <w:t>060063056</w:t>
      </w:r>
      <w:r w:rsidR="00403F01">
        <w:rPr>
          <w:lang w:val="hr-HR"/>
        </w:rPr>
        <w:t xml:space="preserve">, dana </w:t>
      </w:r>
      <w:r w:rsidR="00C06DA4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F3E9D">
        <w:rPr>
          <w:lang w:val="hr-HR"/>
        </w:rPr>
        <w:t>ĐANA d.o.o. Split, Ostravska 8, OIB: 49667686231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F3E9D">
        <w:rPr>
          <w:lang w:val="hr-HR"/>
        </w:rPr>
        <w:t>39.205,71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</w:t>
      </w:r>
      <w:r w:rsidR="00C06DA4">
        <w:rPr>
          <w:lang w:val="hr-HR"/>
        </w:rPr>
        <w:t xml:space="preserve"> dana</w:t>
      </w:r>
      <w:r>
        <w:rPr>
          <w:lang w:val="hr-HR"/>
        </w:rPr>
        <w:t xml:space="preserve"> 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6DA4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51D" w:rsidP="003734BE" w:rsidR="0065051D">
      <w:r>
        <w:separator/>
      </w:r>
    </w:p>
  </w:endnote>
  <w:endnote w:id="0" w:type="continuationSeparator">
    <w:p w:rsidRDefault="0065051D" w:rsidP="003734BE" w:rsidR="0065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51D" w:rsidP="003734BE" w:rsidR="0065051D">
      <w:r>
        <w:separator/>
      </w:r>
    </w:p>
  </w:footnote>
  <w:footnote w:id="0" w:type="continuationSeparator">
    <w:p w:rsidRDefault="0065051D" w:rsidP="003734BE" w:rsidR="00650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94B9E">
      <w:fldChar w:fldCharType="begin"/>
    </w:r>
    <w:r>
      <w:instrText>PAGE   \* MERGEFORMAT</w:instrText>
    </w:r>
    <w:r w:rsidR="00994B9E">
      <w:fldChar w:fldCharType="separate"/>
    </w:r>
    <w:r w:rsidR="00F8408E" w:rsidRPr="00F8408E">
      <w:rPr>
        <w:noProof/>
        <w:lang w:val="hr-HR"/>
      </w:rPr>
      <w:t>2</w:t>
    </w:r>
    <w:r w:rsidR="00994B9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051D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4B9E"/>
    <w:rsid w:val="009966BF"/>
    <w:rsid w:val="009D46D2"/>
    <w:rsid w:val="009F3E9D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06DA4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15A35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A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A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A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ĐANA d.o.o. za računovodstveno-knjigovodstvene poslove, trgovinu i usluge</izvorni_sadrzaj>
    <derivirana_varijabla naziv="DomainObject.Predmet.ProtustrankaFormated_1">  ĐANA d.o.o. za računovodstveno-knjigovodstvene poslove, trgovinu i usluge</derivirana_varijabla>
  </DomainObject.Predmet.ProtustrankaFormated>
  <DomainObject.Predmet.ProtustrankaFormatedOIB>
    <izvorni_sadrzaj>  ĐANA d.o.o. za računovodstveno-knjigovodstvene poslove, trgovinu i usluge, OIB 49667686231</izvorni_sadrzaj>
    <derivirana_varijabla naziv="DomainObject.Predmet.ProtustrankaFormatedOIB_1">  ĐANA d.o.o. za računovodstveno-knjigovodstvene poslove, trgovinu i usluge, OIB 49667686231</derivirana_varijabla>
  </DomainObject.Predmet.ProtustrankaFormatedOIB>
  <DomainObject.Predmet.ProtustrankaFormatedWithAdress>
    <izvorni_sadrzaj> ĐANA d.o.o. za računovodstveno-knjigovodstvene poslove, trgovinu i usluge, Ostravska 8, 21000 Split</izvorni_sadrzaj>
    <derivirana_varijabla naziv="DomainObject.Predmet.ProtustrankaFormatedWithAdress_1"> ĐANA d.o.o. za računovodstveno-knjigovodstvene poslove, trgovinu i usluge, Ostravska 8, 21000 Split</derivirana_varijabla>
  </DomainObject.Predmet.ProtustrankaFormatedWithAdress>
  <DomainObject.Predmet.ProtustrankaFormatedWithAdressOIB>
    <izvorni_sadrzaj> ĐANA d.o.o. za računovodstveno-knjigovodstvene poslove, trgovinu i usluge, OIB 49667686231, Ostravska 8, 21000 Split</izvorni_sadrzaj>
    <derivirana_varijabla naziv="DomainObject.Predmet.ProtustrankaFormatedWithAdressOIB_1"> ĐANA d.o.o. za računovodstveno-knjigovodstvene poslove, trgovinu i usluge, OIB 49667686231, Ostravska 8, 21000 Split</derivirana_varijabla>
  </DomainObject.Predmet.ProtustrankaFormatedWithAdressOIB>
  <DomainObject.Predmet.ProtustrankaWithAdress>
    <izvorni_sadrzaj>ĐANA d.o.o. za računovodstveno-knjigovodstvene poslove, trgovinu i usluge Ostravska 8, 21000 Split</izvorni_sadrzaj>
    <derivirana_varijabla naziv="DomainObject.Predmet.ProtustrankaWithAdress_1">ĐANA d.o.o. za računovodstveno-knjigovodstvene poslove, trgovinu i usluge Ostravska 8, 21000 Split</derivirana_varijabla>
  </DomainObject.Predmet.ProtustrankaWithAdress>
  <DomainObject.Predmet.ProtustrankaWithAdressOIB>
    <izvorni_sadrzaj>ĐANA d.o.o. za računovodstveno-knjigovodstvene poslove, trgovinu i usluge, OIB 49667686231, Ostravska 8, 21000 Split</izvorni_sadrzaj>
    <derivirana_varijabla naziv="DomainObject.Predmet.ProtustrankaWithAdressOIB_1">ĐANA d.o.o. za računovodstveno-knjigovodstvene poslove, trgovinu i usluge, OIB 49667686231, Ostravska 8, 21000 Split</derivirana_varijabla>
  </DomainObject.Predmet.ProtustrankaWithAdressOIB>
  <DomainObject.Predmet.ProtustrankaNazivFormated>
    <izvorni_sadrzaj>ĐANA d.o.o. za računovodstveno-knjigovodstvene poslove, trgovinu i usluge</izvorni_sadrzaj>
    <derivirana_varijabla naziv="DomainObject.Predmet.ProtustrankaNazivFormated_1">ĐANA d.o.o. za računovodstveno-knjigovodstvene poslove, trgovinu i usluge</derivirana_varijabla>
  </DomainObject.Predmet.ProtustrankaNazivFormated>
  <DomainObject.Predmet.ProtustrankaNazivFormatedOIB>
    <izvorni_sadrzaj>ĐANA d.o.o. za računovodstveno-knjigovodstvene poslove, trgovinu i usluge, OIB 49667686231</izvorni_sadrzaj>
    <derivirana_varijabla naziv="DomainObject.Predmet.ProtustrankaNazivFormatedOIB_1">ĐANA d.o.o. za računovodstveno-knjigovodstvene poslove, trgovinu i usluge, OIB 49667686231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39205.71</izvorni_sadrzaj>
    <derivirana_varijabla naziv="DomainObject.Predmet.TrenutnaVrijednost_1">39205.71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ĐANA d.o.o. za računovodstveno-knjigovodstvene poslove, trgovinu i usluge</item>
    </izvorni_sadrzaj>
    <derivirana_varijabla naziv="DomainObject.Predmet.ProtuStrankaListFormated_1">
      <item>ĐANA d.o.o. za računovodstveno-knjigovodstvene poslove, trgovinu i usluge</item>
    </derivirana_varijabla>
  </DomainObject.Predmet.ProtuStrankaListFormated>
  <DomainObject.Predmet.ProtuStrankaListFormatedOIB>
    <izvorni_sadrzaj>
      <item>ĐANA d.o.o. za računovodstveno-knjigovodstvene poslove, trgovinu i usluge, OIB 49667686231</item>
    </izvorni_sadrzaj>
    <derivirana_varijabla naziv="DomainObject.Predmet.ProtuStrankaListFormatedOIB_1">
      <item>ĐANA d.o.o. za računovodstveno-knjigovodstvene poslove, trgovinu i usluge, OIB 49667686231</item>
    </derivirana_varijabla>
  </DomainObject.Predmet.ProtuStrankaListFormatedOIB>
  <DomainObject.Predmet.ProtuStrankaListFormatedWithAdress>
    <izvorni_sadrzaj>
      <item>ĐANA d.o.o. za računovodstveno-knjigovodstvene poslove, trgovinu i usluge, Ostravska 8, 21000 Split</item>
    </izvorni_sadrzaj>
    <derivirana_varijabla naziv="DomainObject.Predmet.ProtuStrankaListFormatedWithAdress_1">
      <item>ĐANA d.o.o. za računovodstveno-knjigovodstvene poslove, trgovinu i usluge, Ostravska 8, 21000 Split</item>
    </derivirana_varijabla>
  </DomainObject.Predmet.ProtuStrankaListFormatedWithAdress>
  <DomainObject.Predmet.ProtuStrankaListFormatedWithAdressOIB>
    <izvorni_sadrzaj>
      <item>ĐANA d.o.o. za računovodstveno-knjigovodstvene poslove, trgovinu i usluge, OIB 49667686231, Ostravska 8, 21000 Split</item>
    </izvorni_sadrzaj>
    <derivirana_varijabla naziv="DomainObject.Predmet.ProtuStrankaListFormatedWithAdressOIB_1">
      <item>ĐANA d.o.o. za računovodstveno-knjigovodstvene poslove, trgovinu i usluge, OIB 49667686231, Ostravska 8, 21000 Split</item>
    </derivirana_varijabla>
  </DomainObject.Predmet.ProtuStrankaListFormatedWithAdressOIB>
  <DomainObject.Predmet.ProtuStrankaListNazivFormated>
    <izvorni_sadrzaj>
      <item>ĐANA d.o.o. za računovodstveno-knjigovodstvene poslove, trgovinu i usluge</item>
    </izvorni_sadrzaj>
    <derivirana_varijabla naziv="DomainObject.Predmet.ProtuStrankaListNazivFormated_1">
      <item>ĐANA d.o.o. za računovodstveno-knjigovodstvene poslove, trgovinu i usluge</item>
    </derivirana_varijabla>
  </DomainObject.Predmet.ProtuStrankaListNazivFormated>
  <DomainObject.Predmet.ProtuStrankaListNazivFormatedOIB>
    <izvorni_sadrzaj>
      <item>ĐANA d.o.o. za računovodstveno-knjigovodstvene poslove, trgovinu i usluge, OIB 49667686231</item>
    </izvorni_sadrzaj>
    <derivirana_varijabla naziv="DomainObject.Predmet.ProtuStrankaListNazivFormatedOIB_1">
      <item>ĐANA d.o.o. za računovodstveno-knjigovodstvene poslove, trgovinu i usluge, OIB 49667686231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ĐANA d.o.o. za računovodstveno-knjigovodstvene poslove, trgovinu i usluge</izvorni_sadrzaj>
    <derivirana_varijabla naziv="DomainObject.Predmet.ProtustrankaIDrugi_1">ĐANA d.o.o. za računovodstveno-knjigovodstvene poslove,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ĐANA d.o.o. za računovodstveno-knjigovodstvene poslove, trgovinu i usluge, OIB 49667686231, Ostravska 8, 21000 Split</izvorni_sadrzaj>
    <derivirana_varijabla naziv="DomainObject.Predmet.ProtustrankaIDrugiAdressOIB_1">ĐANA d.o.o. za računovodstveno-knjigovodstvene poslove, trgovinu i usluge, OIB 49667686231, Ostravska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ĐANA d.o.o. za računovodstveno-knjigovodstvene poslove, trgovinu i usluge</item>
      <item>FINANCIJSKA AGENCIJA, RC SPLIT</item>
    </izvorni_sadrzaj>
    <derivirana_varijabla naziv="DomainObject.Predmet.SudioniciListNaziv_1">
      <item>ĐANA d.o.o. za računovodstveno-knjigovodstvene poslove, trgovinu i usluge</item>
      <item>FINANCIJSKA AGENCIJA, RC SPLIT</item>
    </derivirana_varijabla>
  </DomainObject.Predmet.SudioniciListNaziv>
  <DomainObject.Predmet.SudioniciListAdressOIB>
    <izvorni_sadrzaj>
      <item>ĐANA d.o.o. za računovodstveno-knjigovodstvene poslove, trgovinu i usluge, OIB 49667686231, Ostravska 8,21000 Split</item>
      <item>FINANCIJSKA AGENCIJA, RC SPLIT, OIB 85821130368, Mažur. šet. 24 b,21000 Split</item>
    </izvorni_sadrzaj>
    <derivirana_varijabla naziv="DomainObject.Predmet.SudioniciListAdressOIB_1">
      <item>ĐANA d.o.o. za računovodstveno-knjigovodstvene poslove, trgovinu i usluge, OIB 49667686231, Ostravska 8,21000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49667686231</item>
      <item>, OIB 85821130368</item>
    </izvorni_sadrzaj>
    <derivirana_varijabla naziv="DomainObject.Predmet.SudioniciListNazivOIB_1">
      <item>, OIB 49667686231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63F32-3981-4317-83D0-23F7B81A1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1729</properties:Characters>
  <properties:Lines>49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2015-11-09T08:51:00Z</cp:lastPrinted>
  <dcterms:modified xmlns:xsi="http://www.w3.org/2001/XMLSchema-instance" xsi:type="dcterms:W3CDTF">2015-11-09T08:51:00Z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