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59388" w14:paraId="c059388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F304B7">
        <w:rPr>
          <w:lang w:val="hr-HR"/>
        </w:rPr>
        <w:t>104</w:t>
      </w:r>
      <w:r w:rsidR="00C00E26">
        <w:rPr>
          <w:lang w:val="hr-HR"/>
        </w:rPr>
        <w:t>/</w:t>
      </w:r>
      <w:r w:rsidRPr="00F20BF1">
        <w:rPr>
          <w:lang w:val="hr-HR"/>
        </w:rPr>
        <w:t>1</w:t>
      </w:r>
      <w:r w:rsidR="00BC0702">
        <w:rPr>
          <w:lang w:val="hr-HR"/>
        </w:rPr>
        <w:t>6</w:t>
      </w:r>
      <w:r w:rsidRPr="00F20BF1">
        <w:rPr>
          <w:lang w:val="hr-HR"/>
        </w:rPr>
        <w:t>-</w:t>
      </w:r>
      <w:r w:rsidR="00AD67CB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</w:t>
      </w:r>
      <w:r w:rsidR="00334DD5">
        <w:t>tečajnog post</w:t>
      </w:r>
      <w:r w:rsidR="004018F3">
        <w:t>u</w:t>
      </w:r>
      <w:r w:rsidR="007C642B">
        <w:t>pka p</w:t>
      </w:r>
      <w:r w:rsidR="00F304B7">
        <w:t>rotiv dužnika BIZNISMEN</w:t>
      </w:r>
      <w:r w:rsidR="0089065E">
        <w:t xml:space="preserve"> </w:t>
      </w:r>
      <w:r w:rsidR="004018F3">
        <w:t>d.o.o.</w:t>
      </w:r>
      <w:r w:rsidR="00552216">
        <w:t>,</w:t>
      </w:r>
      <w:r w:rsidR="00D07ECC">
        <w:t xml:space="preserve"> OIB:</w:t>
      </w:r>
      <w:r w:rsidR="00B908CA">
        <w:t xml:space="preserve"> </w:t>
      </w:r>
      <w:r w:rsidR="00F304B7">
        <w:t>28714025080</w:t>
      </w:r>
      <w:r w:rsidR="00D07ECC">
        <w:t xml:space="preserve"> s</w:t>
      </w:r>
      <w:r w:rsidR="00B71B33">
        <w:t>a sjedišt</w:t>
      </w:r>
      <w:r w:rsidR="00F304B7">
        <w:t>em u Miroslava Krleže 68, 48000 Koprivnica</w:t>
      </w:r>
      <w:r w:rsidR="00247894">
        <w:t>,</w:t>
      </w:r>
      <w:r w:rsidR="00C00E26">
        <w:t xml:space="preserve"> dana 05. veljače</w:t>
      </w:r>
      <w:r w:rsidR="00A27B3C">
        <w:t xml:space="preserve"> 2016</w:t>
      </w:r>
      <w:r w:rsidR="00920620">
        <w:t>. godine temeljem čl. 430. Stečajnog zakona ("Narodne novine" 71/15, u da</w:t>
      </w:r>
      <w:r w:rsidR="00C00E26">
        <w:t>ljnjem tekstu SZ) objavljuje sl</w:t>
      </w:r>
      <w:r w:rsidR="00920620">
        <w:t>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 dužnika</w:t>
      </w:r>
      <w:r w:rsidR="00F304B7" w:rsidRPr="00F304B7">
        <w:t xml:space="preserve"> </w:t>
      </w:r>
      <w:r w:rsidR="00F304B7">
        <w:t>BIZNISMEN d.o.o., OIB: 28714025080 sa sjedištem u Miroslava Krleže 68, 48000 Koprivnica</w:t>
      </w:r>
      <w:r w:rsidR="00552216">
        <w:t>,</w:t>
      </w:r>
      <w:r w:rsidR="002E00D7">
        <w:t xml:space="preserve"> </w:t>
      </w:r>
      <w:r w:rsidR="00B82432">
        <w:t>iznosi</w:t>
      </w:r>
      <w:r w:rsidR="004018F3">
        <w:t xml:space="preserve"> </w:t>
      </w:r>
      <w:r w:rsidR="00F304B7">
        <w:t xml:space="preserve">142.806,84 </w:t>
      </w:r>
      <w:r w:rsidR="00C00E26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950A22" w:rsidP="008C6ED6" w:rsidR="0020506B">
      <w:pPr>
        <w:jc w:val="both"/>
      </w:pPr>
      <w:r>
        <w:tab/>
        <w:t xml:space="preserve">II/ Poziva se direktor </w:t>
      </w:r>
      <w:r w:rsidR="002E00D7">
        <w:t>dužnika</w:t>
      </w:r>
      <w:r w:rsidR="0089065E">
        <w:t xml:space="preserve"> </w:t>
      </w:r>
      <w:r w:rsidR="00F304B7">
        <w:t>Dragutin Banek</w:t>
      </w:r>
      <w:r w:rsidR="00F8399C">
        <w:t>,</w:t>
      </w:r>
      <w:r w:rsidR="00F304B7">
        <w:t xml:space="preserve"> iz Rasinje</w:t>
      </w:r>
      <w:r w:rsidR="0089065E">
        <w:t>,</w:t>
      </w:r>
      <w:r w:rsidR="00F304B7">
        <w:t xml:space="preserve"> Ulica Andrije Palmovića 27</w:t>
      </w:r>
      <w:r w:rsidR="00AF642B">
        <w:t>,</w:t>
      </w:r>
      <w:r w:rsidR="00F304B7">
        <w:t xml:space="preserve"> OIB: 81290343658</w:t>
      </w:r>
      <w:r w:rsidR="00BC0702">
        <w:t>,</w:t>
      </w:r>
      <w:r w:rsidR="00FC6F90">
        <w:t xml:space="preserve"> </w:t>
      </w:r>
      <w:r w:rsidR="00E05A30">
        <w:t>da</w:t>
      </w:r>
      <w:r w:rsidR="00247894">
        <w:t xml:space="preserve"> </w:t>
      </w:r>
      <w:r w:rsidR="0020506B"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950A22" w:rsidP="008C6ED6" w:rsidR="0020506B">
      <w:pPr>
        <w:jc w:val="both"/>
      </w:pPr>
      <w:r>
        <w:tab/>
        <w:t xml:space="preserve">III/ Upozorava se direktor </w:t>
      </w:r>
      <w:r w:rsidR="0020506B"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F304B7">
        <w:rPr>
          <w:lang w:val="hr-HR"/>
        </w:rPr>
        <w:t>Dana 21</w:t>
      </w:r>
      <w:r w:rsidR="004018F3">
        <w:rPr>
          <w:lang w:val="hr-HR"/>
        </w:rPr>
        <w:t>.</w:t>
      </w:r>
      <w:r w:rsidR="00BC0702">
        <w:rPr>
          <w:lang w:val="hr-HR"/>
        </w:rPr>
        <w:t xml:space="preserve"> siječnja 2016</w:t>
      </w:r>
      <w:r>
        <w:rPr>
          <w:lang w:val="hr-HR"/>
        </w:rPr>
        <w:t>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Podružnica Varaždin</w:t>
      </w:r>
      <w:r w:rsidR="003A55C9">
        <w:rPr>
          <w:lang w:val="hr-HR"/>
        </w:rPr>
        <w:t xml:space="preserve"> podnio je prijedlog </w:t>
      </w:r>
      <w:r>
        <w:rPr>
          <w:lang w:val="hr-HR"/>
        </w:rPr>
        <w:t>za otvaranje stečajnog postupka nad dužnikom</w:t>
      </w:r>
      <w:r w:rsidR="00F304B7" w:rsidRPr="00F304B7">
        <w:t xml:space="preserve"> </w:t>
      </w:r>
      <w:r w:rsidR="00F304B7">
        <w:t>BIZNISMEN d.o.o., OIB: 28714025080 sa sjedištem u Miroslava Krleže 68, 48000 Koprivnica</w:t>
      </w:r>
      <w:r w:rsidR="0089065E">
        <w:t xml:space="preserve">, </w:t>
      </w:r>
      <w:r>
        <w:t>navodeći da du</w:t>
      </w:r>
      <w:r w:rsidR="00B82432">
        <w:t>žnik na dan 1</w:t>
      </w:r>
      <w:r>
        <w:t>. rujna 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F304B7">
        <w:t xml:space="preserve"> 142.806,84</w:t>
      </w:r>
      <w:r w:rsidR="004018F3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C00E26">
        <w:rPr>
          <w:lang w:val="hr-HR"/>
        </w:rPr>
        <w:t>05</w:t>
      </w:r>
      <w:r w:rsidR="002E00D7">
        <w:rPr>
          <w:lang w:val="hr-HR"/>
        </w:rPr>
        <w:t>.</w:t>
      </w:r>
      <w:r w:rsidR="00C00E26">
        <w:rPr>
          <w:lang w:val="hr-HR"/>
        </w:rPr>
        <w:t xml:space="preserve"> veljače</w:t>
      </w:r>
      <w:r w:rsidR="00A27B3C">
        <w:rPr>
          <w:lang w:val="hr-HR"/>
        </w:rPr>
        <w:t xml:space="preserve">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92167C" w:rsidR="0092167C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>
      <w:pPr>
        <w:outlineLvl w:val="0"/>
      </w:pPr>
      <w:r>
        <w:t>- e-Oglasna ploča suda</w:t>
      </w:r>
    </w:p>
    <w:sectPr w:rsidSect="00A334D6" w:rsidR="005B010B">
      <w:headerReference w:type="default" r:id="rId10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0241" w:rsidP="007F64E0" w:rsidR="00C70241">
      <w:r>
        <w:separator/>
      </w:r>
    </w:p>
  </w:endnote>
  <w:endnote w:id="0" w:type="continuationSeparator">
    <w:p w:rsidRDefault="00C70241" w:rsidP="007F64E0" w:rsidR="00C702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0241" w:rsidP="007F64E0" w:rsidR="00C70241">
      <w:r>
        <w:separator/>
      </w:r>
    </w:p>
  </w:footnote>
  <w:footnote w:id="0" w:type="continuationSeparator">
    <w:p w:rsidRDefault="00C70241" w:rsidP="007F64E0" w:rsidR="00C702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F304B7">
      <w:rPr>
        <w:lang w:val="hr-HR"/>
      </w:rPr>
      <w:t>104</w:t>
    </w:r>
    <w:r w:rsidRPr="00F20BF1">
      <w:rPr>
        <w:lang w:val="hr-HR"/>
      </w:rPr>
      <w:t>/1</w:t>
    </w:r>
    <w:r w:rsidR="00BC0702">
      <w:rPr>
        <w:lang w:val="hr-HR"/>
      </w:rPr>
      <w:t>6</w:t>
    </w:r>
    <w:r w:rsidRPr="00F20BF1">
      <w:rPr>
        <w:lang w:val="hr-HR"/>
      </w:rPr>
      <w:t>-</w:t>
    </w:r>
    <w:r w:rsidR="006B1282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8399C" w:rsidRPr="00F8399C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193D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14AB"/>
    <w:rsid w:val="00074188"/>
    <w:rsid w:val="00075B97"/>
    <w:rsid w:val="00080232"/>
    <w:rsid w:val="00085FFE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19FC"/>
    <w:rsid w:val="0013334B"/>
    <w:rsid w:val="00134293"/>
    <w:rsid w:val="00135007"/>
    <w:rsid w:val="00144B03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45E8"/>
    <w:rsid w:val="001D5567"/>
    <w:rsid w:val="001E274D"/>
    <w:rsid w:val="001E31BD"/>
    <w:rsid w:val="001E50A7"/>
    <w:rsid w:val="001E5159"/>
    <w:rsid w:val="001F29A5"/>
    <w:rsid w:val="001F3DEA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3536"/>
    <w:rsid w:val="002B52F0"/>
    <w:rsid w:val="002B6FA1"/>
    <w:rsid w:val="002C0DF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17D6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34DD5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A55C9"/>
    <w:rsid w:val="003B1563"/>
    <w:rsid w:val="003B18C6"/>
    <w:rsid w:val="003B40B6"/>
    <w:rsid w:val="003B4DBA"/>
    <w:rsid w:val="003B5FC9"/>
    <w:rsid w:val="003D181B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18F3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60EE0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4DB7"/>
    <w:rsid w:val="004D5B9C"/>
    <w:rsid w:val="004E1BDB"/>
    <w:rsid w:val="004E376A"/>
    <w:rsid w:val="004E40D1"/>
    <w:rsid w:val="004F3AC6"/>
    <w:rsid w:val="00500AD5"/>
    <w:rsid w:val="005055DE"/>
    <w:rsid w:val="00505C4A"/>
    <w:rsid w:val="00506DBB"/>
    <w:rsid w:val="00513C75"/>
    <w:rsid w:val="00524FBA"/>
    <w:rsid w:val="00525635"/>
    <w:rsid w:val="0053243C"/>
    <w:rsid w:val="005338C2"/>
    <w:rsid w:val="00546ABA"/>
    <w:rsid w:val="00552216"/>
    <w:rsid w:val="00557179"/>
    <w:rsid w:val="005654C5"/>
    <w:rsid w:val="00571A98"/>
    <w:rsid w:val="00576154"/>
    <w:rsid w:val="00577D16"/>
    <w:rsid w:val="00581504"/>
    <w:rsid w:val="0058378D"/>
    <w:rsid w:val="00584D21"/>
    <w:rsid w:val="00590C55"/>
    <w:rsid w:val="00590E9F"/>
    <w:rsid w:val="005945CA"/>
    <w:rsid w:val="005A3AE1"/>
    <w:rsid w:val="005B010B"/>
    <w:rsid w:val="005B2F25"/>
    <w:rsid w:val="005B773A"/>
    <w:rsid w:val="005C0132"/>
    <w:rsid w:val="005C3D07"/>
    <w:rsid w:val="005C45AF"/>
    <w:rsid w:val="005C5AF6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4309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73E15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40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16C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C642B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6F16"/>
    <w:rsid w:val="007F7392"/>
    <w:rsid w:val="00803CC5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3284"/>
    <w:rsid w:val="008349C9"/>
    <w:rsid w:val="00836BB4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2E55"/>
    <w:rsid w:val="0088422A"/>
    <w:rsid w:val="00887C57"/>
    <w:rsid w:val="0089065E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167C"/>
    <w:rsid w:val="009221A1"/>
    <w:rsid w:val="00923900"/>
    <w:rsid w:val="0092521A"/>
    <w:rsid w:val="009257DA"/>
    <w:rsid w:val="00933A7E"/>
    <w:rsid w:val="009375B5"/>
    <w:rsid w:val="00937974"/>
    <w:rsid w:val="00941A06"/>
    <w:rsid w:val="009461A8"/>
    <w:rsid w:val="00947BB6"/>
    <w:rsid w:val="00950A22"/>
    <w:rsid w:val="00951894"/>
    <w:rsid w:val="00955652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27B3C"/>
    <w:rsid w:val="00A334D6"/>
    <w:rsid w:val="00A40641"/>
    <w:rsid w:val="00A412DF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43A6"/>
    <w:rsid w:val="00AD67CB"/>
    <w:rsid w:val="00AD7909"/>
    <w:rsid w:val="00AE010D"/>
    <w:rsid w:val="00AE7C22"/>
    <w:rsid w:val="00AF0DF0"/>
    <w:rsid w:val="00AF1C52"/>
    <w:rsid w:val="00AF240D"/>
    <w:rsid w:val="00AF642B"/>
    <w:rsid w:val="00AF6C3C"/>
    <w:rsid w:val="00B01B9A"/>
    <w:rsid w:val="00B034E8"/>
    <w:rsid w:val="00B1498A"/>
    <w:rsid w:val="00B14BE8"/>
    <w:rsid w:val="00B16CA0"/>
    <w:rsid w:val="00B17F04"/>
    <w:rsid w:val="00B24B0E"/>
    <w:rsid w:val="00B25788"/>
    <w:rsid w:val="00B37591"/>
    <w:rsid w:val="00B416DA"/>
    <w:rsid w:val="00B41B30"/>
    <w:rsid w:val="00B41C36"/>
    <w:rsid w:val="00B462F7"/>
    <w:rsid w:val="00B60F6A"/>
    <w:rsid w:val="00B61DDF"/>
    <w:rsid w:val="00B64251"/>
    <w:rsid w:val="00B64E05"/>
    <w:rsid w:val="00B64F44"/>
    <w:rsid w:val="00B66E24"/>
    <w:rsid w:val="00B6713B"/>
    <w:rsid w:val="00B674CD"/>
    <w:rsid w:val="00B71B33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706"/>
    <w:rsid w:val="00BB6A46"/>
    <w:rsid w:val="00BC0702"/>
    <w:rsid w:val="00BC350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BF4AB1"/>
    <w:rsid w:val="00C00E26"/>
    <w:rsid w:val="00C020D8"/>
    <w:rsid w:val="00C0397A"/>
    <w:rsid w:val="00C06769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3AC0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0241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2821"/>
    <w:rsid w:val="00CD4F45"/>
    <w:rsid w:val="00CD6518"/>
    <w:rsid w:val="00CE1C52"/>
    <w:rsid w:val="00CE2C44"/>
    <w:rsid w:val="00CE4A11"/>
    <w:rsid w:val="00CF5E9E"/>
    <w:rsid w:val="00D00FCD"/>
    <w:rsid w:val="00D07ECC"/>
    <w:rsid w:val="00D14927"/>
    <w:rsid w:val="00D16072"/>
    <w:rsid w:val="00D20544"/>
    <w:rsid w:val="00D21018"/>
    <w:rsid w:val="00D2316B"/>
    <w:rsid w:val="00D2435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3C3B"/>
    <w:rsid w:val="00D63C57"/>
    <w:rsid w:val="00D64A61"/>
    <w:rsid w:val="00D73C4B"/>
    <w:rsid w:val="00D75734"/>
    <w:rsid w:val="00D83E3D"/>
    <w:rsid w:val="00D858FE"/>
    <w:rsid w:val="00D8641F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5A30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2124"/>
    <w:rsid w:val="00ED375D"/>
    <w:rsid w:val="00ED66D1"/>
    <w:rsid w:val="00EE38A3"/>
    <w:rsid w:val="00EE5B0F"/>
    <w:rsid w:val="00EF3998"/>
    <w:rsid w:val="00EF3B38"/>
    <w:rsid w:val="00F04E61"/>
    <w:rsid w:val="00F053C6"/>
    <w:rsid w:val="00F05568"/>
    <w:rsid w:val="00F1002E"/>
    <w:rsid w:val="00F11670"/>
    <w:rsid w:val="00F138C4"/>
    <w:rsid w:val="00F20BF1"/>
    <w:rsid w:val="00F23525"/>
    <w:rsid w:val="00F27478"/>
    <w:rsid w:val="00F304B7"/>
    <w:rsid w:val="00F309D9"/>
    <w:rsid w:val="00F34EC9"/>
    <w:rsid w:val="00F35046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1BB3"/>
    <w:rsid w:val="00F74EA8"/>
    <w:rsid w:val="00F75537"/>
    <w:rsid w:val="00F76208"/>
    <w:rsid w:val="00F8399C"/>
    <w:rsid w:val="00F84BFC"/>
    <w:rsid w:val="00F92392"/>
    <w:rsid w:val="00F928AB"/>
    <w:rsid w:val="00F93CB7"/>
    <w:rsid w:val="00FA4BFC"/>
    <w:rsid w:val="00FA4EAA"/>
    <w:rsid w:val="00FB5A0F"/>
    <w:rsid w:val="00FC4375"/>
    <w:rsid w:val="00FC6F90"/>
    <w:rsid w:val="00FC78BD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839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9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9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9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9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839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9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9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9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9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St-104/2016</izvorni_sadrzaj>
    <derivirana_varijabla naziv="DomainObject.Predmet.OznakaBroj_1">St-104/2016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BIZNISMEN društvo s ograničenom odgovornošću za trgovinu i usluge</izvorni_sadrzaj>
    <derivirana_varijabla naziv="DomainObject.Predmet.ProtustrankaFormated_1">  BIZNISMEN društvo s ograničenom odgovornošću za trgovinu i usluge</derivirana_varijabla>
  </DomainObject.Predmet.ProtustrankaFormated>
  <DomainObject.Predmet.ProtustrankaFormatedOIB>
    <izvorni_sadrzaj>  BIZNISMEN društvo s ograničenom odgovornošću za trgovinu i usluge, OIB 28714025080</izvorni_sadrzaj>
    <derivirana_varijabla naziv="DomainObject.Predmet.ProtustrankaFormatedOIB_1">  BIZNISMEN društvo s ograničenom odgovornošću za trgovinu i usluge, OIB 28714025080</derivirana_varijabla>
  </DomainObject.Predmet.ProtustrankaFormatedOIB>
  <DomainObject.Predmet.ProtustrankaFormatedWithAdress>
    <izvorni_sadrzaj> BIZNISMEN društvo s ograničenom odgovornošću za trgovinu i usluge, Miroslava Krleže 68, 48000 Koprivnica</izvorni_sadrzaj>
    <derivirana_varijabla naziv="DomainObject.Predmet.ProtustrankaFormatedWithAdress_1"> BIZNISMEN društvo s ograničenom odgovornošću za trgovinu i usluge, Miroslava Krleže 68, 48000 Koprivnica</derivirana_varijabla>
  </DomainObject.Predmet.ProtustrankaFormatedWithAdress>
  <DomainObject.Predmet.ProtustrankaFormatedWithAdressOIB>
    <izvorni_sadrzaj> BIZNISMEN društvo s ograničenom odgovornošću za trgovinu i usluge, OIB 28714025080, Miroslava Krleže 68, 48000 Koprivnica</izvorni_sadrzaj>
    <derivirana_varijabla naziv="DomainObject.Predmet.ProtustrankaFormatedWithAdressOIB_1"> BIZNISMEN društvo s ograničenom odgovornošću za trgovinu i usluge, OIB 28714025080, Miroslava Krleže 68, 48000 Koprivnica</derivirana_varijabla>
  </DomainObject.Predmet.ProtustrankaFormatedWithAdressOIB>
  <DomainObject.Predmet.ProtustrankaWithAdress>
    <izvorni_sadrzaj>BIZNISMEN društvo s ograničenom odgovornošću za trgovinu i usluge Miroslava Krleže 68, 48000 Koprivnica</izvorni_sadrzaj>
    <derivirana_varijabla naziv="DomainObject.Predmet.ProtustrankaWithAdress_1">BIZNISMEN društvo s ograničenom odgovornošću za trgovinu i usluge Miroslava Krleže 68, 48000 Koprivnica</derivirana_varijabla>
  </DomainObject.Predmet.ProtustrankaWithAdress>
  <DomainObject.Predmet.ProtustrankaWithAdressOIB>
    <izvorni_sadrzaj>BIZNISMEN društvo s ograničenom odgovornošću za trgovinu i usluge, OIB 28714025080, Miroslava Krleže 68, 48000 Koprivnica</izvorni_sadrzaj>
    <derivirana_varijabla naziv="DomainObject.Predmet.ProtustrankaWithAdressOIB_1">BIZNISMEN društvo s ograničenom odgovornošću za trgovinu i usluge, OIB 28714025080, Miroslava Krleže 68, 48000 Koprivnica</derivirana_varijabla>
  </DomainObject.Predmet.ProtustrankaWithAdressOIB>
  <DomainObject.Predmet.ProtustrankaNazivFormated>
    <izvorni_sadrzaj>BIZNISMEN društvo s ograničenom odgovornošću za trgovinu i usluge</izvorni_sadrzaj>
    <derivirana_varijabla naziv="DomainObject.Predmet.ProtustrankaNazivFormated_1">BIZNISMEN društvo s ograničenom odgovornošću za trgovinu i usluge</derivirana_varijabla>
  </DomainObject.Predmet.ProtustrankaNazivFormated>
  <DomainObject.Predmet.ProtustrankaNazivFormatedOIB>
    <izvorni_sadrzaj>BIZNISMEN društvo s ograničenom odgovornošću za trgovinu i usluge, OIB 28714025080</izvorni_sadrzaj>
    <derivirana_varijabla naziv="DomainObject.Predmet.ProtustrankaNazivFormatedOIB_1">BIZNISMEN društvo s ograničenom odgovornošću za trgovinu i usluge, OIB 28714025080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142806.84</izvorni_sadrzaj>
    <derivirana_varijabla naziv="DomainObject.Predmet.TrenutnaVrijednost_1">142806.84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BIZNISMEN društvo s ograničenom odgovornošću za trgovinu i usluge</item>
    </izvorni_sadrzaj>
    <derivirana_varijabla naziv="DomainObject.Predmet.ProtuStrankaListFormated_1">
      <item>BIZNISMEN društvo s ograničenom odgovornošću za trgovinu i usluge</item>
    </derivirana_varijabla>
  </DomainObject.Predmet.ProtuStrankaListFormated>
  <DomainObject.Predmet.ProtuStrankaListFormatedOIB>
    <izvorni_sadrzaj>
      <item>BIZNISMEN društvo s ograničenom odgovornošću za trgovinu i usluge, OIB 28714025080</item>
    </izvorni_sadrzaj>
    <derivirana_varijabla naziv="DomainObject.Predmet.ProtuStrankaListFormatedOIB_1">
      <item>BIZNISMEN društvo s ograničenom odgovornošću za trgovinu i usluge, OIB 28714025080</item>
    </derivirana_varijabla>
  </DomainObject.Predmet.ProtuStrankaListFormatedOIB>
  <DomainObject.Predmet.ProtuStrankaListFormatedWithAdress>
    <izvorni_sadrzaj>
      <item>BIZNISMEN društvo s ograničenom odgovornošću za trgovinu i usluge, Miroslava Krleže 68, 48000 Koprivnica</item>
    </izvorni_sadrzaj>
    <derivirana_varijabla naziv="DomainObject.Predmet.ProtuStrankaListFormatedWithAdress_1">
      <item>BIZNISMEN društvo s ograničenom odgovornošću za trgovinu i usluge, Miroslava Krleže 68, 48000 Koprivnica</item>
    </derivirana_varijabla>
  </DomainObject.Predmet.ProtuStrankaListFormatedWithAdress>
  <DomainObject.Predmet.ProtuStrankaListFormatedWithAdressOIB>
    <izvorni_sadrzaj>
      <item>BIZNISMEN društvo s ograničenom odgovornošću za trgovinu i usluge, OIB 28714025080, Miroslava Krleže 68, 48000 Koprivnica</item>
    </izvorni_sadrzaj>
    <derivirana_varijabla naziv="DomainObject.Predmet.ProtuStrankaListFormatedWithAdressOIB_1">
      <item>BIZNISMEN društvo s ograničenom odgovornošću za trgovinu i usluge, OIB 28714025080, Miroslava Krleže 68, 48000 Koprivnica</item>
    </derivirana_varijabla>
  </DomainObject.Predmet.ProtuStrankaListFormatedWithAdressOIB>
  <DomainObject.Predmet.ProtuStrankaListNazivFormated>
    <izvorni_sadrzaj>
      <item>BIZNISMEN društvo s ograničenom odgovornošću za trgovinu i usluge</item>
    </izvorni_sadrzaj>
    <derivirana_varijabla naziv="DomainObject.Predmet.ProtuStrankaListNazivFormated_1">
      <item>BIZNISMEN društvo s ograničenom odgovornošću za trgovinu i usluge</item>
    </derivirana_varijabla>
  </DomainObject.Predmet.ProtuStrankaListNazivFormated>
  <DomainObject.Predmet.ProtuStrankaListNazivFormatedOIB>
    <izvorni_sadrzaj>
      <item>BIZNISMEN društvo s ograničenom odgovornošću za trgovinu i usluge, OIB 28714025080</item>
    </izvorni_sadrzaj>
    <derivirana_varijabla naziv="DomainObject.Predmet.ProtuStrankaListNazivFormatedOIB_1">
      <item>BIZNISMEN društvo s ograničenom odgovornošću za trgovinu i usluge, OIB 28714025080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BIZNISMEN društvo s ograničenom odgovornošću za trgovinu i usluge</izvorni_sadrzaj>
    <derivirana_varijabla naziv="DomainObject.Predmet.ProtustrankaIDrugi_1">BIZNISMEN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BIZNISMEN društvo s ograničenom odgovornošću za trgovinu i usluge, OIB 28714025080, Miroslava Krleže 68, 48000 Koprivnica</izvorni_sadrzaj>
    <derivirana_varijabla naziv="DomainObject.Predmet.ProtustrankaIDrugiAdressOIB_1">BIZNISMEN društvo s ograničenom odgovornošću za trgovinu i usluge, OIB 28714025080, Miroslava Krleže 68,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BIZNISMEN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BIZNISMEN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BIZNISMEN društvo s ograničenom odgovornošću za trgovinu i usluge, OIB 28714025080, Miroslava Krleže 68,48000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BIZNISMEN društvo s ograničenom odgovornošću za trgovinu i usluge, OIB 28714025080, Miroslava Krleže 68,48000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28714025080</item>
      <item>, OIB null</item>
      <item>, OIB null</item>
    </izvorni_sadrzaj>
    <derivirana_varijabla naziv="DomainObject.Predmet.SudioniciListNazivOIB_1">
      <item>, OIB 85821130368</item>
      <item>, OIB 28714025080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1C1CE1-093A-4414-A649-E00E9ADA77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466</properties:Words>
  <properties:Characters>2513</properties:Characters>
  <properties:Lines>70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2016-02-05T11:31:00Z</dcterms:created>
  <dc:creator>user</dc:creator>
  <cp:lastModifiedBy>Maja Marčec</cp:lastModifiedBy>
  <cp:lastPrinted>2016-02-05T11:33:00Z</cp:lastPrinted>
  <dcterms:modified xmlns:xsi="http://www.w3.org/2001/XMLSchema-instance" xsi:type="dcterms:W3CDTF">2016-02-05T12:05:00Z</dcterms:modified>
  <cp:revision>7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