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d25b" w14:paraId="5e3d25b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AD3D61">
        <w:t>532/17-4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677669">
        <w:rPr>
          <w:color w:val="000000"/>
        </w:rPr>
        <w:t xml:space="preserve">Financijska agencija, OIB: 85821130368 RC OSIJEK, za otvaranje stečajnog postupka nad dužnikom </w:t>
      </w:r>
      <w:r w:rsidR="00AD3D61">
        <w:t xml:space="preserve">NATUREA HEIDELBERG </w:t>
      </w:r>
      <w:r w:rsidR="00677669">
        <w:t xml:space="preserve">d.o.o. za </w:t>
      </w:r>
      <w:r w:rsidR="00AD3D61">
        <w:t>trgovinu, zastupanja i usluge</w:t>
      </w:r>
      <w:r w:rsidR="00677669">
        <w:t xml:space="preserve">, </w:t>
      </w:r>
      <w:r w:rsidR="00AD3D61">
        <w:t>Osijek</w:t>
      </w:r>
      <w:r w:rsidR="00677669">
        <w:t xml:space="preserve">, </w:t>
      </w:r>
      <w:r w:rsidR="00AD3D61">
        <w:t>Jablanova 36</w:t>
      </w:r>
      <w:r w:rsidR="00677669">
        <w:t>, MBS: 0301</w:t>
      </w:r>
      <w:r w:rsidR="00AD3D61">
        <w:t>11275</w:t>
      </w:r>
      <w:r w:rsidR="00677669">
        <w:t>, OIB:</w:t>
      </w:r>
      <w:r w:rsidR="00AD3D61">
        <w:t xml:space="preserve"> 84161907701</w:t>
      </w:r>
      <w:r w:rsidR="00686ACA">
        <w:t xml:space="preserve">, </w:t>
      </w:r>
      <w:r w:rsidR="003B4C28">
        <w:t xml:space="preserve">dana </w:t>
      </w:r>
      <w:r w:rsidR="00AD3D61">
        <w:t>6</w:t>
      </w:r>
      <w:r w:rsidR="00677669">
        <w:t xml:space="preserve">. </w:t>
      </w:r>
      <w:r w:rsidR="00AD3D61">
        <w:t>studenog</w:t>
      </w:r>
      <w:r w:rsidR="008F2EFA">
        <w:t xml:space="preserve"> 2017</w:t>
      </w:r>
      <w:r w:rsidR="008D1BA0">
        <w:t xml:space="preserve">.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AD3D61">
        <w:t>Mijo Vidaković</w:t>
      </w:r>
      <w:r w:rsidR="00677669">
        <w:t xml:space="preserve">, OIB: </w:t>
      </w:r>
      <w:r w:rsidR="00AD3D61">
        <w:t>08838031510</w:t>
      </w:r>
      <w:r w:rsidR="00677669">
        <w:t xml:space="preserve">, </w:t>
      </w:r>
      <w:r w:rsidR="00AD3D61">
        <w:t>Osijek</w:t>
      </w:r>
      <w:r w:rsidR="00677669">
        <w:t xml:space="preserve">, </w:t>
      </w:r>
      <w:r w:rsidR="00AD3D61">
        <w:t>Jablanova 36</w:t>
      </w:r>
      <w:r w:rsidR="00D07A46">
        <w:t>,</w:t>
      </w:r>
      <w:r w:rsidR="0044451D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AD3D61">
        <w:t>532</w:t>
      </w:r>
      <w:r w:rsidR="0044451D">
        <w:t>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AD3D61" w:rsidRPr="00AD3D61">
        <w:t>NATUREA HEIDELBERG d.o.o. za trgovinu, zastupanja i usluge, Osijek, Jablanova 36, MBS: 030111275, OIB: 84161907701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AD3D61" w:rsidRPr="00AD3D61">
        <w:t>Mijo Vidaković, OIB: 08838031510, Osijek, Jablanova 36</w:t>
      </w:r>
      <w:r w:rsidR="00677669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3D10AB" w:rsidP="008B63B0" w:rsidR="003D10AB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D3D61">
        <w:t>6. studenog</w:t>
      </w:r>
      <w:r w:rsidR="008F2EFA">
        <w:t xml:space="preserve"> 2017</w:t>
      </w:r>
      <w:r w:rsidR="008D1BA0">
        <w:t xml:space="preserve">. 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AD3D61" w:rsidP="00960C63" w:rsidR="00451DD6">
      <w:pPr>
        <w:numPr>
          <w:ilvl w:val="0"/>
          <w:numId w:val="6"/>
        </w:numPr>
      </w:pPr>
      <w:r>
        <w:t xml:space="preserve">R 22/11 </w:t>
      </w: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52" w:rsidR="00894E52">
      <w:r>
        <w:separator/>
      </w:r>
    </w:p>
  </w:endnote>
  <w:endnote w:id="0" w:type="continuationSeparator">
    <w:p w:rsidRDefault="00894E52" w:rsidR="00894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52" w:rsidR="00894E52">
      <w:r>
        <w:separator/>
      </w:r>
    </w:p>
  </w:footnote>
  <w:footnote w:id="0" w:type="continuationSeparator">
    <w:p w:rsidRDefault="00894E52" w:rsidR="00894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234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1234E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D10AB"/>
    <w:rsid w:val="003E08E5"/>
    <w:rsid w:val="003E147C"/>
    <w:rsid w:val="003E556F"/>
    <w:rsid w:val="003F28A4"/>
    <w:rsid w:val="004039B7"/>
    <w:rsid w:val="00405B85"/>
    <w:rsid w:val="0044451D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662DD"/>
    <w:rsid w:val="00677669"/>
    <w:rsid w:val="006826C2"/>
    <w:rsid w:val="006837ED"/>
    <w:rsid w:val="00686ACA"/>
    <w:rsid w:val="006A2408"/>
    <w:rsid w:val="006A56C2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94E52"/>
    <w:rsid w:val="008A0787"/>
    <w:rsid w:val="008B63B0"/>
    <w:rsid w:val="008D1BA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3D61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07A46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2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2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St-532/2017</izvorni_sadrzaj>
    <derivirana_varijabla naziv="DomainObject.Predmet.OznakaBroj_1">St-532/2017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NATUREA HEIDELBERG d.o.o. za trgovinu, zastupanja i usluge</izvorni_sadrzaj>
    <derivirana_varijabla naziv="DomainObject.Predmet.ProtustrankaFormated_1">  NATUREA HEIDELBERG d.o.o. za trgovinu, zastupanja i usluge</derivirana_varijabla>
  </DomainObject.Predmet.ProtustrankaFormated>
  <DomainObject.Predmet.ProtustrankaFormatedOIB>
    <izvorni_sadrzaj>  NATUREA HEIDELBERG d.o.o. za trgovinu, zastupanja i usluge, OIB 84161907701</izvorni_sadrzaj>
    <derivirana_varijabla naziv="DomainObject.Predmet.ProtustrankaFormatedOIB_1">  NATUREA HEIDELBERG d.o.o. za trgovinu, zastupanja i usluge, OIB 84161907701</derivirana_varijabla>
  </DomainObject.Predmet.ProtustrankaFormatedOIB>
  <DomainObject.Predmet.ProtustrankaFormatedWithAdress>
    <izvorni_sadrzaj> NATUREA HEIDELBERG d.o.o. za trgovinu, zastupanja i usluge, Jablanova 36, 31000 Osijek</izvorni_sadrzaj>
    <derivirana_varijabla naziv="DomainObject.Predmet.ProtustrankaFormatedWithAdress_1"> NATUREA HEIDELBERG d.o.o. za trgovinu, zastupanja i usluge, Jablanova 36, 31000 Osijek</derivirana_varijabla>
  </DomainObject.Predmet.ProtustrankaFormatedWithAdress>
  <DomainObject.Predmet.ProtustrankaFormatedWithAdressOIB>
    <izvorni_sadrzaj> NATUREA HEIDELBERG d.o.o. za trgovinu, zastupanja i usluge, OIB 84161907701, Jablanova 36, 31000 Osijek</izvorni_sadrzaj>
    <derivirana_varijabla naziv="DomainObject.Predmet.ProtustrankaFormatedWithAdressOIB_1"> NATUREA HEIDELBERG d.o.o. za trgovinu, zastupanja i usluge, OIB 84161907701, Jablanova 36, 31000 Osijek</derivirana_varijabla>
  </DomainObject.Predmet.ProtustrankaFormatedWithAdressOIB>
  <DomainObject.Predmet.ProtustrankaWithAdress>
    <izvorni_sadrzaj>NATUREA HEIDELBERG d.o.o. za trgovinu, zastupanja i usluge Jablanova 36, 31000 Osijek</izvorni_sadrzaj>
    <derivirana_varijabla naziv="DomainObject.Predmet.ProtustrankaWithAdress_1">NATUREA HEIDELBERG d.o.o. za trgovinu, zastupanja i usluge Jablanova 36, 31000 Osijek</derivirana_varijabla>
  </DomainObject.Predmet.ProtustrankaWithAdress>
  <DomainObject.Predmet.ProtustrankaWithAdressOIB>
    <izvorni_sadrzaj>NATUREA HEIDELBERG d.o.o. za trgovinu, zastupanja i usluge, OIB 84161907701, Jablanova 36, 31000 Osijek</izvorni_sadrzaj>
    <derivirana_varijabla naziv="DomainObject.Predmet.ProtustrankaWithAdressOIB_1">NATUREA HEIDELBERG d.o.o. za trgovinu, zastupanja i usluge, OIB 84161907701, Jablanova 36, 31000 Osijek</derivirana_varijabla>
  </DomainObject.Predmet.ProtustrankaWithAdressOIB>
  <DomainObject.Predmet.ProtustrankaNazivFormated>
    <izvorni_sadrzaj>NATUREA HEIDELBERG d.o.o. za trgovinu, zastupanja i usluge</izvorni_sadrzaj>
    <derivirana_varijabla naziv="DomainObject.Predmet.ProtustrankaNazivFormated_1">NATUREA HEIDELBERG d.o.o. za trgovinu, zastupanja i usluge</derivirana_varijabla>
  </DomainObject.Predmet.ProtustrankaNazivFormated>
  <DomainObject.Predmet.ProtustrankaNazivFormatedOIB>
    <izvorni_sadrzaj>NATUREA HEIDELBERG d.o.o. za trgovinu, zastupanja i usluge, OIB 84161907701</izvorni_sadrzaj>
    <derivirana_varijabla naziv="DomainObject.Predmet.ProtustrankaNazivFormatedOIB_1">NATUREA HEIDELBERG d.o.o. za trgovinu, zastupanja i usluge, OIB 84161907701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NATUREA HEIDELBERG d.o.o. za trgovinu, zastupanja i usluge</item>
    </izvorni_sadrzaj>
    <derivirana_varijabla naziv="DomainObject.Predmet.ProtuStrankaListFormated_1">
      <item>NATUREA HEIDELBERG d.o.o. za trgovinu, zastupanja i usluge</item>
    </derivirana_varijabla>
  </DomainObject.Predmet.ProtuStrankaListFormated>
  <DomainObject.Predmet.ProtuStrankaListFormatedOIB>
    <izvorni_sadrzaj>
      <item>NATUREA HEIDELBERG d.o.o. za trgovinu, zastupanja i usluge, OIB 84161907701</item>
    </izvorni_sadrzaj>
    <derivirana_varijabla naziv="DomainObject.Predmet.ProtuStrankaListFormatedOIB_1">
      <item>NATUREA HEIDELBERG d.o.o. za trgovinu, zastupanja i usluge, OIB 84161907701</item>
    </derivirana_varijabla>
  </DomainObject.Predmet.ProtuStrankaListFormatedOIB>
  <DomainObject.Predmet.ProtuStrankaListFormatedWithAdress>
    <izvorni_sadrzaj>
      <item>NATUREA HEIDELBERG d.o.o. za trgovinu, zastupanja i usluge, Jablanova 36, 31000 Osijek</item>
    </izvorni_sadrzaj>
    <derivirana_varijabla naziv="DomainObject.Predmet.ProtuStrankaListFormatedWithAdress_1">
      <item>NATUREA HEIDELBERG d.o.o. za trgovinu, zastupanja i usluge, Jablanova 36, 31000 Osijek</item>
    </derivirana_varijabla>
  </DomainObject.Predmet.ProtuStrankaListFormatedWithAdress>
  <DomainObject.Predmet.ProtuStrankaListFormatedWithAdressOIB>
    <izvorni_sadrzaj>
      <item>NATUREA HEIDELBERG d.o.o. za trgovinu, zastupanja i usluge, OIB 84161907701, Jablanova 36, 31000 Osijek</item>
    </izvorni_sadrzaj>
    <derivirana_varijabla naziv="DomainObject.Predmet.ProtuStrankaListFormatedWithAdressOIB_1">
      <item>NATUREA HEIDELBERG d.o.o. za trgovinu, zastupanja i usluge, OIB 84161907701, Jablanova 36, 31000 Osijek</item>
    </derivirana_varijabla>
  </DomainObject.Predmet.ProtuStrankaListFormatedWithAdressOIB>
  <DomainObject.Predmet.ProtuStrankaListNazivFormated>
    <izvorni_sadrzaj>
      <item>NATUREA HEIDELBERG d.o.o. za trgovinu, zastupanja i usluge</item>
    </izvorni_sadrzaj>
    <derivirana_varijabla naziv="DomainObject.Predmet.ProtuStrankaListNazivFormated_1">
      <item>NATUREA HEIDELBERG d.o.o. za trgovinu, zastupanja i usluge</item>
    </derivirana_varijabla>
  </DomainObject.Predmet.ProtuStrankaListNazivFormated>
  <DomainObject.Predmet.ProtuStrankaListNazivFormatedOIB>
    <izvorni_sadrzaj>
      <item>NATUREA HEIDELBERG d.o.o. za trgovinu, zastupanja i usluge, OIB 84161907701</item>
    </izvorni_sadrzaj>
    <derivirana_varijabla naziv="DomainObject.Predmet.ProtuStrankaListNazivFormatedOIB_1">
      <item>NATUREA HEIDELBERG d.o.o. za trgovinu, zastupanja i usluge, OIB 84161907701</item>
    </derivirana_varijabla>
  </DomainObject.Predmet.ProtuStrankaListNazivFormatedOIB>
  <DomainObject.Predmet.OstaliListFormated>
    <izvorni_sadrzaj>
      <item>Mijo Vidaković</item>
    </izvorni_sadrzaj>
    <derivirana_varijabla naziv="DomainObject.Predmet.OstaliListFormated_1">
      <item>Mijo Vidaković</item>
    </derivirana_varijabla>
  </DomainObject.Predmet.OstaliListFormated>
  <DomainObject.Predmet.OstaliListFormatedOIB>
    <izvorni_sadrzaj>
      <item>Mijo Vidaković, OIB 08838031510</item>
    </izvorni_sadrzaj>
    <derivirana_varijabla naziv="DomainObject.Predmet.OstaliListFormatedOIB_1">
      <item>Mijo Vidaković, OIB 08838031510</item>
    </derivirana_varijabla>
  </DomainObject.Predmet.OstaliListFormatedOIB>
  <DomainObject.Predmet.OstaliListFormatedWithAdress>
    <izvorni_sadrzaj>
      <item>Mijo Vidaković, Ulica Jablanova 36, 31000 Osijek</item>
    </izvorni_sadrzaj>
    <derivirana_varijabla naziv="DomainObject.Predmet.OstaliListFormatedWithAdress_1">
      <item>Mijo Vidaković, Ulica Jablanova 36, 31000 Osijek</item>
    </derivirana_varijabla>
  </DomainObject.Predmet.OstaliListFormatedWithAdress>
  <DomainObject.Predmet.OstaliListFormatedWithAdressOIB>
    <izvorni_sadrzaj>
      <item>Mijo Vidaković, OIB 08838031510, Ulica Jablanova 36, 31000 Osijek</item>
    </izvorni_sadrzaj>
    <derivirana_varijabla naziv="DomainObject.Predmet.OstaliListFormatedWithAdressOIB_1">
      <item>Mijo Vidaković, OIB 08838031510, Ulica Jablanova 36, 31000 Osijek</item>
    </derivirana_varijabla>
  </DomainObject.Predmet.OstaliListFormatedWithAdressOIB>
  <DomainObject.Predmet.OstaliListNazivFormated>
    <izvorni_sadrzaj>
      <item>Mijo Vidaković</item>
    </izvorni_sadrzaj>
    <derivirana_varijabla naziv="DomainObject.Predmet.OstaliListNazivFormated_1">
      <item>Mijo Vidaković</item>
    </derivirana_varijabla>
  </DomainObject.Predmet.OstaliListNazivFormated>
  <DomainObject.Predmet.OstaliListNazivFormatedOIB>
    <izvorni_sadrzaj>
      <item>Mijo Vidaković, OIB 08838031510</item>
    </izvorni_sadrzaj>
    <derivirana_varijabla naziv="DomainObject.Predmet.OstaliListNazivFormatedOIB_1">
      <item>Mijo Vidaković, OIB 08838031510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NATUREA HEIDELBERG d.o.o. za trgovinu, zastupanja i usluge</izvorni_sadrzaj>
    <derivirana_varijabla naziv="DomainObject.Predmet.ProtustrankaIDrugi_1">NATUREA HEIDELBERG d.o.o. za trgovinu, zastupanja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NATUREA HEIDELBERG d.o.o. za trgovinu, zastupanja i usluge, OIB 84161907701, Jablanova 36, 31000 Osijek</izvorni_sadrzaj>
    <derivirana_varijabla naziv="DomainObject.Predmet.ProtustrankaIDrugiAdressOIB_1">NATUREA HEIDELBERG d.o.o. za trgovinu, zastupanja i usluge, OIB 84161907701, Jablanova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NATUREA HEIDELBERG d.o.o. za trgovinu, zastupanja i usluge</item>
      <item>Mijo Vidaković</item>
    </izvorni_sadrzaj>
    <derivirana_varijabla naziv="DomainObject.Predmet.SudioniciListNaziv_1">
      <item>FINA RC OSIJEK</item>
      <item>NATUREA HEIDELBERG d.o.o. za trgovinu, zastupanja i usluge</item>
      <item>Mijo Vidaković</item>
    </derivirana_varijabla>
  </DomainObject.Predmet.SudioniciListNaziv>
  <DomainObject.Predmet.SudioniciListAdressOIB>
    <izvorni_sadrzaj>
      <item>FINA RC OSIJEK, OIB 85821130368</item>
      <item>NATUREA HEIDELBERG d.o.o. za trgovinu, zastupanja i usluge, OIB 84161907701, Jablanova 36,31000 Osijek</item>
      <item>Mijo Vidaković, OIB 08838031510, Ulica Jablanova 36,31000 Osijek</item>
    </izvorni_sadrzaj>
    <derivirana_varijabla naziv="DomainObject.Predmet.SudioniciListAdressOIB_1">
      <item>FINA RC OSIJEK, OIB 85821130368</item>
      <item>NATUREA HEIDELBERG d.o.o. za trgovinu, zastupanja i usluge, OIB 84161907701, Jablanova 36,31000 Osijek</item>
      <item>Mijo Vidaković, OIB 08838031510, Ulica Jablanova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84161907701</item>
      <item>, OIB 08838031510</item>
    </izvorni_sadrzaj>
    <derivirana_varijabla naziv="DomainObject.Predmet.SudioniciListNazivOIB_1">
      <item>, OIB 85821130368</item>
      <item>, OIB 84161907701</item>
      <item>, OIB 08838031510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A50999-55F2-447A-8E4B-9562366A4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1236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2017-11-06T06:38:00Z</dcterms:created>
  <dc:creator>hermanj</dc:creator>
  <cp:lastModifiedBy>Žana Bem</cp:lastModifiedBy>
  <cp:lastPrinted>2017-01-18T09:46:00Z</cp:lastPrinted>
  <dcterms:modified xmlns:xsi="http://www.w3.org/2001/XMLSchema-instance" xsi:type="dcterms:W3CDTF">2017-11-06T06:39:00Z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