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befd" w14:paraId="41cbefd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432367">
        <w:t>866</w:t>
      </w:r>
      <w:r w:rsidR="005F687B">
        <w:t>/</w:t>
      </w:r>
      <w:r w:rsidR="0042341A">
        <w:t>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432367" w:rsidRPr="00021D50">
        <w:t>BENESCIO INFORMATIKA j.d.o.o., Zagreb, Ljudevita Gaja 19, OIB 60815696396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42341A">
        <w:t>13. ožujka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432367" w:rsidP="00432367" w:rsidR="00432367" w:rsidRPr="003A3ECE">
      <w:pPr>
        <w:ind w:firstLine="720"/>
        <w:jc w:val="both"/>
      </w:pPr>
    </w:p>
    <w:p w:rsidRDefault="00432367" w:rsidP="00432367" w:rsidR="00432367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021D50">
        <w:t>BENESCIO INFORMATIKA j.d.o.o., Zagreb, Ljudevita Gaja 19, OIB 60815696396</w:t>
      </w:r>
      <w:r w:rsidRPr="003A3ECE">
        <w:t xml:space="preserve">, koja bi ušla u stečajnu masu, nije dovoljna ni za namirenje troškova postupka.  </w:t>
      </w:r>
    </w:p>
    <w:p w:rsidRDefault="00432367" w:rsidP="00432367" w:rsidR="00432367" w:rsidRPr="003A3ECE">
      <w:pPr>
        <w:ind w:left="75"/>
        <w:jc w:val="both"/>
      </w:pPr>
      <w:r w:rsidRPr="003A3ECE">
        <w:t xml:space="preserve"> </w:t>
      </w:r>
    </w:p>
    <w:p w:rsidRDefault="00432367" w:rsidP="00432367" w:rsidR="00432367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86617</w:t>
      </w:r>
      <w:r w:rsidRPr="003A3ECE">
        <w:t xml:space="preserve">, predujme iznos od 21.700,00 kn za namirenje troškova prethodnog i otvorenoga stečajnog postupka. </w:t>
      </w:r>
    </w:p>
    <w:p w:rsidRDefault="00432367" w:rsidP="00432367" w:rsidR="00432367" w:rsidRPr="003A3ECE">
      <w:pPr>
        <w:jc w:val="both"/>
      </w:pPr>
    </w:p>
    <w:p w:rsidRDefault="00432367" w:rsidP="00432367" w:rsidR="00432367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432367" w:rsidP="00432367" w:rsidR="00432367" w:rsidRPr="003A3ECE">
      <w:pPr>
        <w:jc w:val="both"/>
      </w:pPr>
    </w:p>
    <w:p w:rsidRDefault="00432367" w:rsidP="00432367" w:rsidR="00432367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432367" w:rsidP="00432367" w:rsidR="00432367" w:rsidRPr="003A3ECE"/>
    <w:p w:rsidRDefault="005F687B" w:rsidP="005F687B" w:rsidR="005F687B" w:rsidRPr="003A3ECE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633496">
        <w:t>16</w:t>
      </w:r>
      <w:r w:rsidR="00392EE6">
        <w:t xml:space="preserve">. </w:t>
      </w:r>
      <w:r w:rsidR="00157785">
        <w:t xml:space="preserve"> ožujka</w:t>
      </w:r>
      <w:r w:rsidR="0019546C">
        <w:t xml:space="preserve"> 2016</w:t>
      </w:r>
      <w:r>
        <w:t xml:space="preserve">. prijedlog za otvaranje stečajnog postupka nad dužnikom </w:t>
      </w:r>
      <w:r w:rsidR="00633496" w:rsidRPr="00021D50">
        <w:t>BENESCIO INFORMATIKA j.d.o.o., Zagreb, Ljudevita Gaja 19, OIB 60815696396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0B3AD9">
        <w:t>1</w:t>
      </w:r>
      <w:r w:rsidR="00633496">
        <w:t>4</w:t>
      </w:r>
      <w:r w:rsidR="00157785">
        <w:t>. ožujka</w:t>
      </w:r>
      <w:r w:rsidR="0019546C">
        <w:t xml:space="preserve"> 2016</w:t>
      </w:r>
      <w:r w:rsidR="00A72BEE">
        <w:t xml:space="preserve">.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633496">
        <w:t>43.370,29</w:t>
      </w:r>
      <w:r w:rsidR="00A72BEE">
        <w:t xml:space="preserve"> kn, te da dužnik ima </w:t>
      </w:r>
      <w:r w:rsidR="00633496">
        <w:t>dvoje zaposlenih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633496">
        <w:t>866</w:t>
      </w:r>
      <w:r w:rsidR="00EB661D">
        <w:t>/</w:t>
      </w:r>
      <w:r w:rsidR="007A4FE5">
        <w:t>17</w:t>
      </w:r>
      <w:r>
        <w:t xml:space="preserve"> od </w:t>
      </w:r>
      <w:r w:rsidR="007A4FE5">
        <w:t>28. kolovoza 2017.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Podnescima od 31. kolovoza 2017. i 11. listopada</w:t>
      </w:r>
      <w:r w:rsidR="007A4FE5">
        <w:t xml:space="preserve"> 2017.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633496" w:rsidP="00633496" w:rsidR="00633496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21. prosinca 2017., niti na ročište radi rasprave o pretpostavkama za otvaranje stečajnog postupka od 13. ožujka 2018., nisu pristupili niti predlagatelj, niti dužnik, niti zakonski zastupnik dužnika, a niti je dužnik postupio po zaključku suda od 28. kolovoza 2017. da dostavi sudu popis imovine i obveza dužnika, pa je sud zaključkom od 28. prosinca 2017. zatražio od javnih tijela koja vode evidenciju o određenoj vrsti imovine dostavu podataka iz njihovih službenih evidencija o tome da li je dužnik evidentiran kao vlasnik imovine. </w:t>
      </w:r>
    </w:p>
    <w:p w:rsidRDefault="00633496" w:rsidP="00633496" w:rsidR="00633496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633496">
        <w:t>22 i 23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157785">
        <w:t>Uvidom u</w:t>
      </w:r>
      <w:r w:rsidR="00157785" w:rsidRPr="00A44D76">
        <w:t xml:space="preserve"> obavijest Ministarstva mora, prometa i infrastrukture od </w:t>
      </w:r>
      <w:r w:rsidR="00CB798F">
        <w:t>2. siječnja 2018</w:t>
      </w:r>
      <w:r w:rsidR="007A4FE5">
        <w:t>.</w:t>
      </w:r>
      <w:r w:rsidR="00157785" w:rsidRPr="00A44D76">
        <w:t xml:space="preserve"> (list </w:t>
      </w:r>
      <w:r w:rsidR="00633496">
        <w:t>24</w:t>
      </w:r>
      <w:r w:rsidR="00157785" w:rsidRPr="00A44D76">
        <w:t xml:space="preserve"> spisa) </w:t>
      </w:r>
      <w:r w:rsidR="00157785">
        <w:t>utvrđeno je</w:t>
      </w:r>
      <w:r w:rsidR="0015778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157785">
        <w:t xml:space="preserve"> </w:t>
      </w:r>
      <w:r w:rsidR="00633496">
        <w:t>Uvidom u</w:t>
      </w:r>
      <w:r w:rsidR="00633496" w:rsidRPr="00A44D76">
        <w:t xml:space="preserve"> obavijest Središnjeg klirinško depozitarnog društva d.d. od </w:t>
      </w:r>
      <w:r w:rsidR="00633496">
        <w:t>15. siječnja 2018.</w:t>
      </w:r>
      <w:r w:rsidR="00633496" w:rsidRPr="00A44D76">
        <w:t xml:space="preserve"> (list </w:t>
      </w:r>
      <w:r w:rsidR="00633496">
        <w:t xml:space="preserve">30 </w:t>
      </w:r>
      <w:r w:rsidR="00633496" w:rsidRPr="00A44D76">
        <w:t xml:space="preserve">spisa) </w:t>
      </w:r>
      <w:r w:rsidR="00633496">
        <w:t>utvrđeno je</w:t>
      </w:r>
      <w:r w:rsidR="00633496" w:rsidRPr="00A44D76">
        <w:t xml:space="preserve"> da u sustavu SKDD d.d. ne postoji račun nematerijaliziranih vrijednosnih papira dužnika.</w:t>
      </w:r>
      <w:r w:rsidR="00633496">
        <w:t xml:space="preserve"> </w:t>
      </w:r>
      <w:r w:rsidR="00392EE6">
        <w:t xml:space="preserve">Uvidom u uvjerenje MUP-a, PU Zagrebačka, od </w:t>
      </w:r>
      <w:r w:rsidR="00CB798F">
        <w:t>15</w:t>
      </w:r>
      <w:r w:rsidR="00392EE6">
        <w:t xml:space="preserve">. siječnja 2018. (list </w:t>
      </w:r>
      <w:r w:rsidR="00633496">
        <w:t>31</w:t>
      </w:r>
      <w:r w:rsidR="00392EE6">
        <w:t xml:space="preserve"> spisa) utvrđeno je da dužnik nije evidentiran kao vlasnik vozila. Uvidom u uvjerenje Državne geodetske uprave od </w:t>
      </w:r>
      <w:r w:rsidR="00CB798F">
        <w:t>11</w:t>
      </w:r>
      <w:r w:rsidR="00392EE6">
        <w:t xml:space="preserve">. siječnja 2018. (list </w:t>
      </w:r>
      <w:r w:rsidR="00633496">
        <w:t>32</w:t>
      </w:r>
      <w:r w:rsidR="00392EE6">
        <w:t xml:space="preserve"> spisa) utvrđeno je da dužnik nije upisan u katastarski operat. </w:t>
      </w:r>
    </w:p>
    <w:p w:rsidRDefault="00CB798F" w:rsidP="00392EE6" w:rsidR="00CB798F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392EE6">
        <w:t>9. siječnja 2018</w:t>
      </w:r>
      <w:r w:rsidR="007A4FE5">
        <w:t>.</w:t>
      </w:r>
      <w:r w:rsidR="0019546C">
        <w:t xml:space="preserve"> </w:t>
      </w:r>
      <w:r>
        <w:t xml:space="preserve">(list </w:t>
      </w:r>
      <w:r w:rsidR="00633496">
        <w:t xml:space="preserve">29 </w:t>
      </w:r>
      <w:r>
        <w:t xml:space="preserve">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633496">
        <w:t>420</w:t>
      </w:r>
      <w:r w:rsidR="00D96100">
        <w:t xml:space="preserve"> dana</w:t>
      </w:r>
      <w:r w:rsidR="008F1901">
        <w:t xml:space="preserve">, time da nepodmirene obveze na dan izdavanja potvrde iznose </w:t>
      </w:r>
      <w:r w:rsidR="00633496">
        <w:t>45.570,76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392EE6">
        <w:t>9. siječnja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7A4FE5">
        <w:t>13. ožujka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5DE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432367">
      <w:t>866</w:t>
    </w:r>
    <w:r w:rsidR="0042341A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75DE1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B65CF"/>
    <w:rsid w:val="003C4E43"/>
    <w:rsid w:val="0040052E"/>
    <w:rsid w:val="00402289"/>
    <w:rsid w:val="0040423C"/>
    <w:rsid w:val="004064D2"/>
    <w:rsid w:val="0042341A"/>
    <w:rsid w:val="0043031F"/>
    <w:rsid w:val="00432367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54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33496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4FE5"/>
    <w:rsid w:val="007A550F"/>
    <w:rsid w:val="007C0F88"/>
    <w:rsid w:val="007C39CF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1372A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96167"/>
    <w:rsid w:val="00CB798F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75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D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D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D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D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75D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D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D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D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D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St-866/2017</izvorni_sadrzaj>
    <derivirana_varijabla naziv="DomainObject.Predmet.OznakaBroj_1">St-866/2017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BENESCIO INFORMATIKA jednostavno društvo s ograničenom odgovornošću za usluge zastupanog po punomoćniku Nikola Ivančić</izvorni_sadrzaj>
    <derivirana_varijabla naziv="DomainObject.Predmet.ProtustrankaFormated_1">  BENESCIO INFORMATIKA jednostavno društvo s ograničenom odgovornošću za usluge zastupanog po punomoćniku Nikola Ivančić</derivirana_varijabla>
  </DomainObject.Predmet.ProtustrankaFormated>
  <DomainObject.Predmet.ProtustrankaFormatedOIB>
    <izvorni_sadrzaj>  BENESCIO INFORMATIKA jednostavno društvo s ograničenom odgovornošću za usluge, OIB 60815696396 zastupanog po punomoćniku Nikola Ivančić</izvorni_sadrzaj>
    <derivirana_varijabla naziv="DomainObject.Predmet.ProtustrankaFormatedOIB_1">  BENESCIO INFORMATIKA jednostavno društvo s ograničenom odgovornošću za usluge, OIB 60815696396 zastupanog po punomoćniku Nikola Ivančić</derivirana_varijabla>
  </DomainObject.Predmet.ProtustrankaFormatedOIB>
  <DomainObject.Predmet.ProtustrankaFormatedWithAdress>
    <izvorni_sadrzaj> BENESCIO INFORMATIKA jednostavno društvo s ograničenom odgovornošću za usluge, Ljudevita Gaja  19 , 10000 Zagreb zastupanog po punomoćniku Nikola Ivančić</izvorni_sadrzaj>
    <derivirana_varijabla naziv="DomainObject.Predmet.ProtustrankaFormatedWithAdress_1"> BENESCIO INFORMATIKA jednostavno društvo s ograničenom odgovornošću za usluge, Ljudevita Gaja  19 , 10000 Zagreb zastupanog po punomoćniku Nikola Ivančić</derivirana_varijabla>
  </DomainObject.Predmet.ProtustrankaFormatedWithAdress>
  <DomainObject.Predmet.ProtustrankaFormatedWithAdressOIB>
    <izvorni_sadrzaj> BENESCIO INFORMATIKA jednostavno društvo s ograničenom odgovornošću za usluge, OIB 60815696396, Ljudevita Gaja  19 , 10000 Zagreb zastupanog po punomoćniku Nikola Ivančić</izvorni_sadrzaj>
    <derivirana_varijabla naziv="DomainObject.Predmet.ProtustrankaFormatedWithAdressOIB_1"> BENESCIO INFORMATIKA jednostavno društvo s ograničenom odgovornošću za usluge, OIB 60815696396, Ljudevita Gaja  19 , 10000 Zagreb zastupanog po punomoćniku Nikola Ivančić</derivirana_varijabla>
  </DomainObject.Predmet.ProtustrankaFormatedWithAdressOIB>
  <DomainObject.Predmet.ProtustrankaWithAdress>
    <izvorni_sadrzaj>BENESCIO INFORMATIKA jednostavno društvo s ograničenom odgovornošću za usluge Ljudevita Gaja  19 , 10000 Zagreb</izvorni_sadrzaj>
    <derivirana_varijabla naziv="DomainObject.Predmet.ProtustrankaWithAdress_1">BENESCIO INFORMATIKA jednostavno društvo s ograničenom odgovornošću za usluge Ljudevita Gaja  19 , 10000 Zagreb</derivirana_varijabla>
  </DomainObject.Predmet.ProtustrankaWithAdress>
  <DomainObject.Predmet.ProtustrankaWithAdressOIB>
    <izvorni_sadrzaj>BENESCIO INFORMATIKA jednostavno društvo s ograničenom odgovornošću za usluge, OIB 60815696396, Ljudevita Gaja  19 , 10000 Zagreb</izvorni_sadrzaj>
    <derivirana_varijabla naziv="DomainObject.Predmet.ProtustrankaWithAdressOIB_1">BENESCIO INFORMATIKA jednostavno društvo s ograničenom odgovornošću za usluge, OIB 60815696396, Ljudevita Gaja  19 , 10000 Zagreb</derivirana_varijabla>
  </DomainObject.Predmet.ProtustrankaWithAdressOIB>
  <DomainObject.Predmet.ProtustrankaNazivFormated>
    <izvorni_sadrzaj>BENESCIO INFORMATIKA jednostavno društvo s ograničenom odgovornošću za usluge</izvorni_sadrzaj>
    <derivirana_varijabla naziv="DomainObject.Predmet.ProtustrankaNazivFormated_1">BENESCIO INFORMATIKA jednostavno društvo s ograničenom odgovornošću za usluge</derivirana_varijabla>
  </DomainObject.Predmet.ProtustrankaNazivFormated>
  <DomainObject.Predmet.ProtustrankaNazivFormatedOIB>
    <izvorni_sadrzaj>BENESCIO INFORMATIKA jednostavno društvo s ograničenom odgovornošću za usluge, OIB 60815696396</izvorni_sadrzaj>
    <derivirana_varijabla naziv="DomainObject.Predmet.ProtustrankaNazivFormatedOIB_1">BENESCIO INFORMATIKA jednostavno društvo s ograničenom odgovornošću za usluge, OIB 60815696396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BENESCIO INFORMATIKA jednostavno društvo s ograničenom odgovornošću za usluge zastupanog po punomoćniku Nikola Ivančić</item>
    </izvorni_sadrzaj>
    <derivirana_varijabla naziv="DomainObject.Predmet.ProtuStrankaListFormated_1">
      <item>BENESCIO INFORMATIKA jednostavno društvo s ograničenom odgovornošću za usluge zastupanog po punomoćniku Nikola Ivančić</item>
    </derivirana_varijabla>
  </DomainObject.Predmet.ProtuStrankaListFormated>
  <DomainObject.Predmet.ProtuStrankaListFormatedOIB>
    <izvorni_sadrzaj>
      <item>BENESCIO INFORMATIKA jednostavno društvo s ograničenom odgovornošću za usluge, OIB 60815696396 zastupanog po punomoćniku Nikola Ivančić</item>
    </izvorni_sadrzaj>
    <derivirana_varijabla naziv="DomainObject.Predmet.ProtuStrankaListFormatedOIB_1">
      <item>BENESCIO INFORMATIKA jednostavno društvo s ograničenom odgovornošću za usluge, OIB 60815696396 zastupanog po punomoćniku Nikola Ivančić</item>
    </derivirana_varijabla>
  </DomainObject.Predmet.ProtuStrankaListFormatedOIB>
  <DomainObject.Predmet.ProtuStrankaListFormatedWithAdress>
    <izvorni_sadrzaj>
      <item>BENESCIO INFORMATIKA jednostavno društvo s ograničenom odgovornošću za usluge, Ljudevita Gaja  19 , 10000 Zagreb zastupanog po punomoćniku Nikola Ivančić</item>
    </izvorni_sadrzaj>
    <derivirana_varijabla naziv="DomainObject.Predmet.ProtuStrankaListFormatedWithAdress_1">
      <item>BENESCIO INFORMATIKA jednostavno društvo s ograničenom odgovornošću za usluge, Ljudevita Gaja  19 , 10000 Zagreb zastupanog po punomoćniku Nikola Ivančić</item>
    </derivirana_varijabla>
  </DomainObject.Predmet.ProtuStrankaListFormatedWithAdress>
  <DomainObject.Predmet.ProtuStrankaListFormatedWithAdressOIB>
    <izvorni_sadrzaj>
      <item>BENESCIO INFORMATIKA jednostavno društvo s ograničenom odgovornošću za usluge, OIB 60815696396, Ljudevita Gaja  19 , 10000 Zagreb zastupanog po punomoćniku Nikola Ivančić</item>
    </izvorni_sadrzaj>
    <derivirana_varijabla naziv="DomainObject.Predmet.ProtuStrankaListFormatedWithAdressOIB_1">
      <item>BENESCIO INFORMATIKA jednostavno društvo s ograničenom odgovornošću za usluge, OIB 60815696396, Ljudevita Gaja  19 , 10000 Zagreb zastupanog po punomoćniku Nikola Ivančić</item>
    </derivirana_varijabla>
  </DomainObject.Predmet.ProtuStrankaListFormatedWithAdressOIB>
  <DomainObject.Predmet.ProtuStrankaListNazivFormated>
    <izvorni_sadrzaj>
      <item>BENESCIO INFORMATIKA jednostavno društvo s ograničenom odgovornošću za usluge</item>
    </izvorni_sadrzaj>
    <derivirana_varijabla naziv="DomainObject.Predmet.ProtuStrankaListNazivFormated_1">
      <item>BENESCIO INFORMATIKA jednostavno društvo s ograničenom odgovornošću za usluge</item>
    </derivirana_varijabla>
  </DomainObject.Predmet.ProtuStrankaListNazivFormated>
  <DomainObject.Predmet.ProtuStrankaListNazivFormatedOIB>
    <izvorni_sadrzaj>
      <item>BENESCIO INFORMATIKA jednostavno društvo s ograničenom odgovornošću za usluge, OIB 60815696396</item>
    </izvorni_sadrzaj>
    <derivirana_varijabla naziv="DomainObject.Predmet.ProtuStrankaListNazivFormatedOIB_1">
      <item>BENESCIO INFORMATIKA jednostavno društvo s ograničenom odgovornošću za usluge, OIB 60815696396</item>
    </derivirana_varijabla>
  </DomainObject.Predmet.ProtuStrankaListNazivFormatedOIB>
  <DomainObject.Predmet.OstaliListFormated>
    <izvorni_sadrzaj>
      <item>Nikola Ivančić punomoćnik sudionika u postupku BENESCIO INFORMATIKA jednostavno društvo s ograničenom odgovornošću za usluge</item>
    </izvorni_sadrzaj>
    <derivirana_varijabla naziv="DomainObject.Predmet.OstaliListFormated_1">
      <item>Nikola Ivančić punomoćnik sudionika u postupku BENESCIO INFORMATIKA jednostavno društvo s ograničenom odgovornošću za usluge</item>
    </derivirana_varijabla>
  </DomainObject.Predmet.OstaliListFormated>
  <DomainObject.Predmet.OstaliListFormatedOIB>
    <izvorni_sadrzaj>
      <item>Nikola Ivančić, OIB 12529326237 punomoćnik sudionika u postupku BENESCIO INFORMATIKA jednostavno društvo s ograničenom odgovornošću za usluge</item>
    </izvorni_sadrzaj>
    <derivirana_varijabla naziv="DomainObject.Predmet.OstaliListFormatedOIB_1">
      <item>Nikola Ivančić, OIB 12529326237 punomoćnik sudionika u postupku BENESCIO INFORMATIKA jednostavno društvo s ograničenom odgovornošću za usluge</item>
    </derivirana_varijabla>
  </DomainObject.Predmet.OstaliListFormatedOIB>
  <DomainObject.Predmet.OstaliListFormatedWithAdress>
    <izvorni_sadrzaj>
      <item>Nikola Ivančić, Ljudevita Gaja 19, 10000 Zagreb punomoćnik sudionika u postupku BENESCIO INFORMATIKA jednostavno društvo s ograničenom odgovornošću za usluge</item>
    </izvorni_sadrzaj>
    <derivirana_varijabla naziv="DomainObject.Predmet.OstaliListFormatedWithAdress_1">
      <item>Nikola Ivančić, Ljudevita Gaja 19, 10000 Zagreb punomoćnik sudionika u postupku BENESCIO INFORMATIKA jednostavno društvo s ograničenom odgovornošću za usluge</item>
    </derivirana_varijabla>
  </DomainObject.Predmet.OstaliListFormatedWithAdress>
  <DomainObject.Predmet.OstaliListFormatedWithAdressOIB>
    <izvorni_sadrzaj>
      <item>Nikola Ivančić, OIB 12529326237, Ljudevita Gaja 19, 10000 Zagreb punomoćnik sudionika u postupku BENESCIO INFORMATIKA jednostavno društvo s ograničenom odgovornošću za usluge</item>
    </izvorni_sadrzaj>
    <derivirana_varijabla naziv="DomainObject.Predmet.OstaliListFormatedWithAdressOIB_1">
      <item>Nikola Ivančić, OIB 12529326237, Ljudevita Gaja 19, 10000 Zagreb punomoćnik sudionika u postupku BENESCIO INFORMATIKA jednostavno društvo s ograničenom odgovornošću za usluge</item>
    </derivirana_varijabla>
  </DomainObject.Predmet.OstaliListFormatedWithAdressOIB>
  <DomainObject.Predmet.OstaliListNazivFormated>
    <izvorni_sadrzaj>
      <item>Nikola Ivančić</item>
    </izvorni_sadrzaj>
    <derivirana_varijabla naziv="DomainObject.Predmet.OstaliListNazivFormated_1">
      <item>Nikola Ivančić</item>
    </derivirana_varijabla>
  </DomainObject.Predmet.OstaliListNazivFormated>
  <DomainObject.Predmet.OstaliListNazivFormatedOIB>
    <izvorni_sadrzaj>
      <item>Nikola Ivančić, OIB 12529326237</item>
    </izvorni_sadrzaj>
    <derivirana_varijabla naziv="DomainObject.Predmet.OstaliListNazivFormatedOIB_1">
      <item>Nikola Ivančić, OIB 12529326237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BENESCIO INFORMATIKA jednostavno društvo s ograničenom odgovornošću za usluge</izvorni_sadrzaj>
    <derivirana_varijabla naziv="DomainObject.Predmet.ProtustrankaIDrugi_1">BENESCIO INFORMATIKA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BENESCIO INFORMATIKA jednostavno društvo s ograničenom odgovornošću za usluge, OIB 60815696396, Ljudevita Gaja  19 , 10000 Zagreb</izvorni_sadrzaj>
    <derivirana_varijabla naziv="DomainObject.Predmet.ProtustrankaIDrugiAdressOIB_1">BENESCIO INFORMATIKA jednostavno društvo s ograničenom odgovornošću za usluge, OIB 60815696396, Ljudevita Gaja  19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BENESCIO INFORMATIKA jednostavno društvo s ograničenom odgovornošću za usluge</item>
      <item>Nikola Ivančić</item>
    </izvorni_sadrzaj>
    <derivirana_varijabla naziv="DomainObject.Predmet.SudioniciListNaziv_1">
      <item>FINA Regionalni centar Zagreb</item>
      <item>BENESCIO INFORMATIKA jednostavno društvo s ograničenom odgovornošću za usluge</item>
      <item>Nikola Ivančić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BENESCIO INFORMATIKA jednostavno društvo s ograničenom odgovornošću za usluge, OIB 60815696396, Ljudevita Gaja  19 ,10000 Zagreb</item>
      <item>Nikola Ivančić, OIB 12529326237, Ljudevita Gaja 19,10000 Zagreb</item>
    </izvorni_sadrzaj>
    <derivirana_varijabla naziv="DomainObject.Predmet.SudioniciListAdressOIB_1">
      <item>FINA Regionalni centar Zagreb, OIB 85821130368, Trg svibanjskih žrtava 1995. br. 1,10000 Zagreb</item>
      <item>BENESCIO INFORMATIKA jednostavno društvo s ograničenom odgovornošću za usluge, OIB 60815696396, Ljudevita Gaja  19 ,10000 Zagreb</item>
      <item>Nikola Ivančić, OIB 12529326237, Ljudevita Gaja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60815696396</item>
      <item>, OIB 12529326237</item>
    </izvorni_sadrzaj>
    <derivirana_varijabla naziv="DomainObject.Predmet.SudioniciListNazivOIB_1">
      <item>, OIB 85821130368</item>
      <item>, OIB 60815696396</item>
      <item>, OIB 12529326237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1094</properties:Words>
  <properties:Characters>6005</properties:Characters>
  <properties:Lines>128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2018-03-13T12:50:00Z</dcterms:created>
  <dc:creator>Korisnik</dc:creator>
  <cp:lastModifiedBy>Renata Klokočki</cp:lastModifiedBy>
  <cp:lastPrinted>2018-03-13T09:43:00Z</cp:lastPrinted>
  <dcterms:modified xmlns:xsi="http://www.w3.org/2001/XMLSchema-instance" xsi:type="dcterms:W3CDTF">2018-03-13T12:57:00Z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-BENESCIO INFORMATIKA- poziv na uplatu predujma za pokriće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