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785d" w14:paraId="fb6785d" w:rsidRDefault="00C02E46" w:rsidP="005003F6" w:rsidR="005003F6">
      <w:pPr>
        <w:jc w:val="right"/>
        <w15:collapsed w:val="false"/>
      </w:pPr>
      <w:bookmarkStart w:name="_GoBack" w:id="0"/>
      <w:bookmarkEnd w:id="0"/>
      <w:r>
        <w:t>9 St-983</w:t>
      </w:r>
      <w:r w:rsidR="005003F6">
        <w:t>/2016</w:t>
      </w:r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C02E46" w:rsidRPr="005031A4">
        <w:t>DUĆAN j.d.o.o.</w:t>
      </w:r>
      <w:r w:rsidR="00C02E46">
        <w:t xml:space="preserve"> iz Šibenika, Branitelja Domovinskog rata 2E, OIB: </w:t>
      </w:r>
      <w:r w:rsidR="00C02E46" w:rsidRPr="005031A4">
        <w:t>15587157637</w:t>
      </w:r>
      <w:r>
        <w:rPr>
          <w:lang w:val="hr-HR"/>
        </w:rPr>
        <w:t xml:space="preserve">, dana </w:t>
      </w:r>
      <w:r w:rsidR="00C2184A">
        <w:rPr>
          <w:lang w:val="hr-HR"/>
        </w:rPr>
        <w:t>16</w:t>
      </w:r>
      <w:r w:rsidR="00C819A9">
        <w:rPr>
          <w:lang w:val="hr-HR"/>
        </w:rPr>
        <w:t xml:space="preserve">. </w:t>
      </w:r>
      <w:r w:rsidR="002E68CE">
        <w:rPr>
          <w:lang w:val="hr-HR"/>
        </w:rPr>
        <w:t>kolovoza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r w:rsidR="00C02E46">
        <w:t>Anita Ivanda, Šibenik, Branitelja Domovinskog rata 2E, OIB: 20189463971</w:t>
      </w:r>
      <w:r w:rsidR="00C2184A">
        <w:t xml:space="preserve">, </w:t>
      </w:r>
      <w:r w:rsidR="005003F6">
        <w:rPr>
          <w:lang w:val="hr-HR"/>
        </w:rPr>
        <w:t xml:space="preserve">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</w:t>
      </w:r>
      <w:r w:rsidR="00C2184A">
        <w:rPr>
          <w:lang w:val="hr-HR"/>
        </w:rPr>
        <w:t xml:space="preserve"> na bro</w:t>
      </w:r>
      <w:r w:rsidR="009F639F">
        <w:rPr>
          <w:lang w:val="hr-HR"/>
        </w:rPr>
        <w:t>j 05 100</w:t>
      </w:r>
      <w:r w:rsidR="00C02E46">
        <w:rPr>
          <w:lang w:val="hr-HR"/>
        </w:rPr>
        <w:t>-983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</w:t>
      </w:r>
      <w:r w:rsidR="00515C9A" w:rsidRPr="00D17E6A">
        <w:t>AM-</w:t>
      </w:r>
      <w:r w:rsidR="00B00550" w:rsidRPr="00B00550">
        <w:t xml:space="preserve"> </w:t>
      </w:r>
      <w:r w:rsidR="00C02E46" w:rsidRPr="005031A4">
        <w:t>DUĆAN j.d.o.o.</w:t>
      </w:r>
      <w:r w:rsidR="00C02E46">
        <w:t xml:space="preserve"> iz Šibenika, Branitelja Domovinskog rata 2E, OIB: </w:t>
      </w:r>
      <w:r w:rsidR="00C02E46" w:rsidRPr="005031A4">
        <w:t>15587157637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937072">
        <w:rPr>
          <w:lang w:val="hr-HR"/>
        </w:rPr>
        <w:t>16</w:t>
      </w:r>
      <w:r w:rsidR="002E68CE">
        <w:rPr>
          <w:lang w:val="hr-HR"/>
        </w:rPr>
        <w:t>. kolovoza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  <w:r w:rsidR="009039AA">
        <w:rPr>
          <w:lang w:val="hr-HR"/>
        </w:rPr>
        <w:t>, v.r.</w:t>
      </w:r>
    </w:p>
    <w:p w:rsidRDefault="002E68CE" w:rsidP="00C819A9" w:rsidR="002E68CE">
      <w:pPr>
        <w:jc w:val="right"/>
        <w:rPr>
          <w:lang w:val="hr-HR"/>
        </w:rPr>
      </w:pPr>
    </w:p>
    <w:p w:rsidRDefault="00C02E46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St-983</w:t>
      </w:r>
      <w:r w:rsidR="007B156E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C02E46" w:rsidP="004315B7" w:rsidR="00515C9A" w:rsidRPr="00515C9A">
      <w:pPr>
        <w:numPr>
          <w:ilvl w:val="0"/>
          <w:numId w:val="1"/>
        </w:numPr>
        <w:jc w:val="both"/>
        <w:rPr>
          <w:lang w:val="hr-HR"/>
        </w:rPr>
      </w:pPr>
      <w:r>
        <w:t>Anita Ivanda, Šibenik, Branitelja Domovinskog rata 2E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8D4" w:rsidR="00BE48D4">
      <w:r>
        <w:separator/>
      </w:r>
    </w:p>
  </w:endnote>
  <w:endnote w:id="0" w:type="continuationSeparator">
    <w:p w:rsidRDefault="00BE48D4" w:rsidR="00BE4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8D4" w:rsidR="00BE48D4">
      <w:r>
        <w:separator/>
      </w:r>
    </w:p>
  </w:footnote>
  <w:footnote w:id="0" w:type="continuationSeparator">
    <w:p w:rsidRDefault="00BE48D4" w:rsidR="00BE48D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178AB"/>
    <w:rsid w:val="001369EB"/>
    <w:rsid w:val="001C1511"/>
    <w:rsid w:val="0029384C"/>
    <w:rsid w:val="002E68CE"/>
    <w:rsid w:val="00397A5C"/>
    <w:rsid w:val="004252F8"/>
    <w:rsid w:val="004315B7"/>
    <w:rsid w:val="004717C7"/>
    <w:rsid w:val="005003F6"/>
    <w:rsid w:val="00515C9A"/>
    <w:rsid w:val="00517B58"/>
    <w:rsid w:val="005A77FA"/>
    <w:rsid w:val="005F686D"/>
    <w:rsid w:val="00635B39"/>
    <w:rsid w:val="007B156E"/>
    <w:rsid w:val="0087516D"/>
    <w:rsid w:val="009039AA"/>
    <w:rsid w:val="00937072"/>
    <w:rsid w:val="00982F64"/>
    <w:rsid w:val="009915BC"/>
    <w:rsid w:val="009F639F"/>
    <w:rsid w:val="00A81CBF"/>
    <w:rsid w:val="00B00550"/>
    <w:rsid w:val="00B20827"/>
    <w:rsid w:val="00BE48D4"/>
    <w:rsid w:val="00C02E46"/>
    <w:rsid w:val="00C2184A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17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17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DUĆAN jednostavno društvo s ograničenom odgovornošću za trgovinu</izvorni_sadrzaj>
    <derivirana_varijabla naziv="DomainObject.Predmet.ProtustrankaFormated_1">  DUĆAN jednostavno društvo s ograničenom odgovornošću za trgovinu</derivirana_varijabla>
  </DomainObject.Predmet.ProtustrankaFormated>
  <DomainObject.Predmet.ProtustrankaFormatedOIB>
    <izvorni_sadrzaj>  DUĆAN jednostavno društvo s ograničenom odgovornošću za trgovinu, OIB 15587157637</izvorni_sadrzaj>
    <derivirana_varijabla naziv="DomainObject.Predmet.ProtustrankaFormatedOIB_1">  DUĆAN jednostavno društvo s ograničenom odgovornošću za trgovinu, OIB 15587157637</derivirana_varijabla>
  </DomainObject.Predmet.ProtustrankaFormatedOIB>
  <DomainObject.Predmet.ProtustrankaFormatedWithAdress>
    <izvorni_sadrzaj> DUĆAN jednostavno društvo s ograničenom odgovornošću za trgovinu, Branitelja Domovinskog rata 2E, 22000 Šibenik</izvorni_sadrzaj>
    <derivirana_varijabla naziv="DomainObject.Predmet.ProtustrankaFormatedWithAdress_1"> DUĆAN jednostavno društvo s ograničenom odgovornošću za trgovinu, Branitelja Domovinskog rata 2E, 22000 Šibenik</derivirana_varijabla>
  </DomainObject.Predmet.ProtustrankaFormatedWithAdress>
  <DomainObject.Predmet.ProtustrankaFormatedWithAdressOIB>
    <izvorni_sadrzaj> DUĆAN jednostavno društvo s ograničenom odgovornošću za trgovinu, OIB 15587157637, Branitelja Domovinskog rata 2E, 22000 Šibenik</izvorni_sadrzaj>
    <derivirana_varijabla naziv="DomainObject.Predmet.ProtustrankaFormatedWithAdressOIB_1"> DUĆAN jednostavno društvo s ograničenom odgovornošću za trgovinu, OIB 15587157637, Branitelja Domovinskog rata 2E, 22000 Šibenik</derivirana_varijabla>
  </DomainObject.Predmet.ProtustrankaFormatedWithAdressOIB>
  <DomainObject.Predmet.ProtustrankaWithAdress>
    <izvorni_sadrzaj>DUĆAN jednostavno društvo s ograničenom odgovornošću za trgovinu Branitelja Domovinskog rata 2E, 22000 Šibenik</izvorni_sadrzaj>
    <derivirana_varijabla naziv="DomainObject.Predmet.ProtustrankaWithAdress_1">DUĆAN jednostavno društvo s ograničenom odgovornošću za trgovinu Branitelja Domovinskog rata 2E, 22000 Šibenik</derivirana_varijabla>
  </DomainObject.Predmet.ProtustrankaWithAdress>
  <DomainObject.Predmet.ProtustrankaWithAdressOIB>
    <izvorni_sadrzaj>DUĆAN jednostavno društvo s ograničenom odgovornošću za trgovinu, OIB 15587157637, Branitelja Domovinskog rata 2E, 22000 Šibenik</izvorni_sadrzaj>
    <derivirana_varijabla naziv="DomainObject.Predmet.ProtustrankaWithAdressOIB_1">DUĆAN jednostavno društvo s ograničenom odgovornošću za trgovinu, OIB 15587157637, Branitelja Domovinskog rata 2E, 22000 Šibenik</derivirana_varijabla>
  </DomainObject.Predmet.ProtustrankaWithAdressOIB>
  <DomainObject.Predmet.ProtustrankaNazivFormated>
    <izvorni_sadrzaj>DUĆAN jednostavno društvo s ograničenom odgovornošću za trgovinu</izvorni_sadrzaj>
    <derivirana_varijabla naziv="DomainObject.Predmet.ProtustrankaNazivFormated_1">DUĆAN jednostavno društvo s ograničenom odgovornošću za trgovinu</derivirana_varijabla>
  </DomainObject.Predmet.ProtustrankaNazivFormated>
  <DomainObject.Predmet.ProtustrankaNazivFormatedOIB>
    <izvorni_sadrzaj>DUĆAN jednostavno društvo s ograničenom odgovornošću za trgovinu, OIB 15587157637</izvorni_sadrzaj>
    <derivirana_varijabla naziv="DomainObject.Predmet.ProtustrankaNazivFormatedOIB_1">DUĆAN jednostavno društvo s ograničenom odgovornošću za trgovinu, OIB 15587157637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DUĆAN jednostavno društvo s ograničenom odgovornošću za trgovinu</item>
    </izvorni_sadrzaj>
    <derivirana_varijabla naziv="DomainObject.Predmet.ProtuStrankaListFormated_1">
      <item>DUĆAN jednostavno društvo s ograničenom odgovornošću za trgovinu</item>
    </derivirana_varijabla>
  </DomainObject.Predmet.ProtuStrankaListFormated>
  <DomainObject.Predmet.ProtuStrankaListFormatedOIB>
    <izvorni_sadrzaj>
      <item>DUĆAN jednostavno društvo s ograničenom odgovornošću za trgovinu, OIB 15587157637</item>
    </izvorni_sadrzaj>
    <derivirana_varijabla naziv="DomainObject.Predmet.ProtuStrankaListFormatedOIB_1">
      <item>DUĆAN jednostavno društvo s ograničenom odgovornošću za trgovinu, OIB 15587157637</item>
    </derivirana_varijabla>
  </DomainObject.Predmet.ProtuStrankaListFormatedOIB>
  <DomainObject.Predmet.ProtuStrankaListFormatedWithAdress>
    <izvorni_sadrzaj>
      <item>DUĆAN jednostavno društvo s ograničenom odgovornošću za trgovinu, Branitelja Domovinskog rata 2E, 22000 Šibenik</item>
    </izvorni_sadrzaj>
    <derivirana_varijabla naziv="DomainObject.Predmet.ProtuStrankaListFormatedWithAdress_1">
      <item>DUĆAN jednostavno društvo s ograničenom odgovornošću za trgovinu, Branitelja Domovinskog rata 2E, 22000 Šibenik</item>
    </derivirana_varijabla>
  </DomainObject.Predmet.ProtuStrankaListFormatedWithAdress>
  <DomainObject.Predmet.ProtuStrankaListFormatedWithAdressOIB>
    <izvorni_sadrzaj>
      <item>DUĆAN jednostavno društvo s ograničenom odgovornošću za trgovinu, OIB 15587157637, Branitelja Domovinskog rata 2E, 22000 Šibenik</item>
    </izvorni_sadrzaj>
    <derivirana_varijabla naziv="DomainObject.Predmet.ProtuStrankaListFormatedWithAdressOIB_1">
      <item>DUĆAN jednostavno društvo s ograničenom odgovornošću za trgovinu, OIB 15587157637, Branitelja Domovinskog rata 2E, 22000 Šibenik</item>
    </derivirana_varijabla>
  </DomainObject.Predmet.ProtuStrankaListFormatedWithAdressOIB>
  <DomainObject.Predmet.ProtuStrankaListNazivFormated>
    <izvorni_sadrzaj>
      <item>DUĆAN jednostavno društvo s ograničenom odgovornošću za trgovinu</item>
    </izvorni_sadrzaj>
    <derivirana_varijabla naziv="DomainObject.Predmet.ProtuStrankaListNazivFormated_1">
      <item>DUĆAN jednostavno društvo s ograničenom odgovornošću za trgovinu</item>
    </derivirana_varijabla>
  </DomainObject.Predmet.ProtuStrankaListNazivFormated>
  <DomainObject.Predmet.ProtuStrankaListNazivFormatedOIB>
    <izvorni_sadrzaj>
      <item>DUĆAN jednostavno društvo s ograničenom odgovornošću za trgovinu, OIB 15587157637</item>
    </izvorni_sadrzaj>
    <derivirana_varijabla naziv="DomainObject.Predmet.ProtuStrankaListNazivFormatedOIB_1">
      <item>DUĆAN jednostavno društvo s ograničenom odgovornošću za trgovinu, OIB 15587157637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DUĆAN jednostavno društvo s ograničenom odgovornošću za trgovinu</izvorni_sadrzaj>
    <derivirana_varijabla naziv="DomainObject.Predmet.ProtustrankaIDrugi_1">DUĆAN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DUĆAN jednostavno društvo s ograničenom odgovornošću za trgovinu, OIB 15587157637, Branitelja Domovinskog rata 2E, 22000 Šibenik</izvorni_sadrzaj>
    <derivirana_varijabla naziv="DomainObject.Predmet.ProtustrankaIDrugiAdressOIB_1">DUĆAN jednostavno društvo s ograničenom odgovornošću za trgovinu, OIB 15587157637, Branitelja Domovinskog rata 2E,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DUĆAN jednostavno društvo s ograničenom odgovornošću za trgovinu</item>
    </izvorni_sadrzaj>
    <derivirana_varijabla naziv="DomainObject.Predmet.SudioniciListNaziv_1">
      <item>Financijska agencija</item>
      <item>DUĆAN jednostavno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DUĆAN jednostavno društvo s ograničenom odgovornošću za trgovinu, OIB 15587157637, Branitelja Domovinskog rata 2E,22000 Šibenik</item>
    </izvorni_sadrzaj>
    <derivirana_varijabla naziv="DomainObject.Predmet.SudioniciListAdressOIB_1">
      <item>Financijska agencija, OIB 85821130368, Ulica grada Vukovara 70,10000 Zagreb</item>
      <item>DUĆAN jednostavno društvo s ograničenom odgovornošću za trgovinu, OIB 15587157637, Branitelja Domovinskog rata 2E,22000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15587157637</item>
    </izvorni_sadrzaj>
    <derivirana_varijabla naziv="DomainObject.Predmet.SudioniciListNazivOIB_1">
      <item>, OIB 85821130368</item>
      <item>, OIB 15587157637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354</properties:Words>
  <properties:Characters>1813</properties:Characters>
  <properties:Lines>66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2016-08-16T08:28:00Z</dcterms:created>
  <dc:creator>Sektor za informatiku</dc:creator>
  <cp:lastModifiedBy>Marina Gulin</cp:lastModifiedBy>
  <cp:lastPrinted>2016-08-16T08:30:00Z</cp:lastPrinted>
  <dcterms:modified xmlns:xsi="http://www.w3.org/2001/XMLSchema-instance" xsi:type="dcterms:W3CDTF">2016-08-16T08:41:00Z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