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29d4" w14:paraId="be029d4" w:rsidRDefault="00011F2C" w:rsidP="008615FD" w:rsidR="00011F2C" w:rsidRPr="00A32EF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32EF7">
      <w:r w:rsidRPr="00A32EF7">
        <w:rPr>
          <w:rStyle w:val="Naglaeno"/>
        </w:rPr>
        <w:t xml:space="preserve">             </w:t>
      </w:r>
      <w:r w:rsidR="00574060" w:rsidRPr="00A32EF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32EF7"/>
    <w:p w:rsidRDefault="008615FD" w:rsidP="008615FD" w:rsidR="008615FD" w:rsidRPr="00A32EF7">
      <w:pPr>
        <w:ind w:hanging="720" w:left="360"/>
      </w:pPr>
      <w:r w:rsidRPr="00A32EF7">
        <w:t xml:space="preserve">     </w:t>
      </w:r>
      <w:r w:rsidR="00A8162D" w:rsidRPr="00A32EF7">
        <w:t xml:space="preserve">   </w:t>
      </w:r>
      <w:r w:rsidRPr="00A32EF7">
        <w:t>REPUBLIKA HRVATSKA</w:t>
      </w:r>
    </w:p>
    <w:p w:rsidRDefault="008615FD" w:rsidP="008A4695" w:rsidR="008615FD" w:rsidRPr="00A32EF7">
      <w:pPr>
        <w:ind w:hanging="720" w:left="360"/>
      </w:pPr>
      <w:r w:rsidRPr="00A32EF7">
        <w:t xml:space="preserve">     TRGOVAČKI SUD U OSIJEKU</w:t>
      </w:r>
    </w:p>
    <w:p w:rsidRDefault="00D27785" w:rsidP="008615FD" w:rsidR="00D27785" w:rsidRPr="00A32EF7"/>
    <w:p w:rsidRDefault="005A1AB9" w:rsidP="008615FD" w:rsidR="005A1AB9" w:rsidRPr="00A32EF7"/>
    <w:p w:rsidRDefault="005A1AB9" w:rsidP="006904E3" w:rsidR="005A1AB9">
      <w:pPr>
        <w:pStyle w:val="Naslov1"/>
        <w:rPr>
          <w:b w:val="false"/>
        </w:rPr>
      </w:pPr>
      <w:r w:rsidRPr="00A32EF7">
        <w:rPr>
          <w:b w:val="false"/>
        </w:rPr>
        <w:t>U   I M E   R E P U B L I K E   H R V A T S K E</w:t>
      </w:r>
    </w:p>
    <w:p w:rsidRDefault="00D53E30" w:rsidP="006904E3" w:rsidR="00D53E30" w:rsidRPr="00A32EF7">
      <w:pPr>
        <w:pStyle w:val="Naslov1"/>
        <w:rPr>
          <w:b w:val="false"/>
        </w:rPr>
      </w:pPr>
    </w:p>
    <w:p w:rsidRDefault="005A1AB9" w:rsidP="006904E3" w:rsidR="005A1AB9" w:rsidRPr="00A32EF7">
      <w:pPr>
        <w:keepNext/>
        <w:jc w:val="center"/>
        <w:outlineLvl w:val="1"/>
        <w:rPr>
          <w:rFonts w:eastAsia="Arial Unicode MS"/>
          <w:bCs/>
        </w:rPr>
      </w:pPr>
      <w:r w:rsidRPr="00A32EF7">
        <w:rPr>
          <w:rFonts w:eastAsia="Arial Unicode MS"/>
          <w:bCs/>
        </w:rPr>
        <w:t>R J E Š E NJ E</w:t>
      </w:r>
    </w:p>
    <w:p w:rsidRDefault="009B4A86" w:rsidP="00FE3F69" w:rsidR="009B4A86" w:rsidRPr="00A32EF7">
      <w:pPr>
        <w:rPr>
          <w:b/>
          <w:bCs/>
        </w:rPr>
      </w:pPr>
    </w:p>
    <w:p w:rsidRDefault="005A1AB9" w:rsidP="00FE3F69" w:rsidR="005A1AB9" w:rsidRPr="00A32EF7">
      <w:pPr>
        <w:rPr>
          <w:b/>
          <w:bCs/>
        </w:rPr>
      </w:pPr>
    </w:p>
    <w:p w:rsidRDefault="00C94236" w:rsidP="00C94236" w:rsidR="00C94236" w:rsidRPr="00A32EF7">
      <w:pPr>
        <w:ind w:firstLine="708"/>
        <w:jc w:val="both"/>
        <w:rPr>
          <w:color w:val="000000"/>
        </w:rPr>
      </w:pPr>
      <w:r w:rsidRPr="00A32EF7">
        <w:rPr>
          <w:color w:val="000000"/>
        </w:rPr>
        <w:t xml:space="preserve">Trgovački sud u Osijeku, </w:t>
      </w:r>
      <w:r w:rsidRPr="00A32EF7">
        <w:t>po stečajnom sucu mr. sc. Borisu Vukoviću</w:t>
      </w:r>
      <w:r w:rsidRPr="00A32EF7">
        <w:rPr>
          <w:color w:val="000000"/>
        </w:rPr>
        <w:t xml:space="preserve">, povodom prijedloga predlagatelja dužnika MAGOR-KRAPINA d.o.o., Krapina, Frana Galovića 15, MBS: 080021577, OIB: 21150080325 zastupanog po punomoćniku Krunoslavu </w:t>
      </w:r>
      <w:proofErr w:type="spellStart"/>
      <w:r w:rsidRPr="00A32EF7">
        <w:rPr>
          <w:color w:val="000000"/>
        </w:rPr>
        <w:t>Canjuga</w:t>
      </w:r>
      <w:proofErr w:type="spellEnd"/>
      <w:r w:rsidRPr="00A32EF7">
        <w:rPr>
          <w:color w:val="000000"/>
        </w:rPr>
        <w:t xml:space="preserve"> odvjetniku iz Sesveta, Rimski put </w:t>
      </w:r>
      <w:proofErr w:type="spellStart"/>
      <w:r w:rsidRPr="00A32EF7">
        <w:rPr>
          <w:color w:val="000000"/>
        </w:rPr>
        <w:t>bb</w:t>
      </w:r>
      <w:proofErr w:type="spellEnd"/>
      <w:r w:rsidRPr="00A32EF7">
        <w:rPr>
          <w:color w:val="000000"/>
        </w:rPr>
        <w:t xml:space="preserve">, za otvaranje stečajnog postupka nad dužnikom: </w:t>
      </w:r>
      <w:r w:rsidR="002E6BF1" w:rsidRPr="00A32EF7">
        <w:t>MAGOR-KRAPINA d.o.o., Krapina, Frana Galovića 15, MBS: 080021577, OIB: 21150080325</w:t>
      </w:r>
      <w:r w:rsidRPr="00A32EF7">
        <w:rPr>
          <w:color w:val="000000"/>
        </w:rPr>
        <w:t xml:space="preserve">, dana 5. studenog 2018. godine </w:t>
      </w:r>
    </w:p>
    <w:p w:rsidRDefault="00F35F76" w:rsidP="00C94236" w:rsidR="00F35F76" w:rsidRPr="00A32EF7">
      <w:pPr>
        <w:ind w:firstLine="708"/>
        <w:jc w:val="both"/>
      </w:pPr>
    </w:p>
    <w:p w:rsidRDefault="00C95585" w:rsidP="00C95585" w:rsidR="00C95585" w:rsidRPr="00A32EF7">
      <w:pPr>
        <w:jc w:val="both"/>
      </w:pPr>
    </w:p>
    <w:p w:rsidRDefault="00C95585" w:rsidP="00C95585" w:rsidR="00C95585" w:rsidRPr="00A32EF7">
      <w:pPr>
        <w:jc w:val="center"/>
      </w:pPr>
      <w:r w:rsidRPr="00A32EF7">
        <w:t>r i j e š i o  j e</w:t>
      </w:r>
    </w:p>
    <w:p w:rsidRDefault="00C95585" w:rsidP="00C95585" w:rsidR="00C95585" w:rsidRPr="00A32EF7">
      <w:pPr>
        <w:jc w:val="center"/>
      </w:pPr>
    </w:p>
    <w:p w:rsidRDefault="00C95585" w:rsidP="00C95585" w:rsidR="00C95585" w:rsidRPr="00A32EF7">
      <w:pPr>
        <w:jc w:val="both"/>
      </w:pPr>
    </w:p>
    <w:p w:rsidRDefault="00F35F76" w:rsidP="002E6BF1" w:rsidR="00F35F76" w:rsidRPr="00A32EF7">
      <w:pPr>
        <w:autoSpaceDE w:val="false"/>
        <w:autoSpaceDN w:val="false"/>
        <w:adjustRightInd w:val="false"/>
        <w:ind w:firstLine="708"/>
        <w:jc w:val="both"/>
      </w:pPr>
      <w:r w:rsidRPr="00A32EF7">
        <w:t xml:space="preserve">Odbacuje se prijedlog za otvaranje stečajnog postupka nad dužnikom </w:t>
      </w:r>
      <w:r w:rsidR="002E6BF1" w:rsidRPr="00A32EF7">
        <w:t>MAGOR-KRAPINA d.o.o. u stečaju, Krapina, Frana Galovića 15, MBS: 080021577, OIB: 21150080325</w:t>
      </w:r>
      <w:r w:rsidRPr="00A32EF7">
        <w:rPr>
          <w:bCs/>
        </w:rPr>
        <w:t>.</w:t>
      </w:r>
    </w:p>
    <w:p w:rsidRDefault="00F35F76" w:rsidP="00F35F76" w:rsidR="00F35F76" w:rsidRPr="00A32EF7">
      <w:pPr>
        <w:jc w:val="both"/>
      </w:pPr>
    </w:p>
    <w:p w:rsidRDefault="00F35F76" w:rsidP="00F35F76" w:rsidR="00F35F76" w:rsidRPr="00A32EF7">
      <w:pPr>
        <w:jc w:val="center"/>
      </w:pPr>
      <w:r w:rsidRPr="00A32EF7">
        <w:t>Obrazloženje</w:t>
      </w:r>
    </w:p>
    <w:p w:rsidRDefault="00F35F76" w:rsidP="00F35F76" w:rsidR="00F35F76" w:rsidRPr="00A32EF7">
      <w:pPr>
        <w:jc w:val="center"/>
      </w:pPr>
    </w:p>
    <w:p w:rsidRDefault="002E6BF1" w:rsidP="00F35F76" w:rsidR="002E6BF1" w:rsidRPr="00A32EF7">
      <w:pPr>
        <w:jc w:val="center"/>
      </w:pPr>
    </w:p>
    <w:p w:rsidRDefault="002E6BF1" w:rsidP="00F35F76" w:rsidR="002E6BF1" w:rsidRPr="00A32EF7">
      <w:pPr>
        <w:jc w:val="both"/>
      </w:pPr>
      <w:r w:rsidRPr="00A32EF7">
        <w:tab/>
      </w:r>
      <w:r w:rsidR="006B3ABE">
        <w:t xml:space="preserve">Dana 25. travnja 2017. </w:t>
      </w:r>
      <w:r w:rsidR="00F35F76" w:rsidRPr="00A32EF7">
        <w:t xml:space="preserve">dužnik </w:t>
      </w:r>
      <w:r w:rsidRPr="00A32EF7">
        <w:rPr>
          <w:color w:val="000000"/>
        </w:rPr>
        <w:t xml:space="preserve">MAGOR-KRAPINA d.o.o., Krapina, Frana Galovića 15, MBS: 080021577, OIB: 21150080325 </w:t>
      </w:r>
      <w:r w:rsidR="006B3ABE">
        <w:rPr>
          <w:color w:val="000000"/>
        </w:rPr>
        <w:t xml:space="preserve">koga zastupa punomoćnik – odvjetnik </w:t>
      </w:r>
      <w:r w:rsidR="00F35F76" w:rsidRPr="00A32EF7">
        <w:t xml:space="preserve">podnio </w:t>
      </w:r>
      <w:r w:rsidR="006B3ABE">
        <w:t xml:space="preserve">je </w:t>
      </w:r>
      <w:r w:rsidR="00F35F76" w:rsidRPr="00A32EF7">
        <w:t xml:space="preserve">ovom sudu prijedlog za otvaranje stečajnog postupka. </w:t>
      </w:r>
    </w:p>
    <w:p w:rsidRDefault="002E6BF1" w:rsidP="00F35F76" w:rsidR="002E6BF1" w:rsidRPr="00A32EF7">
      <w:pPr>
        <w:jc w:val="both"/>
      </w:pPr>
    </w:p>
    <w:p w:rsidRDefault="002E6BF1" w:rsidP="00F35F76" w:rsidR="00F35F76" w:rsidRPr="00A32EF7">
      <w:pPr>
        <w:jc w:val="both"/>
      </w:pPr>
      <w:r w:rsidRPr="00A32EF7">
        <w:tab/>
      </w:r>
      <w:r w:rsidR="00F35F76" w:rsidRPr="00A32EF7">
        <w:t xml:space="preserve">Međutim, uvidom u sudski registar sud je utvrdio da je Trgovački sud u Zagrebu brisao iz sudskog registra stečajnog dužnika </w:t>
      </w:r>
      <w:r w:rsidR="00A32EF7" w:rsidRPr="00A32EF7">
        <w:rPr>
          <w:color w:val="000000"/>
        </w:rPr>
        <w:t>MAGOR-KRAPINA d.o.o. u stečaju</w:t>
      </w:r>
      <w:r w:rsidRPr="00A32EF7">
        <w:rPr>
          <w:color w:val="000000"/>
        </w:rPr>
        <w:t>, MBS: 080021577, OIB: 21150080325</w:t>
      </w:r>
      <w:r w:rsidR="00F35F76" w:rsidRPr="00A32EF7">
        <w:t xml:space="preserve"> i to dana 20. srpnja 2018. rješenjem </w:t>
      </w:r>
      <w:proofErr w:type="spellStart"/>
      <w:r w:rsidR="00F35F76" w:rsidRPr="00A32EF7">
        <w:t>Tt</w:t>
      </w:r>
      <w:proofErr w:type="spellEnd"/>
      <w:r w:rsidR="00F35F76" w:rsidRPr="00A32EF7">
        <w:t>-18/24331-1 budući da je Trgovački sud u Zagrebu rješenjem broj 71 St-2173/2017 od 28. veljače 2018. godine otvorio i istovremeno zaključio stečajni postupak nad navedenim istim stečajnim dužnikom, te navedeni subjekt više ne postoji.</w:t>
      </w:r>
    </w:p>
    <w:p w:rsidRDefault="002E6BF1" w:rsidP="00F35F76" w:rsidR="002E6BF1" w:rsidRPr="00A32EF7">
      <w:pPr>
        <w:jc w:val="both"/>
      </w:pPr>
    </w:p>
    <w:p w:rsidRDefault="002E6BF1" w:rsidP="002E6BF1" w:rsidR="005A1AB9">
      <w:pPr>
        <w:pStyle w:val="Tijeloteksta"/>
        <w:rPr>
          <w:sz w:val="24"/>
        </w:rPr>
      </w:pPr>
      <w:r w:rsidRPr="00A32EF7">
        <w:rPr>
          <w:sz w:val="24"/>
        </w:rPr>
        <w:tab/>
      </w:r>
      <w:r w:rsidR="00F35F76" w:rsidRPr="00A32EF7">
        <w:rPr>
          <w:sz w:val="24"/>
        </w:rPr>
        <w:t xml:space="preserve">Prema članku 3. stavak 1. </w:t>
      </w:r>
      <w:r w:rsidRPr="00A32EF7">
        <w:rPr>
          <w:sz w:val="24"/>
        </w:rPr>
        <w:t xml:space="preserve">Stečajnog zakona (Narodne novine broj 71/15 i 104/17; u daljnjem tekstu SZ) </w:t>
      </w:r>
      <w:r w:rsidR="00F35F76" w:rsidRPr="00A32EF7">
        <w:rPr>
          <w:sz w:val="24"/>
        </w:rPr>
        <w:t xml:space="preserve">stečaj se može provesti nad pravnom osobom, te nad imovinom dužnika pojedinca, ako zakonom nije drukčije određeno. Budući da </w:t>
      </w:r>
      <w:r w:rsidR="00086463" w:rsidRPr="00A32EF7">
        <w:rPr>
          <w:sz w:val="24"/>
        </w:rPr>
        <w:t>MAGOR-KRAPINA d.o.o. u stečaju, Krapina, Frana Galovića 15, MBS: 080021577, OIB: 21150080325</w:t>
      </w:r>
      <w:r w:rsidR="00F35F76" w:rsidRPr="00A32EF7">
        <w:rPr>
          <w:sz w:val="24"/>
        </w:rPr>
        <w:t xml:space="preserve"> više ne postoji i </w:t>
      </w:r>
      <w:r w:rsidR="00F35F76" w:rsidRPr="00A32EF7">
        <w:rPr>
          <w:sz w:val="24"/>
        </w:rPr>
        <w:lastRenderedPageBreak/>
        <w:t>nema više svojstvo pravne osobe, nad njime nije moguće provesti stečajni postupak te je predlagateljev prijedlog valjalo odbaciti.</w:t>
      </w:r>
    </w:p>
    <w:p w:rsidRDefault="00D53E30" w:rsidP="002E6BF1" w:rsidR="00D53E30" w:rsidRPr="00A32EF7">
      <w:pPr>
        <w:pStyle w:val="Tijeloteksta"/>
        <w:rPr>
          <w:sz w:val="24"/>
        </w:rPr>
      </w:pPr>
    </w:p>
    <w:p w:rsidRDefault="00F35F76" w:rsidP="00F35F76" w:rsidR="00F35F76" w:rsidRPr="00A32EF7">
      <w:pPr>
        <w:jc w:val="both"/>
      </w:pPr>
    </w:p>
    <w:p w:rsidRDefault="009B4A86" w:rsidP="00F37FD9" w:rsidR="009B4A86" w:rsidRPr="00A32EF7">
      <w:pPr>
        <w:jc w:val="center"/>
        <w:rPr>
          <w:bCs/>
        </w:rPr>
      </w:pPr>
      <w:r w:rsidRPr="00A32EF7">
        <w:rPr>
          <w:bCs/>
        </w:rPr>
        <w:t xml:space="preserve">U Osijeku </w:t>
      </w:r>
      <w:r w:rsidR="00F35F76" w:rsidRPr="00A32EF7">
        <w:rPr>
          <w:bCs/>
        </w:rPr>
        <w:t>5. studenog</w:t>
      </w:r>
      <w:r w:rsidR="00837F68" w:rsidRPr="00A32EF7">
        <w:rPr>
          <w:bCs/>
        </w:rPr>
        <w:t xml:space="preserve"> 2018</w:t>
      </w:r>
      <w:r w:rsidR="0012147C" w:rsidRPr="00A32EF7">
        <w:rPr>
          <w:bCs/>
        </w:rPr>
        <w:t>.</w:t>
      </w:r>
      <w:r w:rsidRPr="00A32EF7">
        <w:rPr>
          <w:bCs/>
        </w:rPr>
        <w:t xml:space="preserve"> </w:t>
      </w:r>
    </w:p>
    <w:p w:rsidRDefault="009B4A86" w:rsidP="009B4A86" w:rsidR="009B4A86" w:rsidRPr="00A32EF7">
      <w:pPr>
        <w:jc w:val="center"/>
        <w:rPr>
          <w:bCs/>
        </w:rPr>
      </w:pPr>
    </w:p>
    <w:p w:rsidRDefault="00D30FEE" w:rsidP="009B4A86" w:rsidR="009B4A86" w:rsidRPr="00A32EF7">
      <w:pPr>
        <w:ind w:left="5580"/>
        <w:jc w:val="center"/>
      </w:pPr>
      <w:r w:rsidRPr="00A32EF7">
        <w:rPr>
          <w:bCs/>
        </w:rPr>
        <w:t>STEČAJNI SUDAC</w:t>
      </w:r>
    </w:p>
    <w:p w:rsidRDefault="009B4A86" w:rsidP="000C619E" w:rsidR="000C619E" w:rsidRPr="00A32EF7">
      <w:pPr>
        <w:ind w:left="5580"/>
        <w:jc w:val="center"/>
      </w:pPr>
      <w:r w:rsidRPr="00A32EF7">
        <w:t>mr.</w:t>
      </w:r>
      <w:r w:rsidR="00FE3F69" w:rsidRPr="00A32EF7">
        <w:t xml:space="preserve"> </w:t>
      </w:r>
      <w:r w:rsidRPr="00A32EF7">
        <w:t>sc. Boris Vuković</w:t>
      </w:r>
    </w:p>
    <w:p w:rsidRDefault="00B75CAB" w:rsidP="000C619E" w:rsidR="00B75CAB" w:rsidRPr="00A32EF7">
      <w:pPr>
        <w:ind w:left="5580"/>
        <w:jc w:val="center"/>
      </w:pPr>
    </w:p>
    <w:p w:rsidRDefault="00B47E69" w:rsidP="00B258A7" w:rsidR="00B47E69" w:rsidRPr="00A32EF7"/>
    <w:p w:rsidRDefault="00CD7F07" w:rsidP="00CD7F07" w:rsidR="00CD7F07" w:rsidRPr="00A32EF7">
      <w:r w:rsidRPr="00A32EF7">
        <w:t>Zapisničar Danijela Špeletić</w:t>
      </w:r>
    </w:p>
    <w:p w:rsidRDefault="009E5F02" w:rsidP="00CD7F07" w:rsidR="009E5F02" w:rsidRPr="00A32EF7"/>
    <w:p w:rsidRDefault="00B258A7" w:rsidP="00FE3F69" w:rsidR="00B258A7" w:rsidRPr="00A32EF7"/>
    <w:p w:rsidRDefault="00997365" w:rsidP="00997365" w:rsidR="00997365" w:rsidRPr="00A32EF7">
      <w:pPr>
        <w:tabs>
          <w:tab w:pos="0" w:val="left"/>
        </w:tabs>
      </w:pPr>
      <w:r w:rsidRPr="00A32EF7">
        <w:t xml:space="preserve">UPUTA O PRAVNOM LIJEKU: </w:t>
      </w:r>
    </w:p>
    <w:p w:rsidRDefault="004C5084" w:rsidP="004C5084" w:rsidR="004C5084" w:rsidRPr="00A32EF7">
      <w:pPr>
        <w:jc w:val="both"/>
      </w:pPr>
      <w:r w:rsidRPr="00A32EF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4C5084" w:rsidP="004C5084" w:rsidR="004C5084" w:rsidRPr="00A32EF7">
      <w:pPr>
        <w:jc w:val="both"/>
      </w:pPr>
    </w:p>
    <w:p w:rsidRDefault="004C5084" w:rsidP="004C5084" w:rsidR="004C5084" w:rsidRPr="00A32EF7">
      <w:pPr>
        <w:jc w:val="both"/>
      </w:pPr>
      <w:r w:rsidRPr="00A32EF7">
        <w:t>DNA:</w:t>
      </w:r>
    </w:p>
    <w:p w:rsidRDefault="004C5084" w:rsidP="004C5084" w:rsidR="004C5084" w:rsidRPr="00A32EF7">
      <w:pPr>
        <w:jc w:val="both"/>
      </w:pPr>
      <w:r w:rsidRPr="00A32EF7">
        <w:t>-</w:t>
      </w:r>
      <w:proofErr w:type="spellStart"/>
      <w:r w:rsidRPr="00A32EF7">
        <w:t>eOglasna</w:t>
      </w:r>
      <w:proofErr w:type="spellEnd"/>
      <w:r w:rsidRPr="00A32EF7">
        <w:t xml:space="preserve"> ploča</w:t>
      </w:r>
    </w:p>
    <w:p w:rsidRDefault="004C5084" w:rsidP="004C5084" w:rsidR="004C5084" w:rsidRPr="00A32EF7">
      <w:pPr>
        <w:jc w:val="both"/>
      </w:pPr>
      <w:r w:rsidRPr="00A32EF7">
        <w:t>-riješeno odbacivanjem</w:t>
      </w:r>
    </w:p>
    <w:p w:rsidRDefault="004C5084" w:rsidP="004C5084" w:rsidR="004C5084" w:rsidRPr="00A32EF7">
      <w:pPr>
        <w:jc w:val="both"/>
      </w:pPr>
      <w:r w:rsidRPr="00A32EF7">
        <w:t xml:space="preserve">-kal </w:t>
      </w:r>
      <w:r w:rsidR="001569F7" w:rsidRPr="00A32EF7">
        <w:t>0</w:t>
      </w:r>
      <w:r w:rsidRPr="00A32EF7">
        <w:t>5.12.</w:t>
      </w:r>
      <w:r w:rsidR="001569F7" w:rsidRPr="00A32EF7">
        <w:t>20</w:t>
      </w:r>
      <w:r w:rsidRPr="00A32EF7">
        <w:t>18</w:t>
      </w:r>
      <w:r w:rsidR="001569F7" w:rsidRPr="00A32EF7">
        <w:t>.</w:t>
      </w: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32EF7"/>
    <w:p w:rsidRDefault="008615FD" w:rsidP="008615FD" w:rsidR="008615FD" w:rsidRPr="00A32EF7">
      <w:pPr>
        <w:pStyle w:val="Tijeloteksta"/>
        <w:jc w:val="left"/>
        <w:rPr>
          <w:sz w:val="24"/>
        </w:rPr>
      </w:pP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  <w:t xml:space="preserve"> </w:t>
      </w:r>
      <w:r w:rsidRPr="00A32EF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8615FD" w:rsidP="008615FD" w:rsidR="008615FD" w:rsidRPr="00A32EF7">
      <w:pPr>
        <w:pStyle w:val="Tijeloteksta"/>
        <w:jc w:val="left"/>
        <w:rPr>
          <w:sz w:val="24"/>
        </w:rPr>
      </w:pPr>
      <w:r w:rsidRPr="00A32EF7">
        <w:rPr>
          <w:sz w:val="24"/>
        </w:rPr>
        <w:t xml:space="preserve">                                                                                                                                </w:t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</w:p>
    <w:p w:rsidRDefault="008615FD" w:rsidP="008615FD" w:rsidR="008615FD" w:rsidRPr="00A32EF7">
      <w:pPr>
        <w:pStyle w:val="Tijeloteksta"/>
        <w:jc w:val="left"/>
        <w:rPr>
          <w:sz w:val="24"/>
        </w:rPr>
      </w:pP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</w:r>
      <w:r w:rsidRPr="00A32EF7">
        <w:rPr>
          <w:sz w:val="24"/>
        </w:rPr>
        <w:tab/>
        <w:t xml:space="preserve">   </w:t>
      </w:r>
      <w:r w:rsidRPr="00A32EF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32EF7">
      <w:pPr>
        <w:pStyle w:val="Tijeloteksta"/>
        <w:jc w:val="left"/>
        <w:rPr>
          <w:sz w:val="24"/>
        </w:rPr>
      </w:pPr>
    </w:p>
    <w:p w:rsidRDefault="006D3C3F" w:rsidP="008615FD" w:rsidR="006D3C3F" w:rsidRPr="00A32EF7"/>
    <w:sectPr w:rsidSect="00606835" w:rsidR="006D3C3F" w:rsidRPr="00A32E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692" w:rsidR="00813692">
      <w:r>
        <w:separator/>
      </w:r>
    </w:p>
  </w:endnote>
  <w:endnote w:id="0" w:type="continuationSeparator">
    <w:p w:rsidRDefault="00813692" w:rsidR="00813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692" w:rsidR="00813692">
      <w:r>
        <w:separator/>
      </w:r>
    </w:p>
  </w:footnote>
  <w:footnote w:id="0" w:type="continuationSeparator">
    <w:p w:rsidRDefault="00813692" w:rsidR="00813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5733C" w:rsidR="00D573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5733C">
      <w:t>7 St-1316/17-</w:t>
    </w:r>
    <w:proofErr w:type="spellStart"/>
    <w:r w:rsidR="00D5733C">
      <w:t>17</w:t>
    </w:r>
    <w:proofErr w:type="spellEnd"/>
  </w:p>
  <w:p w:rsidRDefault="00807CFA" w:rsidP="00807CFA" w:rsidR="00807CFA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5733C" w:rsidR="00D573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5733C">
      <w:t>7 St-1316/17-</w:t>
    </w:r>
    <w:proofErr w:type="spellStart"/>
    <w:r w:rsidR="00D5733C">
      <w:t>17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E12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6463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E50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28F1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47C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69F7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6BE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3D0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4DDA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F4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6BF1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33ACC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0611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0BF6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037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508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AB9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7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B2A"/>
    <w:rsid w:val="006734F9"/>
    <w:rsid w:val="00675C44"/>
    <w:rsid w:val="00676171"/>
    <w:rsid w:val="00676D81"/>
    <w:rsid w:val="006813D5"/>
    <w:rsid w:val="006816AC"/>
    <w:rsid w:val="00681ED4"/>
    <w:rsid w:val="00682070"/>
    <w:rsid w:val="00682B75"/>
    <w:rsid w:val="00687130"/>
    <w:rsid w:val="006874B5"/>
    <w:rsid w:val="006904CA"/>
    <w:rsid w:val="006904E3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3ABE"/>
    <w:rsid w:val="006B648C"/>
    <w:rsid w:val="006B65CE"/>
    <w:rsid w:val="006B72EF"/>
    <w:rsid w:val="006B7989"/>
    <w:rsid w:val="006B7F34"/>
    <w:rsid w:val="006C05C3"/>
    <w:rsid w:val="006C39FE"/>
    <w:rsid w:val="006C4AE9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46E15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3692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37F68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365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02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2EF7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88A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49B8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AC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431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236"/>
    <w:rsid w:val="00C95585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E30"/>
    <w:rsid w:val="00D5471D"/>
    <w:rsid w:val="00D548EA"/>
    <w:rsid w:val="00D54C02"/>
    <w:rsid w:val="00D5671C"/>
    <w:rsid w:val="00D5733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2CDB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3F6F"/>
    <w:rsid w:val="00DF5C5B"/>
    <w:rsid w:val="00DF6E1C"/>
    <w:rsid w:val="00E0027F"/>
    <w:rsid w:val="00E0055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B2A"/>
    <w:rsid w:val="00E11EB7"/>
    <w:rsid w:val="00E1535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5F76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3168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BF6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33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A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3A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3A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33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3A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3A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4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6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39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7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02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28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43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0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3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St-1316/2017-17</izvorni_sadrzaj>
    <derivirana_varijabla naziv="DomainObject.Oznaka_1">St-1316/2017-17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St-1316/2017</izvorni_sadrzaj>
    <derivirana_varijabla naziv="DomainObject.Predmet.OznakaBroj_1">St-1316/2017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MAGOR-KRAPINA d.o.o.</izvorni_sadrzaj>
    <derivirana_varijabla naziv="DomainObject.Predmet.StrankaFormated_1">  MAGOR-KRAPINA d.o.o.</derivirana_varijabla>
  </DomainObject.Predmet.StrankaFormated>
  <DomainObject.Predmet.StrankaFormatedOIB>
    <izvorni_sadrzaj>  MAGOR-KRAPINA d.o.o., OIB 21150080325</izvorni_sadrzaj>
    <derivirana_varijabla naziv="DomainObject.Predmet.StrankaFormatedOIB_1">  MAGOR-KRAPINA d.o.o., OIB 21150080325</derivirana_varijabla>
  </DomainObject.Predmet.StrankaFormatedOIB>
  <DomainObject.Predmet.StrankaFormatedWithAdress>
    <izvorni_sadrzaj> MAGOR-KRAPINA d.o.o., Frana Galovića 15, 49000 Krapina</izvorni_sadrzaj>
    <derivirana_varijabla naziv="DomainObject.Predmet.StrankaFormatedWithAdress_1"> MAGOR-KRAPINA d.o.o., Frana Galovića 15, 49000 Krapina</derivirana_varijabla>
  </DomainObject.Predmet.StrankaFormatedWithAdress>
  <DomainObject.Predmet.StrankaFormatedWithAdressOIB>
    <izvorni_sadrzaj> MAGOR-KRAPINA d.o.o., OIB 21150080325, Frana Galovića 15, 49000 Krapina</izvorni_sadrzaj>
    <derivirana_varijabla naziv="DomainObject.Predmet.StrankaFormatedWithAdressOIB_1"> MAGOR-KRAPINA d.o.o., OIB 21150080325, Frana Galovića 15, 49000 Krapina</derivirana_varijabla>
  </DomainObject.Predmet.StrankaFormatedWithAdressOIB>
  <DomainObject.Predmet.StrankaWithAdress>
    <izvorni_sadrzaj>MAGOR-KRAPINA d.o.o. Frana Galovića 15,49000 Krapina</izvorni_sadrzaj>
    <derivirana_varijabla naziv="DomainObject.Predmet.StrankaWithAdress_1">MAGOR-KRAPINA d.o.o. Frana Galovića 15,49000 Krapina</derivirana_varijabla>
  </DomainObject.Predmet.StrankaWithAdress>
  <DomainObject.Predmet.StrankaWithAdressOIB>
    <izvorni_sadrzaj>MAGOR-KRAPINA d.o.o., OIB 21150080325, Frana Galovića 15,49000 Krapina</izvorni_sadrzaj>
    <derivirana_varijabla naziv="DomainObject.Predmet.StrankaWithAdressOIB_1">MAGOR-KRAPINA d.o.o., OIB 21150080325, Frana Galovića 15,49000 Krapina</derivirana_varijabla>
  </DomainObject.Predmet.StrankaWithAdressOIB>
  <DomainObject.Predmet.StrankaNazivFormated>
    <izvorni_sadrzaj>MAGOR-KRAPINA d.o.o.</izvorni_sadrzaj>
    <derivirana_varijabla naziv="DomainObject.Predmet.StrankaNazivFormated_1">MAGOR-KRAPINA d.o.o.</derivirana_varijabla>
  </DomainObject.Predmet.StrankaNazivFormated>
  <DomainObject.Predmet.StrankaNazivFormatedOIB>
    <izvorni_sadrzaj>MAGOR-KRAPINA d.o.o., OIB 21150080325</izvorni_sadrzaj>
    <derivirana_varijabla naziv="DomainObject.Predmet.StrankaNazivFormatedOIB_1">MAGOR-KRAPINA d.o.o., OIB 21150080325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MAGOR-KRAPINA d.o.o.</item>
    </izvorni_sadrzaj>
    <derivirana_varijabla naziv="DomainObject.Predmet.StrankaListFormated_1">
      <item>MAGOR-KRAPINA d.o.o.</item>
    </derivirana_varijabla>
  </DomainObject.Predmet.StrankaListFormated>
  <DomainObject.Predmet.StrankaListFormatedOIB>
    <izvorni_sadrzaj>
      <item>MAGOR-KRAPINA d.o.o., OIB 21150080325</item>
    </izvorni_sadrzaj>
    <derivirana_varijabla naziv="DomainObject.Predmet.StrankaListFormatedOIB_1">
      <item>MAGOR-KRAPINA d.o.o., OIB 21150080325</item>
    </derivirana_varijabla>
  </DomainObject.Predmet.StrankaListFormatedOIB>
  <DomainObject.Predmet.StrankaListFormatedWithAdress>
    <izvorni_sadrzaj>
      <item>MAGOR-KRAPINA d.o.o., Frana Galovića 15, 49000 Krapina</item>
    </izvorni_sadrzaj>
    <derivirana_varijabla naziv="DomainObject.Predmet.StrankaListFormatedWithAdress_1">
      <item>MAGOR-KRAPINA d.o.o., Frana Galovića 15, 49000 Krapina</item>
    </derivirana_varijabla>
  </DomainObject.Predmet.StrankaListFormatedWithAdress>
  <DomainObject.Predmet.StrankaListFormatedWithAdressOIB>
    <izvorni_sadrzaj>
      <item>MAGOR-KRAPINA d.o.o., OIB 21150080325, Frana Galovića 15, 49000 Krapina</item>
    </izvorni_sadrzaj>
    <derivirana_varijabla naziv="DomainObject.Predmet.StrankaListFormatedWithAdressOIB_1">
      <item>MAGOR-KRAPINA d.o.o., OIB 21150080325, Frana Galovića 15, 49000 Krapina</item>
    </derivirana_varijabla>
  </DomainObject.Predmet.StrankaListFormatedWithAdressOIB>
  <DomainObject.Predmet.StrankaListNazivFormated>
    <izvorni_sadrzaj>
      <item>MAGOR-KRAPINA d.o.o.</item>
    </izvorni_sadrzaj>
    <derivirana_varijabla naziv="DomainObject.Predmet.StrankaListNazivFormated_1">
      <item>MAGOR-KRAPINA d.o.o.</item>
    </derivirana_varijabla>
  </DomainObject.Predmet.StrankaListNazivFormated>
  <DomainObject.Predmet.StrankaListNazivFormatedOIB>
    <izvorni_sadrzaj>
      <item>MAGOR-KRAPINA d.o.o., OIB 21150080325</item>
    </izvorni_sadrzaj>
    <derivirana_varijabla naziv="DomainObject.Predmet.StrankaListNazivFormatedOIB_1">
      <item>MAGOR-KRAPINA d.o.o., OIB 21150080325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Krunoslav Canjuga</item>
    </izvorni_sadrzaj>
    <derivirana_varijabla naziv="DomainObject.Predmet.OstaliListFormated_1">
      <item>Krunoslav Canjuga</item>
    </derivirana_varijabla>
  </DomainObject.Predmet.OstaliListFormated>
  <DomainObject.Predmet.OstaliListFormatedOIB>
    <izvorni_sadrzaj>
      <item>Krunoslav Canjuga, OIB 14148444207</item>
    </izvorni_sadrzaj>
    <derivirana_varijabla naziv="DomainObject.Predmet.OstaliListFormatedOIB_1">
      <item>Krunoslav Canjuga, OIB 14148444207</item>
    </derivirana_varijabla>
  </DomainObject.Predmet.OstaliListFormatedOIB>
  <DomainObject.Predmet.OstaliListFormatedWithAdress>
    <izvorni_sadrzaj>
      <item>Krunoslav Canjuga, Rimski put bb, 10360 Sesvete</item>
    </izvorni_sadrzaj>
    <derivirana_varijabla naziv="DomainObject.Predmet.OstaliListFormatedWithAdress_1">
      <item>Krunoslav Canjuga, Rimski put bb, 10360 Sesvete</item>
    </derivirana_varijabla>
  </DomainObject.Predmet.OstaliListFormatedWithAdress>
  <DomainObject.Predmet.OstaliListFormatedWithAdressOIB>
    <izvorni_sadrzaj>
      <item>Krunoslav Canjuga, OIB 14148444207, Rimski put bb, 10360 Sesvete</item>
    </izvorni_sadrzaj>
    <derivirana_varijabla naziv="DomainObject.Predmet.OstaliListFormatedWithAdressOIB_1">
      <item>Krunoslav Canjuga, OIB 14148444207, Rimski put bb, 10360 Sesvete</item>
    </derivirana_varijabla>
  </DomainObject.Predmet.OstaliListFormatedWithAdressOIB>
  <DomainObject.Predmet.OstaliListNazivFormated>
    <izvorni_sadrzaj>
      <item>Krunoslav Canjuga</item>
    </izvorni_sadrzaj>
    <derivirana_varijabla naziv="DomainObject.Predmet.OstaliListNazivFormated_1">
      <item>Krunoslav Canjuga</item>
    </derivirana_varijabla>
  </DomainObject.Predmet.OstaliListNazivFormated>
  <DomainObject.Predmet.OstaliListNazivFormatedOIB>
    <izvorni_sadrzaj>
      <item>Krunoslav Canjuga, OIB 14148444207</item>
    </izvorni_sadrzaj>
    <derivirana_varijabla naziv="DomainObject.Predmet.OstaliListNazivFormatedOIB_1">
      <item>Krunoslav Canjuga, OIB 14148444207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St-1316/2017-17</izvorni_sadrzaj>
    <derivirana_varijabla naziv="DomainObject.PoslovniBrojDokumenta_1">St-1316/2017-17</derivirana_varijabla>
  </DomainObject.PoslovniBrojDokumenta>
  <DomainObject.Predmet.StrankaIDrugi>
    <izvorni_sadrzaj>MAGOR-KRAPINA d.o.o.</izvorni_sadrzaj>
    <derivirana_varijabla naziv="DomainObject.Predmet.StrankaIDrugi_1">MAGOR-KRAPINA d.o.o.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MAGOR-KRAPINA d.o.o., OIB 21150080325, Frana Galovića 15, 49000 Krapina</izvorni_sadrzaj>
    <derivirana_varijabla naziv="DomainObject.Predmet.StrankaIDrugiAdressOIB_1">MAGOR-KRAPINA d.o.o., OIB 21150080325, Frana Galovića 15, 49000 Krapina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studenog 2018.</izvorni_sadrzaj>
    <derivirana_varijabla naziv="DomainObject.Predmet.OdlukaRjesenje.DatumDonosenjaOdluke_1">5.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St-1316/2017-17</izvorni_sadrzaj>
    <derivirana_varijabla naziv="DomainObject.Predmet.OdlukaRjesenje.Oznaka_1">St-1316/2017-17</derivirana_varijabla>
  </DomainObject.Predmet.OdlukaRjesenje.Oznaka>
  <DomainObject.Predmet.SudioniciListNaziv>
    <izvorni_sadrzaj>
      <item>MAGOR-KRAPINA d.o.o.</item>
      <item>MAGOR-KRAPINA d.o.o.</item>
      <item>Krunoslav Canjuga</item>
    </izvorni_sadrzaj>
    <derivirana_varijabla naziv="DomainObject.Predmet.SudioniciListNaziv_1">
      <item>MAGOR-KRAPINA d.o.o.</item>
      <item>MAGOR-KRAPINA d.o.o.</item>
      <item>Krunoslav Canjuga</item>
    </derivirana_varijabla>
  </DomainObject.Predmet.SudioniciListNaziv>
  <DomainObject.Predmet.SudioniciListAdressOIB>
    <izvorni_sadrzaj>
      <item>MAGOR-KRAPINA d.o.o., OIB 21150080325, Frana Galovića 15,49000 Krapina</item>
      <item>MAGOR-KRAPINA d.o.o., OIB 21150080325, Frana Galovića 15,49000 Krapina</item>
      <item>Krunoslav Canjuga, OIB 14148444207, Rimski put bb,10360 Sesvete</item>
    </izvorni_sadrzaj>
    <derivirana_varijabla naziv="DomainObject.Predmet.SudioniciListAdressOIB_1">
      <item>MAGOR-KRAPINA d.o.o., OIB 21150080325, Frana Galovića 15,49000 Krapina</item>
      <item>MAGOR-KRAPINA d.o.o., OIB 21150080325, Frana Galovića 15,49000 Krapina</item>
      <item>Krunoslav Canjuga, OIB 14148444207, Rimski put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21150080325</item>
      <item>, OIB 21150080325</item>
      <item>, OIB 14148444207</item>
    </izvorni_sadrzaj>
    <derivirana_varijabla naziv="DomainObject.Predmet.SudioniciListNazivOIB_1">
      <item>, OIB 21150080325</item>
      <item>, OIB 21150080325</item>
      <item>, OIB 14148444207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St-1316/2017-13</izvorni_sadrzaj>
    <derivirana_varijabla naziv="DomainObject.PredzadnjaOdlukaIzPredmeta.Oznaka_1">St-1316/2017-13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EDF94-CC88-410E-AB50-B4361C717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367</properties:Words>
  <properties:Characters>2023</properties:Characters>
  <properties:Lines>134</properties:Lines>
  <properties:Paragraphs>21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2017-03-21T07:46:00Z</cp:lastPrinted>
  <dcterms:modified xmlns:xsi="http://www.w3.org/2001/XMLSchema-instance" xsi:type="dcterms:W3CDTF">2018-11-06T13:28:00Z</dcterms:modified>
  <cp:revision>446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St-1316/2017-17 / Odluka - Rješenje - odbačen zahtjev/prijedlog (1316-17_(-17)_MAGOR-KRAPINA.docx)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