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4c79" w14:paraId="aa74c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C347B2">
        <w:rPr>
          <w:rFonts w:hAnsi="Times New Roman" w:ascii="Times New Roman"/>
          <w:szCs w:val="24"/>
          <w:lang w:val="hr-HR"/>
        </w:rPr>
        <w:t>DRUŠTVO ŠPORTSKE</w:t>
      </w:r>
      <w:r w:rsidR="006860DC">
        <w:rPr>
          <w:rFonts w:hAnsi="Times New Roman" w:ascii="Times New Roman"/>
          <w:szCs w:val="24"/>
          <w:lang w:val="hr-HR"/>
        </w:rPr>
        <w:t xml:space="preserve"> REKREACIJE DELEC – STARO B</w:t>
      </w:r>
      <w:r w:rsidR="00C347B2">
        <w:rPr>
          <w:rFonts w:hAnsi="Times New Roman" w:ascii="Times New Roman"/>
          <w:szCs w:val="24"/>
          <w:lang w:val="hr-HR"/>
        </w:rPr>
        <w:t xml:space="preserve">RESTJE, OIB: </w:t>
      </w:r>
      <w:r w:rsidR="006860DC">
        <w:rPr>
          <w:rFonts w:hAnsi="Times New Roman" w:ascii="Times New Roman"/>
          <w:szCs w:val="24"/>
          <w:lang w:val="hr-HR"/>
        </w:rPr>
        <w:t>43838660215</w:t>
      </w:r>
      <w:r w:rsidR="00C347B2">
        <w:rPr>
          <w:rFonts w:hAnsi="Times New Roman" w:ascii="Times New Roman"/>
          <w:szCs w:val="24"/>
          <w:lang w:val="hr-HR"/>
        </w:rPr>
        <w:t>, Miroslava Kraljevića 55, 10360 Sesvete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347B2">
        <w:rPr>
          <w:rFonts w:hAnsi="Times New Roman" w:ascii="Times New Roman"/>
          <w:szCs w:val="24"/>
        </w:rPr>
        <w:t>DRUŠTVO ŠPO</w:t>
      </w:r>
      <w:r w:rsidR="006860DC">
        <w:rPr>
          <w:rFonts w:hAnsi="Times New Roman" w:ascii="Times New Roman"/>
          <w:szCs w:val="24"/>
        </w:rPr>
        <w:t>RTSKE REKREACIJE DELEC – STARO B</w:t>
      </w:r>
      <w:r w:rsidR="00C347B2">
        <w:rPr>
          <w:rFonts w:hAnsi="Times New Roman" w:ascii="Times New Roman"/>
          <w:szCs w:val="24"/>
        </w:rPr>
        <w:t xml:space="preserve">RESTJE, OIB: </w:t>
      </w:r>
      <w:r w:rsidR="006860DC">
        <w:rPr>
          <w:rFonts w:hAnsi="Times New Roman" w:ascii="Times New Roman"/>
          <w:szCs w:val="24"/>
        </w:rPr>
        <w:t>43838660215</w:t>
      </w:r>
      <w:r w:rsidR="00C347B2">
        <w:rPr>
          <w:rFonts w:hAnsi="Times New Roman" w:ascii="Times New Roman"/>
          <w:szCs w:val="24"/>
        </w:rPr>
        <w:t>, Miroslava Kraljevića 55, 10360 Sesvete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347B2">
        <w:rPr>
          <w:rFonts w:hAnsi="Times New Roman" w:ascii="Times New Roman"/>
          <w:szCs w:val="24"/>
        </w:rPr>
        <w:t xml:space="preserve">Zdravko </w:t>
      </w:r>
      <w:proofErr w:type="spellStart"/>
      <w:r w:rsidR="00C347B2">
        <w:rPr>
          <w:rFonts w:hAnsi="Times New Roman" w:ascii="Times New Roman"/>
          <w:szCs w:val="24"/>
        </w:rPr>
        <w:t>Frleta</w:t>
      </w:r>
      <w:proofErr w:type="spellEnd"/>
      <w:r w:rsidR="00C347B2">
        <w:rPr>
          <w:rFonts w:hAnsi="Times New Roman" w:ascii="Times New Roman"/>
          <w:szCs w:val="24"/>
        </w:rPr>
        <w:t>, OIB: 16983053469 iz Zagreba, Brune Bušića 40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47B2">
        <w:rPr>
          <w:rFonts w:hAnsi="Times New Roman" w:ascii="Times New Roman"/>
          <w:szCs w:val="24"/>
          <w:lang w:val="hr-HR"/>
        </w:rPr>
        <w:t>DRUŠTVO ŠPO</w:t>
      </w:r>
      <w:r w:rsidR="006860DC">
        <w:rPr>
          <w:rFonts w:hAnsi="Times New Roman" w:ascii="Times New Roman"/>
          <w:szCs w:val="24"/>
          <w:lang w:val="hr-HR"/>
        </w:rPr>
        <w:t>RTSKE REKREACIJE DELEC – STARO B</w:t>
      </w:r>
      <w:r w:rsidR="00C347B2">
        <w:rPr>
          <w:rFonts w:hAnsi="Times New Roman" w:ascii="Times New Roman"/>
          <w:szCs w:val="24"/>
          <w:lang w:val="hr-HR"/>
        </w:rPr>
        <w:t xml:space="preserve">RESTJE, OIB: </w:t>
      </w:r>
      <w:r w:rsidR="006860DC">
        <w:rPr>
          <w:rFonts w:hAnsi="Times New Roman" w:ascii="Times New Roman"/>
          <w:szCs w:val="24"/>
          <w:lang w:val="hr-HR"/>
        </w:rPr>
        <w:t>43838660215</w:t>
      </w:r>
      <w:r w:rsidR="00C347B2">
        <w:rPr>
          <w:rFonts w:hAnsi="Times New Roman" w:ascii="Times New Roman"/>
          <w:szCs w:val="24"/>
          <w:lang w:val="hr-HR"/>
        </w:rPr>
        <w:t>, Miroslava Kraljevića 55, 10360 Sesvete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860D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860DC" w:rsidP="00111BF6" w:rsidR="006860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860DC" w:rsidP="00111BF6" w:rsidR="006860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C347B2">
          <w:rPr>
            <w:rFonts w:hAnsi="Times New Roman" w:ascii="Times New Roman"/>
            <w:lang w:val="hr-HR"/>
          </w:rPr>
          <w:t>7172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347B2">
      <w:rPr>
        <w:rFonts w:hAnsi="Times New Roman" w:ascii="Times New Roman"/>
        <w:lang w:val="hr-HR"/>
      </w:rPr>
      <w:t>7172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5CB2"/>
    <w:rsid w:val="002B7CE9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A7264"/>
    <w:rsid w:val="005B4262"/>
    <w:rsid w:val="005B7340"/>
    <w:rsid w:val="005C0460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6616"/>
    <w:rsid w:val="0065719F"/>
    <w:rsid w:val="006860DC"/>
    <w:rsid w:val="006B3030"/>
    <w:rsid w:val="006B5321"/>
    <w:rsid w:val="006C6917"/>
    <w:rsid w:val="006D01D2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6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0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860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6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0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860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7172</izvorni_sadrzaj>
    <derivirana_varijabla naziv="DomainObject.Predmet.Broj_1">7172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St-7172/2015</izvorni_sadrzaj>
    <derivirana_varijabla naziv="DomainObject.Predmet.OznakaBroj_1">St-7172/2015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ispisu iz Registra udruga nije naveden OIB za zakonskog zastupnika</izvorni_sadrzaj>
    <derivirana_varijabla naziv="DomainObject.Predmet.PrimjedbaSuca_1">U ispisu iz Registra udruga nije naveden OIB za zakonskog zastupnika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DELEC - STARO BRESTJE zastupanog po punomoćniku BOŽO DRMIĆ; MILENKO ŠOLJIĆ; STIPAN DRMIĆ</izvorni_sadrzaj>
    <derivirana_varijabla naziv="DomainObject.Predmet.ProtustrankaFormated_1">  DRUŠTVO ŠPORTSKE REKREACIJE DELEC - STARO BRESTJE zastupanog po punomoćniku BOŽO DRMIĆ; MILENKO ŠOLJIĆ; STIPAN DRMIĆ</derivirana_varijabla>
  </DomainObject.Predmet.ProtustrankaFormated>
  <DomainObject.Predmet.ProtustrankaFormatedOIB>
    <izvorni_sadrzaj>  DRUŠTVO ŠPORTSKE REKREACIJE DELEC - STARO BRESTJE, OIB 43838660215 zastupanog po punomoćniku BOŽO DRMIĆ; MILENKO ŠOLJIĆ; STIPAN DRMIĆ</izvorni_sadrzaj>
    <derivirana_varijabla naziv="DomainObject.Predmet.ProtustrankaFormatedOIB_1">  DRUŠTVO ŠPORTSKE REKREACIJE DELEC - STARO BRESTJE, OIB 43838660215 zastupanog po punomoćniku BOŽO DRMIĆ; MILENKO ŠOLJIĆ; STIPAN DRMIĆ</derivirana_varijabla>
  </DomainObject.Predmet.ProtustrankaFormatedOIB>
  <DomainObject.Predmet.ProtustrankaFormatedWithAdress>
    <izvorni_sadrzaj> DRUŠTVO ŠPORTSKE REKREACIJE DELEC - STARO BRESTJE, Miroslava Kraljevića 55, 10360 Sesvete zastupanog po punomoćniku BOŽO DRMIĆ; MILENKO ŠOLJIĆ; STIPAN DRMIĆ</izvorni_sadrzaj>
    <derivirana_varijabla naziv="DomainObject.Predmet.ProtustrankaFormatedWithAdress_1"> DRUŠTVO ŠPORTSKE REKREACIJE DELEC - STARO BRESTJE, Miroslava Kraljevića 55, 10360 Sesvete zastupanog po punomoćniku BOŽO DRMIĆ; MILENKO ŠOLJIĆ; STIPAN DRMIĆ</derivirana_varijabla>
  </DomainObject.Predmet.ProtustrankaFormatedWithAdress>
  <DomainObject.Predmet.ProtustrankaFormatedWithAdressOIB>
    <izvorni_sadrzaj> DRUŠTVO ŠPORTSKE REKREACIJE DELEC - STARO BRESTJE, OIB 43838660215, Miroslava Kraljevića 55, 10360 Sesvete zastupanog po punomoćniku BOŽO DRMIĆ; MILENKO ŠOLJIĆ; STIPAN DRMIĆ</izvorni_sadrzaj>
    <derivirana_varijabla naziv="DomainObject.Predmet.ProtustrankaFormatedWithAdressOIB_1"> DRUŠTVO ŠPORTSKE REKREACIJE DELEC - STARO BRESTJE, OIB 43838660215, Miroslava Kraljevića 55, 10360 Sesvete zastupanog po punomoćniku BOŽO DRMIĆ; MILENKO ŠOLJIĆ; STIPAN DRMIĆ</derivirana_varijabla>
  </DomainObject.Predmet.ProtustrankaFormatedWithAdressOIB>
  <DomainObject.Predmet.ProtustrankaWithAdress>
    <izvorni_sadrzaj>DRUŠTVO ŠPORTSKE REKREACIJE DELEC - STARO BRESTJE Miroslava Kraljevića 55, 10360 Sesvete</izvorni_sadrzaj>
    <derivirana_varijabla naziv="DomainObject.Predmet.ProtustrankaWithAdress_1">DRUŠTVO ŠPORTSKE REKREACIJE DELEC - STARO BRESTJE Miroslava Kraljevića 55, 10360 Sesvete</derivirana_varijabla>
  </DomainObject.Predmet.ProtustrankaWithAdress>
  <DomainObject.Predmet.ProtustrankaWithAdressOIB>
    <izvorni_sadrzaj>DRUŠTVO ŠPORTSKE REKREACIJE DELEC - STARO BRESTJE, OIB 43838660215, Miroslava Kraljevića 55, 10360 Sesvete</izvorni_sadrzaj>
    <derivirana_varijabla naziv="DomainObject.Predmet.ProtustrankaWithAdressOIB_1">DRUŠTVO ŠPORTSKE REKREACIJE DELEC - STARO BRESTJE, OIB 43838660215, Miroslava Kraljevića 55, 10360 Sesvete</derivirana_varijabla>
  </DomainObject.Predmet.ProtustrankaWithAdressOIB>
  <DomainObject.Predmet.ProtustrankaNazivFormated>
    <izvorni_sadrzaj>DRUŠTVO ŠPORTSKE REKREACIJE DELEC - STARO BRESTJE</izvorni_sadrzaj>
    <derivirana_varijabla naziv="DomainObject.Predmet.ProtustrankaNazivFormated_1">DRUŠTVO ŠPORTSKE REKREACIJE DELEC - STARO BRESTJE</derivirana_varijabla>
  </DomainObject.Predmet.ProtustrankaNazivFormated>
  <DomainObject.Predmet.ProtustrankaNazivFormatedOIB>
    <izvorni_sadrzaj>DRUŠTVO ŠPORTSKE REKREACIJE DELEC - STARO BRESTJE, OIB 43838660215</izvorni_sadrzaj>
    <derivirana_varijabla naziv="DomainObject.Predmet.ProtustrankaNazivFormatedOIB_1">DRUŠTVO ŠPORTSKE REKREACIJE DELEC - STARO BRESTJE, OIB 43838660215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DELEC - STARO BRESTJE zastupanog po punomoćniku BOŽO DRMIĆ; MILENKO ŠOLJIĆ; STIPAN DRMIĆ</item>
    </izvorni_sadrzaj>
    <derivirana_varijabla naziv="DomainObject.Predmet.ProtuStrankaListFormated_1">
      <item>DRUŠTVO ŠPORTSKE REKREACIJE DELEC - STARO BRESTJE zastupanog po punomoćniku BOŽO DRMIĆ; MILENKO ŠOLJIĆ; STIPAN DRMIĆ</item>
    </derivirana_varijabla>
  </DomainObject.Predmet.ProtuStrankaListFormated>
  <DomainObject.Predmet.ProtuStrankaListFormatedOIB>
    <izvorni_sadrzaj>
      <item>DRUŠTVO ŠPORTSKE REKREACIJE DELEC - STARO BRESTJE, OIB 43838660215 zastupanog po punomoćniku BOŽO DRMIĆ; MILENKO ŠOLJIĆ; STIPAN DRMIĆ</item>
    </izvorni_sadrzaj>
    <derivirana_varijabla naziv="DomainObject.Predmet.ProtuStrankaListFormatedOIB_1">
      <item>DRUŠTVO ŠPORTSKE REKREACIJE DELEC - STARO BRESTJE, OIB 43838660215 zastupanog po punomoćniku BOŽO DRMIĆ; MILENKO ŠOLJIĆ; STIPAN DRMIĆ</item>
    </derivirana_varijabla>
  </DomainObject.Predmet.ProtuStrankaListFormatedOIB>
  <DomainObject.Predmet.ProtuStrankaListFormatedWithAdress>
    <izvorni_sadrzaj>
      <item>DRUŠTVO ŠPORTSKE REKREACIJE DELEC - STARO BRESTJE, Miroslava Kraljevića 55, 10360 Sesvete zastupanog po punomoćniku BOŽO DRMIĆ; MILENKO ŠOLJIĆ; STIPAN DRMIĆ</item>
    </izvorni_sadrzaj>
    <derivirana_varijabla naziv="DomainObject.Predmet.ProtuStrankaListFormatedWithAdress_1">
      <item>DRUŠTVO ŠPORTSKE REKREACIJE DELEC - STARO BRESTJE, Miroslava Kraljevića 55, 10360 Sesvete zastupanog po punomoćniku BOŽO DRMIĆ; MILENKO ŠOLJIĆ; STIPAN DRMIĆ</item>
    </derivirana_varijabla>
  </DomainObject.Predmet.ProtuStrankaListFormatedWithAdress>
  <DomainObject.Predmet.ProtuStrankaListFormatedWithAdressOIB>
    <izvorni_sadrzaj>
      <item>DRUŠTVO ŠPORTSKE REKREACIJE DELEC - STARO BRESTJE, OIB 43838660215, Miroslava Kraljevića 55, 10360 Sesvete zastupanog po punomoćniku BOŽO DRMIĆ; MILENKO ŠOLJIĆ; STIPAN DRMIĆ</item>
    </izvorni_sadrzaj>
    <derivirana_varijabla naziv="DomainObject.Predmet.ProtuStrankaListFormatedWithAdressOIB_1">
      <item>DRUŠTVO ŠPORTSKE REKREACIJE DELEC - STARO BRESTJE, OIB 43838660215, Miroslava Kraljevića 55, 10360 Sesvete zastupanog po punomoćniku BOŽO DRMIĆ; MILENKO ŠOLJIĆ; STIPAN DRMIĆ</item>
    </derivirana_varijabla>
  </DomainObject.Predmet.ProtuStrankaListFormatedWithAdressOIB>
  <DomainObject.Predmet.ProtuStrankaListNazivFormated>
    <izvorni_sadrzaj>
      <item>DRUŠTVO ŠPORTSKE REKREACIJE DELEC - STARO BRESTJE</item>
    </izvorni_sadrzaj>
    <derivirana_varijabla naziv="DomainObject.Predmet.ProtuStrankaListNazivFormated_1">
      <item>DRUŠTVO ŠPORTSKE REKREACIJE DELEC - STARO BRESTJE</item>
    </derivirana_varijabla>
  </DomainObject.Predmet.ProtuStrankaListNazivFormated>
  <DomainObject.Predmet.ProtuStrankaListNazivFormatedOIB>
    <izvorni_sadrzaj>
      <item>DRUŠTVO ŠPORTSKE REKREACIJE DELEC - STARO BRESTJE, OIB 43838660215</item>
    </izvorni_sadrzaj>
    <derivirana_varijabla naziv="DomainObject.Predmet.ProtuStrankaListNazivFormatedOIB_1">
      <item>DRUŠTVO ŠPORTSKE REKREACIJE DELEC - STARO BRESTJE, OIB 43838660215</item>
    </derivirana_varijabla>
  </DomainObject.Predmet.ProtuStrankaListNazivFormatedOIB>
  <DomainObject.Predmet.OstaliListFormated>
    <izvorni_sadrzaj>
      <item>BOŽO DRMIĆ punomoćnik sudionika u postupku DRUŠTVO ŠPORTSKE REKREACIJE DELEC - STARO BRESTJE</item>
      <item>MILENKO ŠOLJIĆ punomoćnik sudionika u postupku DRUŠTVO ŠPORTSKE REKREACIJE DELEC - STARO BRESTJE</item>
      <item>STIPAN DRMIĆ punomoćnik sudionika u postupku DRUŠTVO ŠPORTSKE REKREACIJE DELEC - STARO BRESTJE</item>
    </izvorni_sadrzaj>
    <derivirana_varijabla naziv="DomainObject.Predmet.OstaliListFormated_1">
      <item>BOŽO DRMIĆ punomoćnik sudionika u postupku DRUŠTVO ŠPORTSKE REKREACIJE DELEC - STARO BRESTJE</item>
      <item>MILENKO ŠOLJIĆ punomoćnik sudionika u postupku DRUŠTVO ŠPORTSKE REKREACIJE DELEC - STARO BRESTJE</item>
      <item>STIPAN DRMIĆ punomoćnik sudionika u postupku DRUŠTVO ŠPORTSKE REKREACIJE DELEC - STARO BRESTJE</item>
    </derivirana_varijabla>
  </DomainObject.Predmet.OstaliListFormated>
  <DomainObject.Predmet.OstaliListFormatedOIB>
    <izvorni_sadrzaj>
      <item>BOŽO DRMIĆ punomoćnik sudionika u postupku DRUŠTVO ŠPORTSKE REKREACIJE DELEC - STARO BRESTJE</item>
      <item>MILENKO ŠOLJIĆ punomoćnik sudionika u postupku DRUŠTVO ŠPORTSKE REKREACIJE DELEC - STARO BRESTJE</item>
      <item>STIPAN DRMIĆ punomoćnik sudionika u postupku DRUŠTVO ŠPORTSKE REKREACIJE DELEC - STARO BRESTJE</item>
    </izvorni_sadrzaj>
    <derivirana_varijabla naziv="DomainObject.Predmet.OstaliListFormatedOIB_1">
      <item>BOŽO DRMIĆ punomoćnik sudionika u postupku DRUŠTVO ŠPORTSKE REKREACIJE DELEC - STARO BRESTJE</item>
      <item>MILENKO ŠOLJIĆ punomoćnik sudionika u postupku DRUŠTVO ŠPORTSKE REKREACIJE DELEC - STARO BRESTJE</item>
      <item>STIPAN DRMIĆ punomoćnik sudionika u postupku DRUŠTVO ŠPORTSKE REKREACIJE DELEC - STARO BRESTJE</item>
    </derivirana_varijabla>
  </DomainObject.Predmet.OstaliListFormatedOIB>
  <DomainObject.Predmet.OstaliListFormatedWithAdress>
    <izvorni_sadrzaj>
      <item>BOŽO DRMIĆ, Miroslava Kraljevića 55, 10360 Sesvete punomoćnik sudionika u postupku DRUŠTVO ŠPORTSKE REKREACIJE DELEC - STARO BRESTJE</item>
      <item>MILENKO ŠOLJIĆ, Miroslava Kraljevića 55, 10360 Sesvete punomoćnik sudionika u postupku DRUŠTVO ŠPORTSKE REKREACIJE DELEC - STARO BRESTJE</item>
      <item>STIPAN DRMIĆ, Miroslava Kraljevića 55, 10360 Sesvete punomoćnik sudionika u postupku DRUŠTVO ŠPORTSKE REKREACIJE DELEC - STARO BRESTJE</item>
    </izvorni_sadrzaj>
    <derivirana_varijabla naziv="DomainObject.Predmet.OstaliListFormatedWithAdress_1">
      <item>BOŽO DRMIĆ, Miroslava Kraljevića 55, 10360 Sesvete punomoćnik sudionika u postupku DRUŠTVO ŠPORTSKE REKREACIJE DELEC - STARO BRESTJE</item>
      <item>MILENKO ŠOLJIĆ, Miroslava Kraljevića 55, 10360 Sesvete punomoćnik sudionika u postupku DRUŠTVO ŠPORTSKE REKREACIJE DELEC - STARO BRESTJE</item>
      <item>STIPAN DRMIĆ, Miroslava Kraljevića 55, 10360 Sesvete punomoćnik sudionika u postupku DRUŠTVO ŠPORTSKE REKREACIJE DELEC - STARO BRESTJE</item>
    </derivirana_varijabla>
  </DomainObject.Predmet.OstaliListFormatedWithAdress>
  <DomainObject.Predmet.OstaliListFormatedWithAdressOIB>
    <izvorni_sadrzaj>
      <item>BOŽO DRMIĆ, Miroslava Kraljevića 55, 10360 Sesvete punomoćnik sudionika u postupku DRUŠTVO ŠPORTSKE REKREACIJE DELEC - STARO BRESTJE</item>
      <item>MILENKO ŠOLJIĆ, Miroslava Kraljevića 55, 10360 Sesvete punomoćnik sudionika u postupku DRUŠTVO ŠPORTSKE REKREACIJE DELEC - STARO BRESTJE</item>
      <item>STIPAN DRMIĆ, Miroslava Kraljevića 55, 10360 Sesvete punomoćnik sudionika u postupku DRUŠTVO ŠPORTSKE REKREACIJE DELEC - STARO BRESTJE</item>
    </izvorni_sadrzaj>
    <derivirana_varijabla naziv="DomainObject.Predmet.OstaliListFormatedWithAdressOIB_1">
      <item>BOŽO DRMIĆ, Miroslava Kraljevića 55, 10360 Sesvete punomoćnik sudionika u postupku DRUŠTVO ŠPORTSKE REKREACIJE DELEC - STARO BRESTJE</item>
      <item>MILENKO ŠOLJIĆ, Miroslava Kraljevića 55, 10360 Sesvete punomoćnik sudionika u postupku DRUŠTVO ŠPORTSKE REKREACIJE DELEC - STARO BRESTJE</item>
      <item>STIPAN DRMIĆ, Miroslava Kraljevića 55, 10360 Sesvete punomoćnik sudionika u postupku DRUŠTVO ŠPORTSKE REKREACIJE DELEC - STARO BRESTJE</item>
    </derivirana_varijabla>
  </DomainObject.Predmet.OstaliListFormatedWithAdressOIB>
  <DomainObject.Predmet.OstaliListNazivFormated>
    <izvorni_sadrzaj>
      <item>BOŽO DRMIĆ</item>
      <item>MILENKO ŠOLJIĆ</item>
      <item>STIPAN DRMIĆ</item>
    </izvorni_sadrzaj>
    <derivirana_varijabla naziv="DomainObject.Predmet.OstaliListNazivFormated_1">
      <item>BOŽO DRMIĆ</item>
      <item>MILENKO ŠOLJIĆ</item>
      <item>STIPAN DRMIĆ</item>
    </derivirana_varijabla>
  </DomainObject.Predmet.OstaliListNazivFormated>
  <DomainObject.Predmet.OstaliListNazivFormatedOIB>
    <izvorni_sadrzaj>
      <item>BOŽO DRMIĆ</item>
      <item>MILENKO ŠOLJIĆ</item>
      <item>STIPAN DRMIĆ</item>
    </izvorni_sadrzaj>
    <derivirana_varijabla naziv="DomainObject.Predmet.OstaliListNazivFormatedOIB_1">
      <item>BOŽO DRMIĆ</item>
      <item>MILENKO ŠOLJIĆ</item>
      <item>STIPAN DRMIĆ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DELEC - STARO BRESTJE</izvorni_sadrzaj>
    <derivirana_varijabla naziv="DomainObject.Predmet.ProtustrankaIDrugi_1">DRUŠTVO ŠPORTSKE REKREACIJE DELEC - STARO BRESTJE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ŠPORTSKE REKREACIJE DELEC - STARO BRESTJE, OIB 43838660215, Miroslava Kraljevića 55, 10360 Sesvete</izvorni_sadrzaj>
    <derivirana_varijabla naziv="DomainObject.Predmet.ProtustrankaIDrugiAdressOIB_1">DRUŠTVO ŠPORTSKE REKREACIJE DELEC - STARO BRESTJE, OIB 43838660215, Miroslava Kraljevića 55,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DELEC - STARO BRESTJE</item>
      <item>BOŽO DRMIĆ</item>
      <item>MILENKO ŠOLJIĆ</item>
      <item>STIPAN DRMIĆ</item>
    </izvorni_sadrzaj>
    <derivirana_varijabla naziv="DomainObject.Predmet.SudioniciListNaziv_1">
      <item>FINA Regionalni centar Zagreb</item>
      <item>DRUŠTVO ŠPORTSKE REKREACIJE DELEC - STARO BRESTJE</item>
      <item>BOŽO DRMIĆ</item>
      <item>MILENKO ŠOLJIĆ</item>
      <item>STIPAN DRMIĆ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ŠPORTSKE REKREACIJE DELEC - STARO BRESTJE, OIB 43838660215, Miroslava Kraljevića 55,10360 Sesvete</item>
      <item>BOŽO DRMIĆ, Miroslava Kraljevića 55,10360 Sesvete</item>
      <item>MILENKO ŠOLJIĆ, Miroslava Kraljevića 55,10360 Sesvete</item>
      <item>STIPAN DRMIĆ, Miroslava Kraljevića 55,10360 Sesvete</item>
    </izvorni_sadrzaj>
    <derivirana_varijabla naziv="DomainObject.Predmet.SudioniciListAdressOIB_1">
      <item>FINA Regionalni centar Zagreb, OIB 85821130368, Trg svibanjskih žrtava 1995. br. 1,10000 Zagreb</item>
      <item>DRUŠTVO ŠPORTSKE REKREACIJE DELEC - STARO BRESTJE, OIB 43838660215, Miroslava Kraljevića 55,10360 Sesvete</item>
      <item>BOŽO DRMIĆ, Miroslava Kraljevića 55,10360 Sesvete</item>
      <item>MILENKO ŠOLJIĆ, Miroslava Kraljevića 55,10360 Sesvete</item>
      <item>STIPAN DRMIĆ, Miroslava Kraljevića 55,10360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43838660215</item>
      <item>, OIB null</item>
      <item>, OIB null</item>
      <item>, OIB null</item>
    </izvorni_sadrzaj>
    <derivirana_varijabla naziv="DomainObject.Predmet.SudioniciListNazivOIB_1">
      <item>, OIB 85821130368</item>
      <item>, OIB 43838660215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09B2F-FE4E-4567-B4C4-CF20F7CDA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1919</properties:Characters>
  <properties:Lines>64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2016-04-22T10:27:00Z</dcterms:created>
  <dc:creator>Sudsko vijeæe</dc:creator>
  <cp:lastModifiedBy>Tamara Hržić</cp:lastModifiedBy>
  <cp:lastPrinted>2016-04-25T09:59:00Z</cp:lastPrinted>
  <dcterms:modified xmlns:xsi="http://www.w3.org/2001/XMLSchema-instance" xsi:type="dcterms:W3CDTF">2016-04-25T09:59:00Z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