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24f5" w14:paraId="5ca24f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75FBA">
        <w:rPr>
          <w:lang w:val="hr-HR"/>
        </w:rPr>
        <w:t>1</w:t>
      </w:r>
      <w:r w:rsidR="00A53FD6">
        <w:rPr>
          <w:lang w:val="hr-HR"/>
        </w:rPr>
        <w:t>10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53FD6">
        <w:rPr>
          <w:lang w:val="hr-HR"/>
        </w:rPr>
        <w:t>BEAUTY TIME jednostavno društvo s ograničenom odgovornošću za usluge i trgovinu</w:t>
      </w:r>
      <w:r w:rsidR="00B97F89">
        <w:rPr>
          <w:lang w:val="hr-HR"/>
        </w:rPr>
        <w:t xml:space="preserve">, </w:t>
      </w:r>
      <w:r w:rsidR="00F92896">
        <w:rPr>
          <w:lang w:val="hr-HR"/>
        </w:rPr>
        <w:t xml:space="preserve">Virovitica, </w:t>
      </w:r>
      <w:proofErr w:type="spellStart"/>
      <w:r w:rsidR="00F92896">
        <w:rPr>
          <w:lang w:val="hr-HR"/>
        </w:rPr>
        <w:t>Gundulićeva</w:t>
      </w:r>
      <w:proofErr w:type="spellEnd"/>
      <w:r w:rsidR="00F92896">
        <w:rPr>
          <w:lang w:val="hr-HR"/>
        </w:rPr>
        <w:t xml:space="preserve"> 1,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53FD6">
        <w:rPr>
          <w:lang w:val="hr-HR"/>
        </w:rPr>
        <w:t>010092873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53FD6">
        <w:rPr>
          <w:lang w:val="hr-HR"/>
        </w:rPr>
        <w:t>61454410396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75FBA">
        <w:rPr>
          <w:lang w:val="hr-HR"/>
        </w:rPr>
        <w:t>1</w:t>
      </w:r>
      <w:r w:rsidR="00A53FD6">
        <w:rPr>
          <w:lang w:val="hr-HR"/>
        </w:rPr>
        <w:t>10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53FD6">
        <w:rPr>
          <w:lang w:val="hr-HR"/>
        </w:rPr>
        <w:t>10</w:t>
      </w:r>
      <w:r w:rsidR="00DB0871">
        <w:rPr>
          <w:lang w:val="hr-HR"/>
        </w:rPr>
        <w:t xml:space="preserve">. </w:t>
      </w:r>
      <w:r w:rsidR="00A53FD6">
        <w:rPr>
          <w:lang w:val="hr-HR"/>
        </w:rPr>
        <w:t>veljače</w:t>
      </w:r>
      <w:r w:rsidR="00DB0871">
        <w:rPr>
          <w:lang w:val="hr-HR"/>
        </w:rPr>
        <w:t xml:space="preserve"> 201</w:t>
      </w:r>
      <w:r w:rsidR="00A53FD6">
        <w:rPr>
          <w:lang w:val="hr-HR"/>
        </w:rPr>
        <w:t>6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53FD6">
        <w:rPr>
          <w:lang w:val="hr-HR"/>
        </w:rPr>
        <w:t>15.926,69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53FD6">
        <w:rPr>
          <w:lang w:val="hr-HR"/>
        </w:rPr>
        <w:t xml:space="preserve">Nataša </w:t>
      </w:r>
      <w:proofErr w:type="spellStart"/>
      <w:r w:rsidR="00A53FD6">
        <w:rPr>
          <w:lang w:val="hr-HR"/>
        </w:rPr>
        <w:t>Gomez</w:t>
      </w:r>
      <w:proofErr w:type="spellEnd"/>
      <w:r w:rsidR="00A53FD6">
        <w:rPr>
          <w:lang w:val="hr-HR"/>
        </w:rPr>
        <w:t xml:space="preserve"> Popara, iz Virovitice, Pejačevićeva 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53FD6">
        <w:rPr>
          <w:lang w:val="hr-HR"/>
        </w:rPr>
        <w:t>24570709401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23</w:t>
      </w:r>
      <w:r w:rsidR="00DB0871">
        <w:rPr>
          <w:lang w:val="hr-HR"/>
        </w:rPr>
        <w:t>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23</w:t>
      </w:r>
      <w:r w:rsidR="00DB0871">
        <w:rPr>
          <w:lang w:val="hr-HR"/>
        </w:rPr>
        <w:t>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FA4" w:rsidR="00A70FA4">
      <w:r>
        <w:separator/>
      </w:r>
    </w:p>
  </w:endnote>
  <w:endnote w:id="0" w:type="continuationSeparator">
    <w:p w:rsidRDefault="00A70FA4" w:rsidR="00A7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FA4" w:rsidR="00A70FA4">
      <w:r>
        <w:separator/>
      </w:r>
    </w:p>
  </w:footnote>
  <w:footnote w:id="0" w:type="continuationSeparator">
    <w:p w:rsidRDefault="00A70FA4" w:rsidR="00A7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7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63775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3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TIME jednostavno društvo s ograničenom odgovornošću za usluge i trgovinu, Virovitica zastupanog po punomoćniku Nataša Gomez Popara</izvorni_sadrzaj>
    <derivirana_varijabla naziv="DomainObject.Predmet.ProtustrankaFormated_1">  BEAUTY TIME jednostavno društvo s ograničenom odgovornošću za usluge i trgovinu, Virovitica zastupanog po punomoćniku Nataša Gomez Popara</derivirana_varijabla>
  </DomainObject.Predmet.ProtustrankaFormated>
  <DomainObject.Predmet.ProtustrankaFormatedOIB>
    <izvorni_sadrzaj>  BEAUTY TIME jednostavno društvo s ograničenom odgovornošću za usluge i trgovinu, Virovitica, OIB 61454410396 zastupanog po punomoćniku Nataša Gomez Popara</izvorni_sadrzaj>
    <derivirana_varijabla naziv="DomainObject.Predmet.ProtustrankaFormatedOIB_1">  BEAUTY TIME jednostavno društvo s ograničenom odgovornošću za usluge i trgovinu, Virovitica, OIB 61454410396 zastupanog po punomoćniku Nataša Gomez Popara</derivirana_varijabla>
  </DomainObject.Predmet.ProtustrankaFormatedOIB>
  <DomainObject.Predmet.ProtustrankaFormatedWithAdress>
    <izvorni_sadrzaj> BEAUTY TIME jednostavno društvo s ograničenom odgovornošću za usluge i trgovinu, Virovitica, Gundulićeva 1, 33000 Virovitica zastupanog po punomoćniku Nataša Gomez Popara</izvorni_sadrzaj>
    <derivirana_varijabla naziv="DomainObject.Predmet.ProtustrankaFormatedWithAdress_1"> BEAUTY TIME jednostavno društvo s ograničenom odgovornošću za usluge i trgovinu, Virovitica, Gundulićeva 1, 33000 Virovitica zastupanog po punomoćniku Nataša Gomez Popara</derivirana_varijabla>
  </DomainObject.Predmet.ProtustrankaFormatedWithAdress>
  <DomainObject.Predmet.ProtustrankaFormatedWithAdressOIB>
    <izvorni_sadrzaj> BEAUTY TIME jednostavno društvo s ograničenom odgovornošću za usluge i trgovinu, Virovitica, OIB 61454410396, Gundulićeva 1, 33000 Virovitica zastupanog po punomoćniku Nataša Gomez Popara</izvorni_sadrzaj>
    <derivirana_varijabla naziv="DomainObject.Predmet.ProtustrankaFormatedWithAdressOIB_1"> BEAUTY TIME jednostavno društvo s ograničenom odgovornošću za usluge i trgovinu, Virovitica, OIB 61454410396, Gundulićeva 1, 33000 Virovitica zastupanog po punomoćniku Nataša Gomez Popara</derivirana_varijabla>
  </DomainObject.Predmet.ProtustrankaFormatedWithAdressOIB>
  <DomainObject.Predmet.ProtustrankaWithAdress>
    <izvorni_sadrzaj>BEAUTY TIME jednostavno društvo s ograničenom odgovornošću za usluge i trgovinu, Virovitica Gundulićeva 1, 33000 Virovitica</izvorni_sadrzaj>
    <derivirana_varijabla naziv="DomainObject.Predmet.ProtustrankaWithAdress_1">BEAUTY TIME jednostavno društvo s ograničenom odgovornošću za usluge i trgovinu, Virovitica Gundulićeva 1, 33000 Virovitica</derivirana_varijabla>
  </DomainObject.Predmet.ProtustrankaWithAdress>
  <DomainObject.Predmet.ProtustrankaWithAdressOIB>
    <izvorni_sadrzaj>BEAUTY TIME jednostavno društvo s ograničenom odgovornošću za usluge i trgovinu, Virovitica, OIB 61454410396, Gundulićeva 1, 33000 Virovitica</izvorni_sadrzaj>
    <derivirana_varijabla naziv="DomainObject.Predmet.ProtustrankaWithAdressOIB_1">BEAUTY TIME jednostavno društvo s ograničenom odgovornošću za usluge i trgovinu, Virovitica, OIB 61454410396, Gundulićeva 1, 33000 Virovitica</derivirana_varijabla>
  </DomainObject.Predmet.ProtustrankaWithAdressOIB>
  <DomainObject.Predmet.ProtustrankaNazivFormated>
    <izvorni_sadrzaj>BEAUTY TIME jednostavno društvo s ograničenom odgovornošću za usluge i trgovinu, Virovitica</izvorni_sadrzaj>
    <derivirana_varijabla naziv="DomainObject.Predmet.ProtustrankaNazivFormated_1">BEAUTY TIME jednostavno društvo s ograničenom odgovornošću za usluge i trgovinu, Virovitica</derivirana_varijabla>
  </DomainObject.Predmet.ProtustrankaNazivFormated>
  <DomainObject.Predmet.ProtustrankaNazivFormatedOIB>
    <izvorni_sadrzaj>BEAUTY TIME jednostavno društvo s ograničenom odgovornošću za usluge i trgovinu, Virovitica, OIB 61454410396</izvorni_sadrzaj>
    <derivirana_varijabla naziv="DomainObject.Predmet.ProtustrankaNazivFormatedOIB_1">BEAUTY TIME jednostavno društvo s ograničenom odgovornošću za usluge i trgovinu, Virovitica, OIB 61454410396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BEAUTY TIME jednostavno društvo s ograničenom odgovornošću za usluge i trgovinu, Virovitica zastupanog po punomoćniku Nataša Gomez Popara</item>
    </izvorni_sadrzaj>
    <derivirana_varijabla naziv="DomainObject.Predmet.ProtuStrankaListFormated_1">
      <item>BEAUTY TIME jednostavno društvo s ograničenom odgovornošću za usluge i trgovinu, Virovitica zastupanog po punomoćniku Nataša Gomez Popara</item>
    </derivirana_varijabla>
  </DomainObject.Predmet.ProtuStrankaListFormated>
  <DomainObject.Predmet.ProtuStrankaListFormatedOIB>
    <izvorni_sadrzaj>
      <item>BEAUTY TIME jednostavno društvo s ograničenom odgovornošću za usluge i trgovinu, Virovitica, OIB 61454410396 zastupanog po punomoćniku Nataša Gomez Popara</item>
    </izvorni_sadrzaj>
    <derivirana_varijabla naziv="DomainObject.Predmet.ProtuStrankaListFormatedOIB_1">
      <item>BEAUTY TIME jednostavno društvo s ograničenom odgovornošću za usluge i trgovinu, Virovitica, OIB 61454410396 zastupanog po punomoćniku Nataša Gomez Popara</item>
    </derivirana_varijabla>
  </DomainObject.Predmet.ProtuStrankaListFormatedOIB>
  <DomainObject.Predmet.ProtuStrankaListFormatedWithAdress>
    <izvorni_sadrzaj>
      <item>BEAUTY TIME jednostavno društvo s ograničenom odgovornošću za usluge i trgovinu, Virovitica, Gundulićeva 1, 33000 Virovitica zastupanog po punomoćniku Nataša Gomez Popara</item>
    </izvorni_sadrzaj>
    <derivirana_varijabla naziv="DomainObject.Predmet.ProtuStrankaListFormatedWithAdress_1">
      <item>BEAUTY TIME jednostavno društvo s ograničenom odgovornošću za usluge i trgovinu, Virovitica, Gundulićeva 1, 33000 Virovitica zastupanog po punomoćniku Nataša Gomez Popara</item>
    </derivirana_varijabla>
  </DomainObject.Predmet.ProtuStrankaListFormatedWithAdress>
  <DomainObject.Predmet.ProtuStrankaListFormatedWithAdressOIB>
    <izvorni_sadrzaj>
      <item>BEAUTY TIME jednostavno društvo s ograničenom odgovornošću za usluge i trgovinu, Virovitica, OIB 61454410396, Gundulićeva 1, 33000 Virovitica zastupanog po punomoćniku Nataša Gomez Popara</item>
    </izvorni_sadrzaj>
    <derivirana_varijabla naziv="DomainObject.Predmet.ProtuStrankaListFormatedWithAdressOIB_1">
      <item>BEAUTY TIME jednostavno društvo s ograničenom odgovornošću za usluge i trgovinu, Virovitica, OIB 61454410396, Gundulićeva 1, 33000 Virovitica zastupanog po punomoćniku Nataša Gomez Popara</item>
    </derivirana_varijabla>
  </DomainObject.Predmet.ProtuStrankaListFormatedWithAdressOIB>
  <DomainObject.Predmet.ProtuStrankaListNazivFormated>
    <izvorni_sadrzaj>
      <item>BEAUTY TIME jednostavno društvo s ograničenom odgovornošću za usluge i trgovinu, Virovitica</item>
    </izvorni_sadrzaj>
    <derivirana_varijabla naziv="DomainObject.Predmet.ProtuStrankaListNazivFormated_1">
      <item>BEAUTY TIME jednostavno društvo s ograničenom odgovornošću za usluge i trgovinu, Virovitica</item>
    </derivirana_varijabla>
  </DomainObject.Predmet.ProtuStrankaListNazivFormated>
  <DomainObject.Predmet.ProtuStrankaListNazivFormatedOIB>
    <izvorni_sadrzaj>
      <item>BEAUTY TIME jednostavno društvo s ograničenom odgovornošću za usluge i trgovinu, Virovitica, OIB 61454410396</item>
    </izvorni_sadrzaj>
    <derivirana_varijabla naziv="DomainObject.Predmet.ProtuStrankaListNazivFormatedOIB_1">
      <item>BEAUTY TIME jednostavno društvo s ograničenom odgovornošću za usluge i trgovinu, Virovitica, OIB 61454410396</item>
    </derivirana_varijabla>
  </DomainObject.Predmet.ProtuStrankaListNazivFormatedOIB>
  <DomainObject.Predmet.OstaliListFormated>
    <izvorni_sadrzaj>
      <item>Nataša Gomez Popara punomoćnik sudionika u postupku BEAUTY TIME jednostavno društvo s ograničenom odgovornošću za usluge i trgovinu, Virovitica</item>
    </izvorni_sadrzaj>
    <derivirana_varijabla naziv="DomainObject.Predmet.OstaliListFormated_1">
      <item>Nataša Gomez Popara punomoćnik sudionika u postupku BEAUTY TIME jednostavno društvo s ograničenom odgovornošću za usluge i trgovinu, Virovitica</item>
    </derivirana_varijabla>
  </DomainObject.Predmet.OstaliListFormated>
  <DomainObject.Predmet.OstaliListFormatedOIB>
    <izvorni_sadrzaj>
      <item>Nataša Gomez Popara, OIB 24570709401 punomoćnik sudionika u postupku BEAUTY TIME jednostavno društvo s ograničenom odgovornošću za usluge i trgovinu, Virovitica</item>
    </izvorni_sadrzaj>
    <derivirana_varijabla naziv="DomainObject.Predmet.OstaliListFormatedOIB_1">
      <item>Nataša Gomez Popara, OIB 24570709401 punomoćnik sudionika u postupku BEAUTY TIME jednostavno društvo s ograničenom odgovornošću za usluge i trgovinu, Virovitica</item>
    </derivirana_varijabla>
  </DomainObject.Predmet.OstaliListFormatedOIB>
  <DomainObject.Predmet.OstaliListFormatedWithAdress>
    <izvorni_sadrzaj>
      <item>Nataša Gomez Popara, Pejačevićeva 3, 33000 Virovitica punomoćnik sudionika u postupku BEAUTY TIME jednostavno društvo s ograničenom odgovornošću za usluge i trgovinu, Virovitica</item>
    </izvorni_sadrzaj>
    <derivirana_varijabla naziv="DomainObject.Predmet.OstaliListFormatedWithAdress_1">
      <item>Nataša Gomez Popara, Pejačevićeva 3, 33000 Virovitica punomoćnik sudionika u postupku BEAUTY TIME jednostavno društvo s ograničenom odgovornošću za usluge i trgovinu, Virovitica</item>
    </derivirana_varijabla>
  </DomainObject.Predmet.OstaliListFormatedWithAdress>
  <DomainObject.Predmet.OstaliListFormatedWithAdressOIB>
    <izvorni_sadrzaj>
      <item>Nataša Gomez Popara, OIB 24570709401, Pejačevićeva 3, 33000 Virovitica punomoćnik sudionika u postupku BEAUTY TIME jednostavno društvo s ograničenom odgovornošću za usluge i trgovinu, Virovitica</item>
    </izvorni_sadrzaj>
    <derivirana_varijabla naziv="DomainObject.Predmet.OstaliListFormatedWithAdressOIB_1">
      <item>Nataša Gomez Popara, OIB 24570709401, Pejačevićeva 3, 33000 Virovitica punomoćnik sudionika u postupku BEAUTY TIME jednostavno društvo s ograničenom odgovornošću za usluge i trgovinu, Virovitica</item>
    </derivirana_varijabla>
  </DomainObject.Predmet.OstaliListFormatedWithAdressOIB>
  <DomainObject.Predmet.OstaliListNazivFormated>
    <izvorni_sadrzaj>
      <item>Nataša Gomez Popara</item>
    </izvorni_sadrzaj>
    <derivirana_varijabla naziv="DomainObject.Predmet.OstaliListNazivFormated_1">
      <item>Nataša Gomez Popara</item>
    </derivirana_varijabla>
  </DomainObject.Predmet.OstaliListNazivFormated>
  <DomainObject.Predmet.OstaliListNazivFormatedOIB>
    <izvorni_sadrzaj>
      <item>Nataša Gomez Popara, OIB 24570709401</item>
    </izvorni_sadrzaj>
    <derivirana_varijabla naziv="DomainObject.Predmet.OstaliListNazivFormatedOIB_1">
      <item>Nataša Gomez Popara, OIB 24570709401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BEAUTY TIME jednostavno društvo s ograničenom odgovornošću za usluge i trgovinu, Virovitica</izvorni_sadrzaj>
    <derivirana_varijabla naziv="DomainObject.Predmet.ProtustrankaIDrugi_1">BEAUTY TIME jednostavno društvo s ograničenom odgovornošću za usluge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BEAUTY TIME jednostavno društvo s ograničenom odgovornošću za usluge i trgovinu, Virovitica, OIB 61454410396, Gundulićeva 1, 33000 Virovitica</izvorni_sadrzaj>
    <derivirana_varijabla naziv="DomainObject.Predmet.ProtustrankaIDrugiAdressOIB_1">BEAUTY TIME jednostavno društvo s ograničenom odgovornošću za usluge i trgovinu, Virovitica, OIB 61454410396, Gundulićeva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BEAUTY TIME jednostavno društvo s ograničenom odgovornošću za usluge i trgovinu, Virovitica</item>
      <item>Nataša Gomez Popara</item>
    </izvorni_sadrzaj>
    <derivirana_varijabla naziv="DomainObject.Predmet.SudioniciListNaziv_1">
      <item>FINA, RC ZAGREB, Podružnica Bjelovar</item>
      <item>BEAUTY TIME jednostavno društvo s ograničenom odgovornošću za usluge i trgovinu, Virovitica</item>
      <item>Nataša Gomez Popara</item>
    </derivirana_varijabla>
  </DomainObject.Predmet.SudioniciListNaziv>
  <DomainObject.Predmet.SudioniciListAdressOIB>
    <izvorni_sadrzaj>
      <item>FINA, RC ZAGREB, Podružnica Bjelovar, OIB 85821130368, F. Supila 4,43000 Bjelovar</item>
      <item>BEAUTY TIME jednostavno društvo s ograničenom odgovornošću za usluge i trgovinu, Virovitica, OIB 61454410396, Gundulićeva 1,33000 Virovitica</item>
      <item>Nataša Gomez Popara, OIB 24570709401, Pejačevićeva 3,33000 Virovitica</item>
    </izvorni_sadrzaj>
    <derivirana_varijabla naziv="DomainObject.Predmet.SudioniciListAdressOIB_1">
      <item>FINA, RC ZAGREB, Podružnica Bjelovar, OIB 85821130368, F. Supila 4,43000 Bjelovar</item>
      <item>BEAUTY TIME jednostavno društvo s ograničenom odgovornošću za usluge i trgovinu, Virovitica, OIB 61454410396, Gundulićeva 1,33000 Virovitica</item>
      <item>Nataša Gomez Popara, OIB 24570709401, Pejačevićeva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61454410396</item>
      <item>, OIB 24570709401</item>
    </izvorni_sadrzaj>
    <derivirana_varijabla naziv="DomainObject.Predmet.SudioniciListNazivOIB_1">
      <item>, OIB 85821130368</item>
      <item>, OIB 61454410396</item>
      <item>, OIB 24570709401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AB968-22FC-4A11-B312-A8532678A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2016-02-23T07:29:00Z</dcterms:created>
  <dc:creator>ssabljic</dc:creator>
  <cp:lastModifiedBy>Miroslav Lovreković</cp:lastModifiedBy>
  <cp:lastPrinted>2016-02-23T07:33:00Z</cp:lastPrinted>
  <dcterms:modified xmlns:xsi="http://www.w3.org/2001/XMLSchema-instance" xsi:type="dcterms:W3CDTF">2016-02-23T07:33:00Z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