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CD6D47" w:rsidRPr="00525C75">
        <w:trPr>
          <w:trHeight w:val="2358"/>
        </w:trPr>
        <w:tc>
          <w:tcPr>
            <w:tcW w:type="dxa" w:w="4342"/>
            <w:tcMar>
              <w:top w:type="dxa" w:w="0"/>
              <w:left w:type="dxa" w:w="108"/>
              <w:bottom w:type="dxa" w:w="0"/>
              <w:right w:type="dxa" w:w="108"/>
            </w:tcMar>
          </w:tcPr>
          <w:p w:rsidRDefault="00CD6D47" w:rsidP="008F5996" w:rsidR="00CD6D47">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3" id="3"/>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CD6D47" w:rsidP="008F5996" w:rsidR="00CD6D47" w:rsidRPr="00525C75">
            <w:pPr>
              <w:jc w:val="center"/>
              <w:rPr>
                <w:rFonts w:hAnsi="Times New Roman" w:ascii="Times New Roman"/>
                <w:sz w:val="24"/>
              </w:rPr>
            </w:pPr>
          </w:p>
          <w:p w:rsidRDefault="00CD6D47" w:rsidP="008F5996" w:rsidR="00CD6D47" w:rsidRPr="00BD1FC8">
            <w:pPr>
              <w:jc w:val="center"/>
              <w:rPr>
                <w:rFonts w:hAnsi="Times New Roman" w:ascii="Times New Roman"/>
                <w:bCs/>
                <w:sz w:val="24"/>
              </w:rPr>
            </w:pPr>
            <w:r w:rsidRPr="00BD1FC8">
              <w:rPr>
                <w:rFonts w:hAnsi="Times New Roman" w:ascii="Times New Roman"/>
                <w:bCs/>
                <w:sz w:val="24"/>
              </w:rPr>
              <w:t>REPUBLIKA HRVATSKA</w:t>
            </w:r>
          </w:p>
          <w:p w:rsidRDefault="00CD6D47" w:rsidP="008F5996" w:rsidR="00CD6D47" w:rsidRPr="00BD1FC8">
            <w:pPr>
              <w:jc w:val="center"/>
              <w:rPr>
                <w:rFonts w:hAnsi="Times New Roman" w:ascii="Times New Roman"/>
                <w:bCs/>
                <w:sz w:val="24"/>
              </w:rPr>
            </w:pPr>
            <w:r w:rsidRPr="00BD1FC8">
              <w:rPr>
                <w:rFonts w:hAnsi="Times New Roman" w:ascii="Times New Roman"/>
                <w:bCs/>
                <w:sz w:val="24"/>
              </w:rPr>
              <w:t>TRGOVAČKI SUD U ZAGREBU</w:t>
            </w:r>
          </w:p>
          <w:p w:rsidRDefault="00CD6D47" w:rsidP="008F5996" w:rsidR="00CD6D47" w:rsidRPr="00693F30">
            <w:pPr>
              <w:jc w:val="center"/>
              <w:rPr>
                <w:rFonts w:hAnsi="Times New Roman" w:ascii="Times New Roman"/>
                <w:bCs/>
                <w:sz w:val="24"/>
              </w:rPr>
            </w:pPr>
            <w:r w:rsidRPr="00BD1FC8">
              <w:rPr>
                <w:rFonts w:hAnsi="Times New Roman" w:ascii="Times New Roman"/>
                <w:bCs/>
                <w:sz w:val="24"/>
              </w:rPr>
              <w:t>Zagreb, Amruševa 2/II</w:t>
            </w:r>
          </w:p>
        </w:tc>
      </w:tr>
    </w:tbl>
    <w:p w14:textId="5543d1a" w14:paraId="5543d1a" w:rsidRDefault="00CD6D47" w:rsidP="008F10B1" w:rsidR="00CD6D47" w:rsidRPr="00DA2602">
      <w:pPr>
        <w:jc w:val="right"/>
        <w15:collapsed w:val="false"/>
        <w:rPr>
          <w:rFonts w:hAnsi="Times New Roman" w:ascii="Times New Roman"/>
          <w:sz w:val="24"/>
        </w:rPr>
      </w:pPr>
      <w:r w:rsidRPr="00DA2602">
        <w:rPr>
          <w:rFonts w:hAnsi="Times New Roman" w:ascii="Times New Roman"/>
          <w:sz w:val="24"/>
        </w:rPr>
        <w:tab/>
      </w:r>
      <w:r>
        <w:rPr>
          <w:rFonts w:hAnsi="Times New Roman" w:ascii="Times New Roman"/>
          <w:sz w:val="24"/>
        </w:rPr>
        <w:t>3 St-</w:t>
      </w:r>
      <w:r w:rsidR="00FE48B7">
        <w:rPr>
          <w:rFonts w:hAnsi="Times New Roman" w:ascii="Times New Roman"/>
          <w:sz w:val="24"/>
        </w:rPr>
        <w:t>256/05-115</w:t>
      </w:r>
    </w:p>
    <w:p w:rsidRDefault="00CD6D47" w:rsidP="00E33BA1" w:rsidR="00CD6D47" w:rsidRPr="00DA2602">
      <w:pPr>
        <w:rPr>
          <w:rFonts w:hAnsi="Times New Roman" w:ascii="Times New Roman"/>
          <w:sz w:val="24"/>
        </w:rPr>
      </w:pPr>
      <w:r w:rsidRPr="00DA2602">
        <w:rPr>
          <w:rFonts w:hAnsi="Times New Roman" w:ascii="Times New Roman"/>
          <w:sz w:val="24"/>
        </w:rPr>
        <w:t xml:space="preserve">      </w:t>
      </w:r>
    </w:p>
    <w:p w:rsidRDefault="00CD6D47" w:rsidP="0036625F" w:rsidR="00CD6D47" w:rsidRPr="00DA2602">
      <w:pPr>
        <w:jc w:val="center"/>
        <w:rPr>
          <w:rFonts w:hAnsi="Times New Roman" w:ascii="Times New Roman"/>
          <w:sz w:val="24"/>
        </w:rPr>
      </w:pPr>
      <w:r>
        <w:rPr>
          <w:rFonts w:hAnsi="Times New Roman" w:ascii="Times New Roman"/>
          <w:sz w:val="24"/>
        </w:rPr>
        <w:t>R E P U B L I K A   H R V A T S K A</w:t>
      </w:r>
    </w:p>
    <w:p w:rsidRDefault="00CD6D47" w:rsidP="001E4E5F" w:rsidR="00CD6D47" w:rsidRPr="00C73DF8">
      <w:pPr>
        <w:jc w:val="center"/>
        <w:rPr>
          <w:rFonts w:hAnsi="Times New Roman" w:ascii="Times New Roman"/>
          <w:sz w:val="24"/>
        </w:rPr>
      </w:pPr>
      <w:r>
        <w:rPr>
          <w:rFonts w:hAnsi="Times New Roman" w:ascii="Times New Roman"/>
          <w:sz w:val="24"/>
        </w:rPr>
        <w:t>R J E Š E NJ E</w:t>
      </w:r>
    </w:p>
    <w:p w:rsidRDefault="00CD6D47" w:rsidP="006C081D" w:rsidR="00CD6D47" w:rsidRPr="00916B61">
      <w:pPr>
        <w:rPr>
          <w:rFonts w:hAnsi="Times New Roman" w:ascii="Times New Roman"/>
          <w:b/>
          <w:sz w:val="24"/>
        </w:rPr>
      </w:pPr>
    </w:p>
    <w:p w:rsidRDefault="00CD6D47" w:rsidP="00E33BA1" w:rsidR="007160D0">
      <w:pPr>
        <w:rPr>
          <w:rFonts w:hAnsi="Times New Roman" w:ascii="Times New Roman"/>
          <w:sz w:val="24"/>
        </w:rPr>
      </w:pPr>
      <w:r w:rsidRPr="00916B61">
        <w:rPr>
          <w:rFonts w:hAnsi="Times New Roman" w:ascii="Times New Roman"/>
          <w:b/>
          <w:sz w:val="24"/>
        </w:rPr>
        <w:tab/>
      </w:r>
      <w:r>
        <w:rPr>
          <w:rFonts w:hAnsi="Times New Roman" w:ascii="Times New Roman"/>
          <w:sz w:val="24"/>
        </w:rPr>
        <w:t xml:space="preserve">Trgovački sud u Zagrebu, po sudcu Mihaelu Kovačiću, u stečajnom postupku nad dužnikom </w:t>
      </w:r>
      <w:r w:rsidR="00E72FD2">
        <w:rPr>
          <w:rFonts w:hAnsi="Times New Roman" w:ascii="Times New Roman"/>
          <w:sz w:val="24"/>
        </w:rPr>
        <w:t>Stečajna masa M.D. AUTO d.o.o. u stečaju, Zagreb, Ilica 425</w:t>
      </w:r>
      <w:r w:rsidR="002911F9">
        <w:rPr>
          <w:rFonts w:hAnsi="Times New Roman" w:ascii="Times New Roman"/>
          <w:sz w:val="24"/>
        </w:rPr>
        <w:t>,</w:t>
      </w:r>
      <w:r w:rsidR="00D52799">
        <w:rPr>
          <w:rFonts w:hAnsi="Times New Roman" w:ascii="Times New Roman"/>
          <w:sz w:val="24"/>
        </w:rPr>
        <w:t xml:space="preserve"> MBS: </w:t>
      </w:r>
      <w:r w:rsidR="007A1443" w:rsidRPr="007A1443">
        <w:rPr>
          <w:rFonts w:hAnsi="Times New Roman" w:ascii="Times New Roman"/>
          <w:sz w:val="24"/>
        </w:rPr>
        <w:t xml:space="preserve"> </w:t>
      </w:r>
      <w:r w:rsidR="00D52799" w:rsidRPr="00D52799">
        <w:rPr>
          <w:rFonts w:hAnsi="Times New Roman" w:ascii="Times New Roman"/>
          <w:sz w:val="24"/>
        </w:rPr>
        <w:t>080344015</w:t>
      </w:r>
      <w:r w:rsidR="00D52799">
        <w:rPr>
          <w:rFonts w:hAnsi="Times New Roman" w:ascii="Times New Roman"/>
          <w:sz w:val="24"/>
        </w:rPr>
        <w:t>, (</w:t>
      </w:r>
      <w:r w:rsidR="007A1443" w:rsidRPr="007A1443">
        <w:rPr>
          <w:rFonts w:hAnsi="Times New Roman" w:ascii="Times New Roman"/>
          <w:sz w:val="24"/>
        </w:rPr>
        <w:t xml:space="preserve">OIB: </w:t>
      </w:r>
      <w:r w:rsidR="00E72FD2">
        <w:rPr>
          <w:rFonts w:hAnsi="Times New Roman" w:ascii="Times New Roman"/>
          <w:sz w:val="24"/>
        </w:rPr>
        <w:t>85324141063</w:t>
      </w:r>
      <w:r w:rsidR="00D52799">
        <w:rPr>
          <w:rFonts w:hAnsi="Times New Roman" w:ascii="Times New Roman"/>
          <w:sz w:val="24"/>
        </w:rPr>
        <w:t>)</w:t>
      </w:r>
      <w:r w:rsidR="007A1443">
        <w:rPr>
          <w:rFonts w:hAnsi="Times New Roman" w:ascii="Times New Roman"/>
          <w:sz w:val="24"/>
        </w:rPr>
        <w:t xml:space="preserve">, </w:t>
      </w:r>
      <w:r w:rsidR="00D52799">
        <w:rPr>
          <w:rFonts w:hAnsi="Times New Roman" w:ascii="Times New Roman"/>
          <w:sz w:val="24"/>
        </w:rPr>
        <w:t>23. siječnja 2018.</w:t>
      </w:r>
    </w:p>
    <w:p w:rsidRDefault="00D52799" w:rsidP="00E33BA1" w:rsidR="00D52799" w:rsidRPr="00757140">
      <w:pPr>
        <w:rPr>
          <w:rFonts w:hAnsi="Times New Roman" w:ascii="Times New Roman"/>
          <w:sz w:val="24"/>
        </w:rPr>
      </w:pPr>
    </w:p>
    <w:p w:rsidRDefault="0036625F" w:rsidP="0036625F" w:rsidR="0036625F" w:rsidRPr="00757140">
      <w:pPr>
        <w:jc w:val="center"/>
        <w:rPr>
          <w:rFonts w:hAnsi="Times New Roman" w:ascii="Times New Roman"/>
          <w:sz w:val="24"/>
        </w:rPr>
      </w:pPr>
      <w:r w:rsidRPr="00757140">
        <w:rPr>
          <w:rFonts w:hAnsi="Times New Roman" w:ascii="Times New Roman"/>
          <w:sz w:val="24"/>
        </w:rPr>
        <w:t>r i j e š i o   j e</w:t>
      </w:r>
    </w:p>
    <w:p w:rsidRDefault="00B11D9F" w:rsidP="0036625F" w:rsidR="00B11D9F" w:rsidRPr="00757140">
      <w:pPr>
        <w:jc w:val="center"/>
        <w:rPr>
          <w:rFonts w:hAnsi="Times New Roman" w:ascii="Times New Roman"/>
          <w:b/>
          <w:sz w:val="24"/>
        </w:rPr>
      </w:pPr>
    </w:p>
    <w:p w:rsidRDefault="0024257C" w:rsidP="00757140" w:rsidR="002911F9">
      <w:pPr>
        <w:rPr>
          <w:rFonts w:hAnsi="Times New Roman" w:ascii="Times New Roman"/>
          <w:sz w:val="24"/>
        </w:rPr>
      </w:pPr>
      <w:r w:rsidRPr="00757140">
        <w:rPr>
          <w:rFonts w:hAnsi="Times New Roman" w:ascii="Times New Roman"/>
          <w:sz w:val="24"/>
        </w:rPr>
        <w:tab/>
      </w:r>
      <w:r w:rsidR="00061FD5">
        <w:rPr>
          <w:rFonts w:hAnsi="Times New Roman" w:ascii="Times New Roman"/>
          <w:sz w:val="24"/>
        </w:rPr>
        <w:t xml:space="preserve">I. </w:t>
      </w:r>
      <w:r w:rsidR="00D52799" w:rsidRPr="002B7FF5">
        <w:rPr>
          <w:rFonts w:hAnsi="Times New Roman" w:ascii="Times New Roman"/>
          <w:sz w:val="24"/>
        </w:rPr>
        <w:t>Jerko Duško</w:t>
      </w:r>
      <w:r w:rsidR="00D52799">
        <w:rPr>
          <w:rFonts w:hAnsi="Times New Roman" w:ascii="Times New Roman"/>
          <w:sz w:val="24"/>
        </w:rPr>
        <w:t xml:space="preserve"> Suić </w:t>
      </w:r>
      <w:r w:rsidR="00D52799" w:rsidRPr="002B7FF5">
        <w:rPr>
          <w:rFonts w:hAnsi="Times New Roman" w:ascii="Times New Roman"/>
          <w:sz w:val="24"/>
        </w:rPr>
        <w:t>iz Zagreba, Hegedušićeva 10, OIB: 53510817959</w:t>
      </w:r>
      <w:r w:rsidR="00D52799">
        <w:rPr>
          <w:rFonts w:hAnsi="Times New Roman" w:ascii="Times New Roman"/>
          <w:sz w:val="24"/>
        </w:rPr>
        <w:t xml:space="preserve">, razrješava se dužnosti stečajnog upravitelja, na vlastiti zahtjev, s danom 23. siječnja 2018. </w:t>
      </w:r>
    </w:p>
    <w:p w:rsidRDefault="00D52799" w:rsidP="00757140" w:rsidR="00D52799">
      <w:pPr>
        <w:rPr>
          <w:rFonts w:hAnsi="Times New Roman" w:ascii="Times New Roman"/>
          <w:sz w:val="24"/>
        </w:rPr>
      </w:pPr>
    </w:p>
    <w:p w:rsidRDefault="00AE4090" w:rsidP="008829F8" w:rsidR="00D52799">
      <w:pPr>
        <w:rPr>
          <w:rFonts w:hAnsi="Times New Roman" w:ascii="Times New Roman"/>
          <w:sz w:val="24"/>
        </w:rPr>
      </w:pPr>
      <w:r>
        <w:rPr>
          <w:rFonts w:hAnsi="Times New Roman" w:ascii="Times New Roman"/>
          <w:sz w:val="24"/>
        </w:rPr>
        <w:tab/>
      </w:r>
      <w:r w:rsidR="008829F8">
        <w:rPr>
          <w:rFonts w:hAnsi="Times New Roman" w:ascii="Times New Roman"/>
          <w:sz w:val="24"/>
        </w:rPr>
        <w:t>II</w:t>
      </w:r>
      <w:r>
        <w:rPr>
          <w:rFonts w:hAnsi="Times New Roman" w:ascii="Times New Roman"/>
          <w:sz w:val="24"/>
        </w:rPr>
        <w:t>.</w:t>
      </w:r>
      <w:r w:rsidR="00D52799">
        <w:rPr>
          <w:rFonts w:hAnsi="Times New Roman" w:ascii="Times New Roman"/>
          <w:sz w:val="24"/>
        </w:rPr>
        <w:t xml:space="preserve"> Za stečajn</w:t>
      </w:r>
      <w:r w:rsidR="000666BC">
        <w:rPr>
          <w:rFonts w:hAnsi="Times New Roman" w:ascii="Times New Roman"/>
          <w:sz w:val="24"/>
        </w:rPr>
        <w:t>u</w:t>
      </w:r>
      <w:r w:rsidR="00D52799">
        <w:rPr>
          <w:rFonts w:hAnsi="Times New Roman" w:ascii="Times New Roman"/>
          <w:sz w:val="24"/>
        </w:rPr>
        <w:t xml:space="preserve"> upravitelj</w:t>
      </w:r>
      <w:r w:rsidR="000666BC">
        <w:rPr>
          <w:rFonts w:hAnsi="Times New Roman" w:ascii="Times New Roman"/>
          <w:sz w:val="24"/>
        </w:rPr>
        <w:t>icu</w:t>
      </w:r>
      <w:r w:rsidR="00D52799">
        <w:rPr>
          <w:rFonts w:hAnsi="Times New Roman" w:ascii="Times New Roman"/>
          <w:sz w:val="24"/>
        </w:rPr>
        <w:t xml:space="preserve"> stečajne mase iza M.D. AUTO d.o.o. u stečaju, Zagreb, Ilica 425, MBS: </w:t>
      </w:r>
      <w:r w:rsidR="00D52799" w:rsidRPr="00D52799">
        <w:rPr>
          <w:rFonts w:hAnsi="Times New Roman" w:ascii="Times New Roman"/>
          <w:sz w:val="24"/>
        </w:rPr>
        <w:t>080344015</w:t>
      </w:r>
      <w:r w:rsidR="00D52799">
        <w:rPr>
          <w:rFonts w:hAnsi="Times New Roman" w:ascii="Times New Roman"/>
          <w:sz w:val="24"/>
        </w:rPr>
        <w:t xml:space="preserve"> (OIB: 85324141063) imenuje se Iva Pinjuh Stjepović iz Zagreba, Draškovićeva 4a, p.p. 544, OIB: 60842552274.</w:t>
      </w:r>
    </w:p>
    <w:p w:rsidRDefault="00D52799" w:rsidP="008829F8" w:rsidR="00D52799">
      <w:pPr>
        <w:rPr>
          <w:rFonts w:hAnsi="Times New Roman" w:ascii="Times New Roman"/>
          <w:sz w:val="24"/>
        </w:rPr>
      </w:pPr>
    </w:p>
    <w:p w:rsidRDefault="008829F8" w:rsidP="008829F8" w:rsidR="00D52799">
      <w:pPr>
        <w:rPr>
          <w:rFonts w:hAnsi="Times New Roman" w:ascii="Times New Roman"/>
          <w:sz w:val="24"/>
        </w:rPr>
      </w:pPr>
      <w:r>
        <w:rPr>
          <w:rFonts w:hAnsi="Times New Roman" w:ascii="Times New Roman"/>
          <w:sz w:val="24"/>
        </w:rPr>
        <w:tab/>
      </w:r>
      <w:r w:rsidRPr="008829F8">
        <w:rPr>
          <w:rFonts w:hAnsi="Times New Roman" w:ascii="Times New Roman"/>
          <w:sz w:val="24"/>
        </w:rPr>
        <w:t xml:space="preserve">III. </w:t>
      </w:r>
      <w:r w:rsidR="00D52799">
        <w:rPr>
          <w:rFonts w:hAnsi="Times New Roman" w:ascii="Times New Roman"/>
          <w:sz w:val="24"/>
        </w:rPr>
        <w:t xml:space="preserve">Novoimenovana stečajna upraviteljica dužna je s </w:t>
      </w:r>
      <w:r w:rsidR="000666BC">
        <w:rPr>
          <w:rFonts w:hAnsi="Times New Roman" w:ascii="Times New Roman"/>
          <w:sz w:val="24"/>
        </w:rPr>
        <w:t xml:space="preserve">prethodno </w:t>
      </w:r>
      <w:r w:rsidR="00D52799">
        <w:rPr>
          <w:rFonts w:hAnsi="Times New Roman" w:ascii="Times New Roman"/>
          <w:sz w:val="24"/>
        </w:rPr>
        <w:t>imenovanim stečajnim upraviteljem izvršiti primopredaju dužnosti u roku od tri dana.</w:t>
      </w:r>
    </w:p>
    <w:p w:rsidRDefault="00D52799" w:rsidP="008829F8" w:rsidR="00D52799">
      <w:pPr>
        <w:rPr>
          <w:rFonts w:hAnsi="Times New Roman" w:ascii="Times New Roman"/>
          <w:sz w:val="24"/>
        </w:rPr>
      </w:pPr>
      <w:r>
        <w:rPr>
          <w:rFonts w:hAnsi="Times New Roman" w:ascii="Times New Roman"/>
          <w:sz w:val="24"/>
        </w:rPr>
        <w:t xml:space="preserve"> </w:t>
      </w:r>
    </w:p>
    <w:p w:rsidRDefault="00D52799" w:rsidP="008829F8" w:rsidR="008829F8" w:rsidRPr="008829F8">
      <w:pPr>
        <w:rPr>
          <w:rFonts w:hAnsi="Times New Roman" w:ascii="Times New Roman"/>
          <w:sz w:val="24"/>
        </w:rPr>
      </w:pPr>
      <w:r>
        <w:rPr>
          <w:rFonts w:hAnsi="Times New Roman" w:ascii="Times New Roman"/>
          <w:sz w:val="24"/>
        </w:rPr>
        <w:tab/>
        <w:t xml:space="preserve">IV. </w:t>
      </w:r>
      <w:r w:rsidR="008829F8" w:rsidRPr="008829F8">
        <w:rPr>
          <w:rFonts w:hAnsi="Times New Roman" w:ascii="Times New Roman"/>
          <w:sz w:val="24"/>
        </w:rPr>
        <w:t xml:space="preserve">Ovo rješenje u stavku I. i II. izreke </w:t>
      </w:r>
      <w:r w:rsidR="00AE4090">
        <w:rPr>
          <w:rFonts w:hAnsi="Times New Roman" w:ascii="Times New Roman"/>
          <w:sz w:val="24"/>
        </w:rPr>
        <w:t>zabilježit</w:t>
      </w:r>
      <w:r w:rsidR="0055087B">
        <w:rPr>
          <w:rFonts w:hAnsi="Times New Roman" w:ascii="Times New Roman"/>
          <w:sz w:val="24"/>
        </w:rPr>
        <w:t xml:space="preserve"> </w:t>
      </w:r>
      <w:r w:rsidR="008829F8" w:rsidRPr="008829F8">
        <w:rPr>
          <w:rFonts w:hAnsi="Times New Roman" w:ascii="Times New Roman"/>
          <w:sz w:val="24"/>
        </w:rPr>
        <w:t xml:space="preserve">će se u </w:t>
      </w:r>
      <w:r w:rsidR="00C0198E">
        <w:rPr>
          <w:rFonts w:hAnsi="Times New Roman" w:ascii="Times New Roman"/>
          <w:sz w:val="24"/>
        </w:rPr>
        <w:t xml:space="preserve">sudskom </w:t>
      </w:r>
      <w:r w:rsidR="008829F8" w:rsidRPr="008829F8">
        <w:rPr>
          <w:rFonts w:hAnsi="Times New Roman" w:ascii="Times New Roman"/>
          <w:sz w:val="24"/>
        </w:rPr>
        <w:t>registru</w:t>
      </w:r>
      <w:r w:rsidR="00C0198E">
        <w:rPr>
          <w:rFonts w:hAnsi="Times New Roman" w:ascii="Times New Roman"/>
          <w:sz w:val="24"/>
        </w:rPr>
        <w:t>.</w:t>
      </w:r>
    </w:p>
    <w:p w:rsidRDefault="008829F8" w:rsidP="008829F8" w:rsidR="008829F8" w:rsidRPr="008829F8">
      <w:pPr>
        <w:rPr>
          <w:rFonts w:hAnsi="Times New Roman" w:ascii="Times New Roman"/>
          <w:sz w:val="24"/>
        </w:rPr>
      </w:pPr>
    </w:p>
    <w:p w:rsidRDefault="008829F8" w:rsidP="00AE4090" w:rsidR="008829F8" w:rsidRPr="008829F8">
      <w:pPr>
        <w:jc w:val="center"/>
        <w:rPr>
          <w:rFonts w:hAnsi="Times New Roman" w:ascii="Times New Roman"/>
          <w:sz w:val="24"/>
        </w:rPr>
      </w:pPr>
      <w:r w:rsidRPr="008829F8">
        <w:rPr>
          <w:rFonts w:hAnsi="Times New Roman" w:ascii="Times New Roman"/>
          <w:sz w:val="24"/>
        </w:rPr>
        <w:t>Obrazloženje</w:t>
      </w:r>
    </w:p>
    <w:p w:rsidRDefault="004D5379" w:rsidP="002B7FF5" w:rsidR="004D5379">
      <w:pPr>
        <w:rPr>
          <w:rFonts w:hAnsi="Times New Roman" w:ascii="Times New Roman"/>
          <w:sz w:val="24"/>
        </w:rPr>
      </w:pPr>
    </w:p>
    <w:p w:rsidRDefault="002B7FF5" w:rsidP="002B7FF5" w:rsidR="002B7FF5" w:rsidRPr="00E2441E">
      <w:pPr>
        <w:rPr>
          <w:rFonts w:hAnsi="Times New Roman" w:ascii="Times New Roman"/>
          <w:sz w:val="24"/>
        </w:rPr>
      </w:pPr>
      <w:r w:rsidRPr="00E2441E">
        <w:rPr>
          <w:rFonts w:hAnsi="Times New Roman" w:ascii="Times New Roman"/>
          <w:sz w:val="24"/>
        </w:rPr>
        <w:tab/>
      </w:r>
      <w:r w:rsidR="004D5379">
        <w:rPr>
          <w:rFonts w:hAnsi="Times New Roman" w:ascii="Times New Roman"/>
          <w:sz w:val="24"/>
        </w:rPr>
        <w:t>Stečajni upravitelj Jerko Duško Suić zatražio je razrješenje od dužnosti navodeći kao razlog preopterećenosti drugim stečajnim postupcima, koje poimenično navodi.</w:t>
      </w:r>
    </w:p>
    <w:p w:rsidRDefault="00D52799" w:rsidP="002B7FF5" w:rsidR="00D52799">
      <w:pPr>
        <w:ind w:firstLine="720"/>
        <w:rPr>
          <w:rFonts w:hAnsi="Times New Roman" w:ascii="Times New Roman"/>
          <w:sz w:val="24"/>
        </w:rPr>
      </w:pPr>
    </w:p>
    <w:p w:rsidRDefault="004D5379" w:rsidP="002B7FF5" w:rsidR="004D5379">
      <w:pPr>
        <w:ind w:firstLine="720"/>
        <w:rPr>
          <w:rFonts w:hAnsi="Times New Roman" w:ascii="Times New Roman"/>
          <w:sz w:val="24"/>
        </w:rPr>
      </w:pPr>
      <w:r>
        <w:rPr>
          <w:rFonts w:hAnsi="Times New Roman" w:ascii="Times New Roman"/>
          <w:sz w:val="24"/>
        </w:rPr>
        <w:t xml:space="preserve">Prema odredbi članka 91. stavak 5. </w:t>
      </w:r>
      <w:r w:rsidRPr="004D5379">
        <w:rPr>
          <w:rFonts w:hAnsi="Times New Roman" w:ascii="Times New Roman"/>
          <w:sz w:val="24"/>
        </w:rPr>
        <w:t>Stečajnog zakona (Narodne novine, broj 71/15 i 104/17; nastavno: SZ)</w:t>
      </w:r>
      <w:r>
        <w:rPr>
          <w:rFonts w:hAnsi="Times New Roman" w:ascii="Times New Roman"/>
          <w:sz w:val="24"/>
        </w:rPr>
        <w:t xml:space="preserve"> s</w:t>
      </w:r>
      <w:r w:rsidRPr="004D5379">
        <w:rPr>
          <w:rFonts w:hAnsi="Times New Roman" w:ascii="Times New Roman"/>
          <w:sz w:val="24"/>
        </w:rPr>
        <w:t>ud može razriješiti stečajnoga upravitelja na osobni zahtjev iz opravdanih razloga.</w:t>
      </w:r>
    </w:p>
    <w:p w:rsidRDefault="004D5379" w:rsidP="002B7FF5" w:rsidR="004D5379">
      <w:pPr>
        <w:ind w:firstLine="720"/>
        <w:rPr>
          <w:rFonts w:hAnsi="Times New Roman" w:ascii="Times New Roman"/>
          <w:sz w:val="24"/>
        </w:rPr>
      </w:pPr>
    </w:p>
    <w:p w:rsidRDefault="004D5379" w:rsidP="002B7FF5" w:rsidR="004D5379">
      <w:pPr>
        <w:ind w:firstLine="720"/>
        <w:rPr>
          <w:rFonts w:hAnsi="Times New Roman" w:ascii="Times New Roman"/>
          <w:sz w:val="24"/>
        </w:rPr>
      </w:pPr>
      <w:r>
        <w:rPr>
          <w:rFonts w:hAnsi="Times New Roman" w:ascii="Times New Roman"/>
          <w:sz w:val="24"/>
        </w:rPr>
        <w:t>Cijeneći razloge koje  svom zahtjevu za razrješenje iznosi dosadašnji stečajni upravitelj opravdanim, zahtjevu je udovoljeno te je riješeno kao u izreci.</w:t>
      </w:r>
    </w:p>
    <w:p w:rsidRDefault="004D5379" w:rsidP="002B7FF5" w:rsidR="004D5379">
      <w:pPr>
        <w:ind w:firstLine="720"/>
        <w:rPr>
          <w:rFonts w:hAnsi="Times New Roman" w:ascii="Times New Roman"/>
          <w:sz w:val="24"/>
        </w:rPr>
      </w:pPr>
    </w:p>
    <w:p w:rsidRDefault="004D5379" w:rsidP="001D3BD9" w:rsidR="004D5379">
      <w:pPr>
        <w:rPr>
          <w:rFonts w:hAnsi="Times New Roman" w:ascii="Times New Roman"/>
          <w:sz w:val="24"/>
        </w:rPr>
      </w:pPr>
      <w:r>
        <w:rPr>
          <w:rFonts w:hAnsi="Times New Roman" w:ascii="Times New Roman"/>
          <w:sz w:val="24"/>
        </w:rPr>
        <w:tab/>
      </w:r>
      <w:r w:rsidR="000666BC">
        <w:rPr>
          <w:rFonts w:hAnsi="Times New Roman" w:ascii="Times New Roman"/>
          <w:sz w:val="24"/>
        </w:rPr>
        <w:t>Imenovanje nove stečajne upraviteljice izvršeno je temeljem članka 84. stavak 1. SZ, m</w:t>
      </w:r>
      <w:r w:rsidR="000666BC" w:rsidRPr="000666BC">
        <w:rPr>
          <w:rFonts w:hAnsi="Times New Roman" w:ascii="Times New Roman"/>
          <w:sz w:val="24"/>
        </w:rPr>
        <w:t xml:space="preserve">etodom slučajnoga odabira s liste A stečajnih upravitelja za područje </w:t>
      </w:r>
      <w:r w:rsidR="000666BC">
        <w:rPr>
          <w:rFonts w:hAnsi="Times New Roman" w:ascii="Times New Roman"/>
          <w:sz w:val="24"/>
        </w:rPr>
        <w:t>ovoga suda.</w:t>
      </w:r>
    </w:p>
    <w:p w:rsidRDefault="00D52799" w:rsidP="002B7FF5" w:rsidR="00D52799">
      <w:pPr>
        <w:ind w:firstLine="720"/>
        <w:rPr>
          <w:rFonts w:hAnsi="Times New Roman" w:ascii="Times New Roman"/>
          <w:sz w:val="24"/>
        </w:rPr>
      </w:pPr>
    </w:p>
    <w:p w:rsidRDefault="004D5379" w:rsidP="00AE4090" w:rsidR="00757140" w:rsidRPr="00170CB8">
      <w:pPr>
        <w:jc w:val="center"/>
        <w:rPr>
          <w:rFonts w:hAnsi="Times New Roman" w:ascii="Times New Roman"/>
          <w:sz w:val="24"/>
        </w:rPr>
      </w:pPr>
      <w:r>
        <w:rPr>
          <w:rFonts w:hAnsi="Times New Roman" w:ascii="Times New Roman"/>
          <w:sz w:val="24"/>
        </w:rPr>
        <w:t>U</w:t>
      </w:r>
      <w:r w:rsidR="00757140" w:rsidRPr="00757140">
        <w:rPr>
          <w:rFonts w:hAnsi="Times New Roman" w:ascii="Times New Roman"/>
          <w:sz w:val="24"/>
        </w:rPr>
        <w:t xml:space="preserve"> Zagrebu, </w:t>
      </w:r>
      <w:r w:rsidR="000666BC">
        <w:rPr>
          <w:rFonts w:hAnsi="Times New Roman" w:ascii="Times New Roman"/>
          <w:sz w:val="24"/>
        </w:rPr>
        <w:t>23. siječnja 2018.</w:t>
      </w:r>
    </w:p>
    <w:p w:rsidRDefault="00757140" w:rsidP="00757140" w:rsidR="00757140" w:rsidRPr="00170CB8">
      <w:pPr>
        <w:rPr>
          <w:rFonts w:hAnsi="Times New Roman" w:ascii="Times New Roman"/>
          <w:sz w:val="24"/>
          <w:lang w:val="sl-SI"/>
        </w:rPr>
      </w:pPr>
      <w:r w:rsidRPr="00170CB8">
        <w:rPr>
          <w:rFonts w:hAnsi="Times New Roman" w:ascii="Times New Roman"/>
          <w:sz w:val="24"/>
          <w:lang w:val="sl-SI"/>
        </w:rPr>
        <w:t xml:space="preserve">                                                                                                                                                                                                                           </w:t>
      </w:r>
    </w:p>
    <w:p w:rsidRDefault="00757140" w:rsidP="00757140" w:rsidR="00757140" w:rsidRPr="00170CB8">
      <w:pPr>
        <w:rPr>
          <w:rFonts w:hAnsi="Times New Roman" w:ascii="Times New Roman"/>
          <w:sz w:val="24"/>
          <w:lang w:val="sl-SI"/>
        </w:rPr>
      </w:pPr>
      <w:r w:rsidRPr="00170CB8">
        <w:rPr>
          <w:rFonts w:hAnsi="Times New Roman" w:ascii="Times New Roman"/>
          <w:sz w:val="24"/>
          <w:lang w:val="sl-SI"/>
        </w:rPr>
        <w:t xml:space="preserve">                                                                                                                 S U D A C: </w:t>
      </w:r>
    </w:p>
    <w:p w:rsidRDefault="00757140" w:rsidP="00757140" w:rsidR="00757140" w:rsidRPr="00170CB8">
      <w:pPr>
        <w:rPr>
          <w:rFonts w:hAnsi="Times New Roman" w:ascii="Times New Roman"/>
          <w:sz w:val="24"/>
          <w:lang w:val="sl-SI"/>
        </w:rPr>
      </w:pPr>
      <w:r w:rsidRPr="00170CB8">
        <w:rPr>
          <w:rFonts w:hAnsi="Times New Roman" w:ascii="Times New Roman"/>
          <w:sz w:val="24"/>
          <w:lang w:val="sl-SI"/>
        </w:rPr>
        <w:t xml:space="preserve">                                                                                                       </w:t>
      </w:r>
      <w:r w:rsidR="007E402D" w:rsidRPr="00170CB8">
        <w:rPr>
          <w:rFonts w:hAnsi="Times New Roman" w:ascii="Times New Roman"/>
          <w:sz w:val="24"/>
          <w:lang w:val="sl-SI"/>
        </w:rPr>
        <w:t xml:space="preserve"> </w:t>
      </w:r>
      <w:r w:rsidRPr="00170CB8">
        <w:rPr>
          <w:rFonts w:hAnsi="Times New Roman" w:ascii="Times New Roman"/>
          <w:sz w:val="24"/>
          <w:lang w:val="sl-SI"/>
        </w:rPr>
        <w:t xml:space="preserve"> </w:t>
      </w:r>
      <w:r w:rsidR="00B13452" w:rsidRPr="00170CB8">
        <w:rPr>
          <w:rFonts w:hAnsi="Times New Roman" w:ascii="Times New Roman"/>
          <w:sz w:val="24"/>
          <w:lang w:val="sl-SI"/>
        </w:rPr>
        <w:t xml:space="preserve"> </w:t>
      </w:r>
      <w:r w:rsidRPr="00170CB8">
        <w:rPr>
          <w:rFonts w:hAnsi="Times New Roman" w:ascii="Times New Roman"/>
          <w:sz w:val="24"/>
          <w:lang w:val="sl-SI"/>
        </w:rPr>
        <w:t>MIHAEL KOVAČIĆ</w:t>
      </w:r>
      <w:r w:rsidR="00FE48B7">
        <w:rPr>
          <w:rFonts w:hAnsi="Times New Roman" w:ascii="Times New Roman"/>
          <w:sz w:val="24"/>
          <w:lang w:val="sl-SI"/>
        </w:rPr>
        <w:t>, v.r.</w:t>
      </w:r>
    </w:p>
    <w:p w:rsidRDefault="00757140" w:rsidP="000666BC" w:rsidR="00757140" w:rsidRPr="00170CB8">
      <w:pPr>
        <w:rPr>
          <w:rFonts w:hAnsi="Times New Roman" w:ascii="Times New Roman"/>
          <w:sz w:val="24"/>
          <w:lang w:val="sl-SI"/>
        </w:rPr>
      </w:pPr>
      <w:r w:rsidRPr="00170CB8">
        <w:rPr>
          <w:rFonts w:hAnsi="Times New Roman" w:ascii="Times New Roman"/>
          <w:sz w:val="24"/>
          <w:lang w:val="sl-SI"/>
        </w:rPr>
        <w:lastRenderedPageBreak/>
        <w:t>Pravna pouka:</w:t>
      </w:r>
    </w:p>
    <w:p w:rsidRDefault="007E402D" w:rsidP="00757140" w:rsidR="00757140">
      <w:pPr>
        <w:rPr>
          <w:rFonts w:hAnsi="Times New Roman" w:ascii="Times New Roman"/>
          <w:sz w:val="24"/>
          <w:lang w:val="sl-SI"/>
        </w:rPr>
      </w:pPr>
      <w:r w:rsidRPr="00170CB8">
        <w:rPr>
          <w:rFonts w:hAnsi="Times New Roman" w:ascii="Times New Roman"/>
          <w:sz w:val="24"/>
          <w:lang w:val="sl-SI"/>
        </w:rPr>
        <w:t xml:space="preserve">Na ovo rješenje </w:t>
      </w:r>
      <w:r w:rsidR="00757140" w:rsidRPr="00170CB8">
        <w:rPr>
          <w:rFonts w:hAnsi="Times New Roman" w:ascii="Times New Roman"/>
          <w:sz w:val="24"/>
          <w:lang w:val="sl-SI"/>
        </w:rPr>
        <w:t xml:space="preserve">dopuštena je žalba koja se podnosi ovome sudu u roku osam dana, u dva primjerka. </w:t>
      </w:r>
    </w:p>
    <w:p w:rsidRDefault="000666BC" w:rsidP="00757140" w:rsidR="000666BC">
      <w:pPr>
        <w:rPr>
          <w:rFonts w:hAnsi="Times New Roman" w:ascii="Times New Roman"/>
          <w:sz w:val="24"/>
          <w:lang w:val="sl-SI"/>
        </w:rPr>
      </w:pPr>
    </w:p>
    <w:p w:rsidRDefault="00FE48B7" w:rsidP="00757140" w:rsidR="00FE48B7">
      <w:pPr>
        <w:rPr>
          <w:rFonts w:hAnsi="Times New Roman" w:ascii="Times New Roman"/>
          <w:sz w:val="24"/>
          <w:lang w:val="sl-SI"/>
        </w:rPr>
      </w:pPr>
    </w:p>
    <w:p w:rsidRDefault="00FE48B7" w:rsidP="00757140" w:rsidR="00FE48B7">
      <w:pPr>
        <w:rPr>
          <w:rFonts w:hAnsi="Times New Roman" w:ascii="Times New Roman"/>
          <w:sz w:val="24"/>
          <w:lang w:val="sl-SI"/>
        </w:rPr>
      </w:pP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t>Za točnost otpravka ovlašteni službenik</w:t>
      </w:r>
    </w:p>
    <w:p w:rsidRDefault="00FE48B7" w:rsidP="00757140" w:rsidR="00FE48B7">
      <w:pPr>
        <w:rPr>
          <w:rFonts w:hAnsi="Times New Roman" w:ascii="Times New Roman"/>
          <w:sz w:val="24"/>
          <w:lang w:val="sl-SI"/>
        </w:rPr>
      </w:pP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r>
      <w:r>
        <w:rPr>
          <w:rFonts w:hAnsi="Times New Roman" w:ascii="Times New Roman"/>
          <w:sz w:val="24"/>
          <w:lang w:val="sl-SI"/>
        </w:rPr>
        <w:tab/>
        <w:t>Sonja Pilić</w:t>
      </w:r>
    </w:p>
    <w:p w:rsidRDefault="000666BC" w:rsidP="00757140" w:rsidR="000666BC" w:rsidRPr="00FE48B7">
      <w:pPr>
        <w:rPr>
          <w:rFonts w:hAnsi="Times New Roman" w:ascii="Times New Roman"/>
          <w:color w:themeColor="background1" w:val="FFFFFF"/>
          <w:sz w:val="24"/>
          <w:lang w:val="sl-SI"/>
        </w:rPr>
      </w:pPr>
      <w:r w:rsidRPr="00FE48B7">
        <w:rPr>
          <w:rFonts w:hAnsi="Times New Roman" w:ascii="Times New Roman"/>
          <w:color w:themeColor="background1" w:val="FFFFFF"/>
          <w:sz w:val="24"/>
          <w:lang w:val="sl-SI"/>
        </w:rPr>
        <w:t>DNA:</w:t>
      </w:r>
    </w:p>
    <w:p w:rsidRDefault="000666BC" w:rsidP="00757140" w:rsidR="000666BC" w:rsidRPr="00FE48B7">
      <w:pPr>
        <w:rPr>
          <w:rFonts w:hAnsi="Times New Roman" w:ascii="Times New Roman"/>
          <w:color w:themeColor="background1" w:val="FFFFFF"/>
          <w:sz w:val="24"/>
          <w:lang w:val="sl-SI"/>
        </w:rPr>
      </w:pPr>
      <w:r w:rsidRPr="00FE48B7">
        <w:rPr>
          <w:rFonts w:hAnsi="Times New Roman" w:ascii="Times New Roman"/>
          <w:color w:themeColor="background1" w:val="FFFFFF"/>
          <w:sz w:val="24"/>
          <w:lang w:val="sl-SI"/>
        </w:rPr>
        <w:t>1. Jerko Duško Suić, osobno</w:t>
      </w:r>
    </w:p>
    <w:p w:rsidRDefault="000666BC" w:rsidP="00757140" w:rsidR="000666BC" w:rsidRPr="00FE48B7">
      <w:pPr>
        <w:rPr>
          <w:rFonts w:hAnsi="Times New Roman" w:ascii="Times New Roman"/>
          <w:color w:themeColor="background1" w:val="FFFFFF"/>
          <w:sz w:val="24"/>
          <w:lang w:val="sl-SI"/>
        </w:rPr>
      </w:pPr>
      <w:r w:rsidRPr="00FE48B7">
        <w:rPr>
          <w:rFonts w:hAnsi="Times New Roman" w:ascii="Times New Roman"/>
          <w:color w:themeColor="background1" w:val="FFFFFF"/>
          <w:sz w:val="24"/>
          <w:lang w:val="sl-SI"/>
        </w:rPr>
        <w:t>2. Iva Pinjuh Stjepović, osobno</w:t>
      </w:r>
    </w:p>
    <w:p w:rsidRDefault="000666BC" w:rsidP="00757140" w:rsidR="000666BC" w:rsidRPr="00FE48B7">
      <w:pPr>
        <w:rPr>
          <w:rFonts w:hAnsi="Times New Roman" w:ascii="Times New Roman"/>
          <w:color w:themeColor="background1" w:val="FFFFFF"/>
          <w:sz w:val="24"/>
          <w:lang w:val="sl-SI"/>
        </w:rPr>
      </w:pPr>
      <w:r w:rsidRPr="00FE48B7">
        <w:rPr>
          <w:rFonts w:hAnsi="Times New Roman" w:ascii="Times New Roman"/>
          <w:color w:themeColor="background1" w:val="FFFFFF"/>
          <w:sz w:val="24"/>
          <w:lang w:val="sl-SI"/>
        </w:rPr>
        <w:t>3. Sudski registar, ovdje</w:t>
      </w:r>
    </w:p>
    <w:p w:rsidRDefault="000666BC" w:rsidP="00757140" w:rsidR="000666BC" w:rsidRPr="00FE48B7">
      <w:pPr>
        <w:rPr>
          <w:rFonts w:hAnsi="Times New Roman" w:ascii="Times New Roman"/>
          <w:color w:themeColor="background1" w:val="FFFFFF"/>
          <w:sz w:val="24"/>
          <w:lang w:val="sl-SI"/>
        </w:rPr>
      </w:pPr>
      <w:r w:rsidRPr="00FE48B7">
        <w:rPr>
          <w:rFonts w:hAnsi="Times New Roman" w:ascii="Times New Roman"/>
          <w:color w:themeColor="background1" w:val="FFFFFF"/>
          <w:sz w:val="24"/>
          <w:lang w:val="sl-SI"/>
        </w:rPr>
        <w:t>4. e-Oglasna ploča</w:t>
      </w:r>
    </w:p>
    <w:p w:rsidRDefault="000666BC" w:rsidP="00757140" w:rsidR="000666BC" w:rsidRPr="00FE48B7">
      <w:pPr>
        <w:rPr>
          <w:rFonts w:hAnsi="Times New Roman" w:ascii="Times New Roman"/>
          <w:color w:themeColor="background1" w:val="FFFFFF"/>
          <w:sz w:val="24"/>
          <w:lang w:val="sl-SI"/>
        </w:rPr>
      </w:pPr>
    </w:p>
    <w:p w:rsidRDefault="000666BC" w:rsidP="00757140" w:rsidR="000666BC" w:rsidRPr="00FE48B7">
      <w:pPr>
        <w:rPr>
          <w:rFonts w:hAnsi="Times New Roman" w:ascii="Times New Roman"/>
          <w:color w:themeColor="background1" w:val="FFFFFF"/>
          <w:sz w:val="24"/>
          <w:lang w:val="sl-SI"/>
        </w:rPr>
      </w:pPr>
      <w:r w:rsidRPr="00FE48B7">
        <w:rPr>
          <w:rFonts w:hAnsi="Times New Roman" w:ascii="Times New Roman"/>
          <w:color w:themeColor="background1" w:val="FFFFFF"/>
          <w:sz w:val="24"/>
          <w:lang w:val="sl-SI"/>
        </w:rPr>
        <w:t>NK:</w:t>
      </w:r>
    </w:p>
    <w:p w:rsidRDefault="000666BC" w:rsidP="00757140" w:rsidR="000666BC" w:rsidRPr="00FE48B7">
      <w:pPr>
        <w:rPr>
          <w:rFonts w:hAnsi="Times New Roman" w:ascii="Times New Roman"/>
          <w:color w:themeColor="background1" w:val="FFFFFF"/>
          <w:sz w:val="24"/>
          <w:lang w:val="sl-SI"/>
        </w:rPr>
      </w:pPr>
      <w:r w:rsidRPr="00FE48B7">
        <w:rPr>
          <w:rFonts w:hAnsi="Times New Roman" w:ascii="Times New Roman"/>
          <w:color w:themeColor="background1" w:val="FFFFFF"/>
          <w:sz w:val="24"/>
          <w:lang w:val="sl-SI"/>
        </w:rPr>
        <w:t>1. Nepravomoćno</w:t>
      </w:r>
    </w:p>
    <w:p w:rsidRDefault="000666BC" w:rsidP="00757140" w:rsidR="000666BC" w:rsidRPr="00FE48B7">
      <w:pPr>
        <w:rPr>
          <w:rFonts w:hAnsi="Times New Roman" w:ascii="Times New Roman"/>
          <w:color w:themeColor="background1" w:val="FFFFFF"/>
          <w:sz w:val="24"/>
          <w:lang w:val="sl-SI"/>
        </w:rPr>
      </w:pPr>
      <w:r w:rsidRPr="00FE48B7">
        <w:rPr>
          <w:rFonts w:hAnsi="Times New Roman" w:ascii="Times New Roman"/>
          <w:color w:themeColor="background1" w:val="FFFFFF"/>
          <w:sz w:val="24"/>
          <w:lang w:val="sl-SI"/>
        </w:rPr>
        <w:t>2. Kal. 6 mj.</w:t>
      </w:r>
    </w:p>
    <w:p w:rsidRDefault="007E402D" w:rsidP="00757140" w:rsidR="007E402D" w:rsidRPr="00FE48B7">
      <w:pPr>
        <w:rPr>
          <w:rFonts w:hAnsi="Times New Roman" w:ascii="Times New Roman"/>
          <w:color w:themeColor="background1" w:val="FFFFFF"/>
          <w:sz w:val="24"/>
        </w:rPr>
      </w:pPr>
    </w:p>
    <w:p w:rsidRDefault="00D06225" w:rsidP="000666BC" w:rsidR="00D06225" w:rsidRPr="00FE48B7">
      <w:pPr>
        <w:rPr>
          <w:rFonts w:hAnsi="Times New Roman" w:ascii="Times New Roman"/>
          <w:color w:themeColor="background1" w:val="FFFFFF"/>
          <w:sz w:val="24"/>
        </w:rPr>
      </w:pPr>
      <w:r w:rsidRPr="00FE48B7">
        <w:rPr>
          <w:rFonts w:hAnsi="Times New Roman" w:ascii="Times New Roman"/>
          <w:color w:themeColor="background1" w:val="FFFFFF"/>
          <w:sz w:val="24"/>
        </w:rPr>
        <w:tab/>
      </w:r>
      <w:r w:rsidRPr="00FE48B7">
        <w:rPr>
          <w:rFonts w:hAnsi="Times New Roman" w:ascii="Times New Roman"/>
          <w:color w:themeColor="background1" w:val="FFFFFF"/>
          <w:sz w:val="24"/>
        </w:rPr>
        <w:tab/>
      </w:r>
      <w:r w:rsidRPr="00FE48B7">
        <w:rPr>
          <w:rFonts w:hAnsi="Times New Roman" w:ascii="Times New Roman"/>
          <w:color w:themeColor="background1" w:val="FFFFFF"/>
          <w:sz w:val="24"/>
        </w:rPr>
        <w:tab/>
      </w:r>
      <w:r w:rsidRPr="00FE48B7">
        <w:rPr>
          <w:rFonts w:hAnsi="Times New Roman" w:ascii="Times New Roman"/>
          <w:color w:themeColor="background1" w:val="FFFFFF"/>
          <w:sz w:val="24"/>
        </w:rPr>
        <w:tab/>
      </w:r>
      <w:r w:rsidRPr="00FE48B7">
        <w:rPr>
          <w:rFonts w:hAnsi="Times New Roman" w:ascii="Times New Roman"/>
          <w:color w:themeColor="background1" w:val="FFFFFF"/>
          <w:sz w:val="24"/>
        </w:rPr>
        <w:tab/>
      </w:r>
      <w:r w:rsidRPr="00FE48B7">
        <w:rPr>
          <w:rFonts w:hAnsi="Times New Roman" w:ascii="Times New Roman"/>
          <w:color w:themeColor="background1" w:val="FFFFFF"/>
          <w:sz w:val="24"/>
        </w:rPr>
        <w:tab/>
      </w:r>
      <w:r w:rsidRPr="00FE48B7">
        <w:rPr>
          <w:rFonts w:hAnsi="Times New Roman" w:ascii="Times New Roman"/>
          <w:color w:themeColor="background1" w:val="FFFFFF"/>
          <w:sz w:val="24"/>
        </w:rPr>
        <w:tab/>
      </w:r>
    </w:p>
    <w:p w:rsidRDefault="00170CB8" w:rsidP="00757140" w:rsidR="00170CB8" w:rsidRPr="00FE48B7">
      <w:pPr>
        <w:rPr>
          <w:rFonts w:hAnsi="Times New Roman" w:ascii="Times New Roman"/>
          <w:color w:themeColor="background1" w:val="FFFFFF"/>
          <w:sz w:val="24"/>
        </w:rPr>
      </w:pPr>
    </w:p>
    <w:p w:rsidRDefault="00170CB8" w:rsidP="00757140" w:rsidR="00170CB8" w:rsidRPr="00170CB8">
      <w:pPr>
        <w:rPr>
          <w:rFonts w:hAnsi="Times New Roman" w:ascii="Times New Roman"/>
          <w:sz w:val="24"/>
        </w:rPr>
      </w:pPr>
    </w:p>
    <w:p w:rsidRDefault="00170CB8" w:rsidP="00757140" w:rsidR="00170CB8">
      <w:pPr>
        <w:rPr>
          <w:rFonts w:hAnsi="Times New Roman" w:ascii="Times New Roman"/>
          <w:sz w:val="24"/>
        </w:rPr>
      </w:pPr>
    </w:p>
    <w:p w:rsidRDefault="00757140" w:rsidP="00757140" w:rsidR="00757140" w:rsidRPr="00170CB8">
      <w:pPr>
        <w:rPr>
          <w:rFonts w:hAnsi="Times New Roman" w:ascii="Times New Roman"/>
          <w:color w:themeColor="background1" w:val="FFFFFF"/>
          <w:sz w:val="24"/>
        </w:rPr>
      </w:pPr>
      <w:r w:rsidRPr="00170CB8">
        <w:rPr>
          <w:rFonts w:hAnsi="Times New Roman" w:ascii="Times New Roman"/>
          <w:color w:themeColor="background1" w:val="FFFFFF"/>
          <w:sz w:val="24"/>
        </w:rPr>
        <w:t>DNA:</w:t>
      </w:r>
    </w:p>
    <w:p w:rsidRDefault="00170CB8" w:rsidP="00757140" w:rsidR="00C0198E" w:rsidRPr="00170CB8">
      <w:pPr>
        <w:rPr>
          <w:rFonts w:hAnsi="Times New Roman" w:ascii="Times New Roman"/>
          <w:color w:themeColor="background1" w:val="FFFFFF"/>
          <w:sz w:val="24"/>
        </w:rPr>
      </w:pPr>
      <w:r w:rsidRPr="00170CB8">
        <w:rPr>
          <w:rFonts w:hAnsi="Times New Roman" w:ascii="Times New Roman"/>
          <w:color w:themeColor="background1" w:val="FFFFFF"/>
          <w:sz w:val="24"/>
        </w:rPr>
        <w:t>1</w:t>
      </w:r>
      <w:r w:rsidR="00C0198E" w:rsidRPr="00170CB8">
        <w:rPr>
          <w:rFonts w:hAnsi="Times New Roman" w:ascii="Times New Roman"/>
          <w:color w:themeColor="background1" w:val="FFFFFF"/>
          <w:sz w:val="24"/>
        </w:rPr>
        <w:t>. Novoimenovano</w:t>
      </w:r>
      <w:r w:rsidR="00B975FD" w:rsidRPr="00170CB8">
        <w:rPr>
          <w:rFonts w:hAnsi="Times New Roman" w:ascii="Times New Roman"/>
          <w:color w:themeColor="background1" w:val="FFFFFF"/>
          <w:sz w:val="24"/>
        </w:rPr>
        <w:t>m</w:t>
      </w:r>
      <w:r w:rsidR="00C0198E" w:rsidRPr="00170CB8">
        <w:rPr>
          <w:rFonts w:hAnsi="Times New Roman" w:ascii="Times New Roman"/>
          <w:color w:themeColor="background1" w:val="FFFFFF"/>
          <w:sz w:val="24"/>
        </w:rPr>
        <w:t xml:space="preserve"> stečajno</w:t>
      </w:r>
      <w:r w:rsidR="00B975FD" w:rsidRPr="00170CB8">
        <w:rPr>
          <w:rFonts w:hAnsi="Times New Roman" w:ascii="Times New Roman"/>
          <w:color w:themeColor="background1" w:val="FFFFFF"/>
          <w:sz w:val="24"/>
        </w:rPr>
        <w:t>m</w:t>
      </w:r>
      <w:r w:rsidR="00C0198E" w:rsidRPr="00170CB8">
        <w:rPr>
          <w:rFonts w:hAnsi="Times New Roman" w:ascii="Times New Roman"/>
          <w:color w:themeColor="background1" w:val="FFFFFF"/>
          <w:sz w:val="24"/>
        </w:rPr>
        <w:t xml:space="preserve"> upravitelj</w:t>
      </w:r>
      <w:r w:rsidR="00B975FD" w:rsidRPr="00170CB8">
        <w:rPr>
          <w:rFonts w:hAnsi="Times New Roman" w:ascii="Times New Roman"/>
          <w:color w:themeColor="background1" w:val="FFFFFF"/>
          <w:sz w:val="24"/>
        </w:rPr>
        <w:t xml:space="preserve">u, </w:t>
      </w:r>
      <w:r w:rsidR="00C0198E" w:rsidRPr="00170CB8">
        <w:rPr>
          <w:rFonts w:hAnsi="Times New Roman" w:ascii="Times New Roman"/>
          <w:color w:themeColor="background1" w:val="FFFFFF"/>
          <w:sz w:val="24"/>
        </w:rPr>
        <w:t>osobno</w:t>
      </w:r>
    </w:p>
    <w:p w:rsidRDefault="00170CB8" w:rsidP="0036625F" w:rsidR="00757140" w:rsidRPr="00170CB8">
      <w:pPr>
        <w:rPr>
          <w:rFonts w:hAnsi="Times New Roman" w:ascii="Times New Roman"/>
          <w:color w:themeColor="background1" w:val="FFFFFF"/>
          <w:sz w:val="24"/>
        </w:rPr>
      </w:pPr>
      <w:r w:rsidRPr="00170CB8">
        <w:rPr>
          <w:rFonts w:hAnsi="Times New Roman" w:ascii="Times New Roman"/>
          <w:color w:themeColor="background1" w:val="FFFFFF"/>
          <w:sz w:val="24"/>
        </w:rPr>
        <w:t>2</w:t>
      </w:r>
      <w:r w:rsidR="00C0198E" w:rsidRPr="00170CB8">
        <w:rPr>
          <w:rFonts w:hAnsi="Times New Roman" w:ascii="Times New Roman"/>
          <w:color w:themeColor="background1" w:val="FFFFFF"/>
          <w:sz w:val="24"/>
        </w:rPr>
        <w:t>. e-Oglasna ploča</w:t>
      </w:r>
    </w:p>
    <w:p w:rsidRDefault="00170CB8" w:rsidP="0036625F" w:rsidR="00CF12C0" w:rsidRPr="00170CB8">
      <w:pPr>
        <w:rPr>
          <w:rFonts w:hAnsi="Times New Roman" w:ascii="Times New Roman"/>
          <w:color w:themeColor="background1" w:val="FFFFFF"/>
          <w:sz w:val="24"/>
        </w:rPr>
      </w:pPr>
      <w:r w:rsidRPr="00170CB8">
        <w:rPr>
          <w:rFonts w:hAnsi="Times New Roman" w:ascii="Times New Roman"/>
          <w:color w:themeColor="background1" w:val="FFFFFF"/>
          <w:sz w:val="24"/>
        </w:rPr>
        <w:t>3</w:t>
      </w:r>
      <w:r w:rsidR="00CF12C0" w:rsidRPr="00170CB8">
        <w:rPr>
          <w:rFonts w:hAnsi="Times New Roman" w:ascii="Times New Roman"/>
          <w:color w:themeColor="background1" w:val="FFFFFF"/>
          <w:sz w:val="24"/>
        </w:rPr>
        <w:t>. Sudski registar pravom.</w:t>
      </w:r>
    </w:p>
    <w:sectPr w:rsidSect="00CD6D47" w:rsidR="00CF12C0" w:rsidRPr="00170CB8">
      <w:headerReference w:type="even" r:id="rId11"/>
      <w:headerReference w:type="default" r:id="rId12"/>
      <w:headerReference w:type="firs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86A" w:rsidR="004D286A">
      <w:r>
        <w:separator/>
      </w:r>
    </w:p>
  </w:endnote>
  <w:endnote w:id="0" w:type="continuationSeparator">
    <w:p w:rsidRDefault="004D286A" w:rsidR="004D28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86A" w:rsidR="004D286A">
      <w:r>
        <w:separator/>
      </w:r>
    </w:p>
  </w:footnote>
  <w:footnote w:id="0" w:type="continuationSeparator">
    <w:p w:rsidRDefault="004D286A" w:rsidR="004D28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A64" w:rsidP="00DE3115" w:rsidR="00050A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50A64" w:rsidR="00050A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rPr>
      <w:id w:val="-799992705"/>
      <w:docPartObj>
        <w:docPartGallery w:val="Page Numbers (Top of Page)"/>
        <w:docPartUnique/>
      </w:docPartObj>
    </w:sdtPr>
    <w:sdtEndPr/>
    <w:sdtContent>
      <w:p w:rsidRDefault="004B17B1" w:rsidR="004B17B1">
        <w:pPr>
          <w:pStyle w:val="Zaglavlje"/>
          <w:jc w:val="center"/>
          <w:rPr>
            <w:rFonts w:hAnsi="Times New Roman" w:ascii="Times New Roman"/>
          </w:rPr>
        </w:pPr>
        <w:r w:rsidRPr="004B17B1">
          <w:rPr>
            <w:rFonts w:hAnsi="Times New Roman" w:ascii="Times New Roman"/>
          </w:rPr>
          <w:t xml:space="preserve">- </w:t>
        </w:r>
        <w:r w:rsidRPr="004B17B1">
          <w:rPr>
            <w:rFonts w:hAnsi="Times New Roman" w:ascii="Times New Roman"/>
          </w:rPr>
          <w:fldChar w:fldCharType="begin"/>
        </w:r>
        <w:r w:rsidRPr="004B17B1">
          <w:rPr>
            <w:rFonts w:hAnsi="Times New Roman" w:ascii="Times New Roman"/>
          </w:rPr>
          <w:instrText>PAGE   \* MERGEFORMAT</w:instrText>
        </w:r>
        <w:r w:rsidRPr="004B17B1">
          <w:rPr>
            <w:rFonts w:hAnsi="Times New Roman" w:ascii="Times New Roman"/>
          </w:rPr>
          <w:fldChar w:fldCharType="separate"/>
        </w:r>
        <w:r w:rsidR="002C37EB">
          <w:rPr>
            <w:rFonts w:hAnsi="Times New Roman" w:ascii="Times New Roman"/>
            <w:noProof/>
          </w:rPr>
          <w:t>2</w:t>
        </w:r>
        <w:r w:rsidRPr="004B17B1">
          <w:rPr>
            <w:rFonts w:hAnsi="Times New Roman" w:ascii="Times New Roman"/>
          </w:rPr>
          <w:fldChar w:fldCharType="end"/>
        </w:r>
        <w:r w:rsidRPr="004B17B1">
          <w:rPr>
            <w:rFonts w:hAnsi="Times New Roman" w:ascii="Times New Roman"/>
          </w:rPr>
          <w:t xml:space="preserve"> </w:t>
        </w:r>
        <w:r w:rsidR="007E402D">
          <w:rPr>
            <w:rFonts w:hAnsi="Times New Roman" w:ascii="Times New Roman"/>
          </w:rPr>
          <w:t>-</w:t>
        </w:r>
      </w:p>
      <w:p w:rsidRDefault="004B17B1" w:rsidP="004B17B1" w:rsidR="004B17B1" w:rsidRPr="004B17B1">
        <w:pPr>
          <w:pStyle w:val="Zaglavlje"/>
          <w:jc w:val="right"/>
          <w:rPr>
            <w:rFonts w:hAnsi="Times New Roman" w:ascii="Times New Roman"/>
          </w:rPr>
        </w:pPr>
        <w:r>
          <w:rPr>
            <w:rFonts w:hAnsi="Times New Roman" w:ascii="Times New Roman"/>
          </w:rPr>
          <w:t>3 St-</w:t>
        </w:r>
        <w:r w:rsidR="000666BC">
          <w:rPr>
            <w:rFonts w:hAnsi="Times New Roman" w:ascii="Times New Roman"/>
          </w:rPr>
          <w:t>256/05</w:t>
        </w:r>
        <w:r w:rsidR="00FE48B7">
          <w:rPr>
            <w:rFonts w:hAnsi="Times New Roman" w:ascii="Times New Roman"/>
          </w:rPr>
          <w:t>-115</w:t>
        </w:r>
      </w:p>
    </w:sdtContent>
  </w:sdt>
  <w:p w:rsidRDefault="00050A64" w:rsidP="00CD6D47" w:rsidR="00050A64">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17B1" w:rsidR="004B17B1">
    <w:pPr>
      <w:pStyle w:val="Zaglavlje"/>
      <w:jc w:val="center"/>
    </w:pPr>
  </w:p>
  <w:p w:rsidRDefault="004B17B1" w:rsidR="004B17B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2F71E6"/>
    <w:multiLevelType w:val="hybridMultilevel"/>
    <w:tmpl w:val="3C062BFE"/>
    <w:lvl w:tplc="5260C4BE" w:ilvl="0">
      <w:start w:val="1"/>
      <w:numFmt w:val="decimal"/>
      <w:lvlText w:val="%1."/>
      <w:lvlJc w:val="left"/>
      <w:pPr>
        <w:ind w:hanging="284" w:left="28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2C3"/>
    <w:rsid w:val="00020875"/>
    <w:rsid w:val="00050A64"/>
    <w:rsid w:val="00061FD5"/>
    <w:rsid w:val="00062DD1"/>
    <w:rsid w:val="000666BC"/>
    <w:rsid w:val="00070CB4"/>
    <w:rsid w:val="000764D8"/>
    <w:rsid w:val="00080366"/>
    <w:rsid w:val="000A046A"/>
    <w:rsid w:val="000A5A68"/>
    <w:rsid w:val="000D010B"/>
    <w:rsid w:val="001241C1"/>
    <w:rsid w:val="00164FDA"/>
    <w:rsid w:val="00170CB8"/>
    <w:rsid w:val="00177A30"/>
    <w:rsid w:val="00184134"/>
    <w:rsid w:val="001E575C"/>
    <w:rsid w:val="00235744"/>
    <w:rsid w:val="0024257C"/>
    <w:rsid w:val="002911F9"/>
    <w:rsid w:val="002B7FF5"/>
    <w:rsid w:val="002C1105"/>
    <w:rsid w:val="002C37EB"/>
    <w:rsid w:val="00317346"/>
    <w:rsid w:val="00317DF9"/>
    <w:rsid w:val="00332627"/>
    <w:rsid w:val="00334965"/>
    <w:rsid w:val="003362FF"/>
    <w:rsid w:val="00360318"/>
    <w:rsid w:val="0036625F"/>
    <w:rsid w:val="003B3623"/>
    <w:rsid w:val="003B4319"/>
    <w:rsid w:val="003C3ECA"/>
    <w:rsid w:val="003D21F3"/>
    <w:rsid w:val="003F74DA"/>
    <w:rsid w:val="00436CBD"/>
    <w:rsid w:val="00441071"/>
    <w:rsid w:val="004416EE"/>
    <w:rsid w:val="00462348"/>
    <w:rsid w:val="00466326"/>
    <w:rsid w:val="00482439"/>
    <w:rsid w:val="004A4C8F"/>
    <w:rsid w:val="004B17B1"/>
    <w:rsid w:val="004B4F3A"/>
    <w:rsid w:val="004D286A"/>
    <w:rsid w:val="004D5379"/>
    <w:rsid w:val="005419C8"/>
    <w:rsid w:val="0055087B"/>
    <w:rsid w:val="0057341F"/>
    <w:rsid w:val="00593FFA"/>
    <w:rsid w:val="006008F9"/>
    <w:rsid w:val="00641839"/>
    <w:rsid w:val="00642359"/>
    <w:rsid w:val="006462C3"/>
    <w:rsid w:val="006B72D9"/>
    <w:rsid w:val="006E1347"/>
    <w:rsid w:val="006E52BB"/>
    <w:rsid w:val="0070227B"/>
    <w:rsid w:val="007160D0"/>
    <w:rsid w:val="00757140"/>
    <w:rsid w:val="007A1443"/>
    <w:rsid w:val="007E0A65"/>
    <w:rsid w:val="007E3B92"/>
    <w:rsid w:val="007E402D"/>
    <w:rsid w:val="007F048E"/>
    <w:rsid w:val="008217D5"/>
    <w:rsid w:val="008829F8"/>
    <w:rsid w:val="008A6ED6"/>
    <w:rsid w:val="008B6BCE"/>
    <w:rsid w:val="008E4465"/>
    <w:rsid w:val="008F7361"/>
    <w:rsid w:val="00971D49"/>
    <w:rsid w:val="00973546"/>
    <w:rsid w:val="009B228F"/>
    <w:rsid w:val="00A23DC2"/>
    <w:rsid w:val="00A37BC9"/>
    <w:rsid w:val="00A74130"/>
    <w:rsid w:val="00A8736F"/>
    <w:rsid w:val="00AB0009"/>
    <w:rsid w:val="00AC30C2"/>
    <w:rsid w:val="00AE4090"/>
    <w:rsid w:val="00AF0D08"/>
    <w:rsid w:val="00B11D9F"/>
    <w:rsid w:val="00B13452"/>
    <w:rsid w:val="00B36118"/>
    <w:rsid w:val="00B52117"/>
    <w:rsid w:val="00B77714"/>
    <w:rsid w:val="00B975FD"/>
    <w:rsid w:val="00C0198E"/>
    <w:rsid w:val="00C172D4"/>
    <w:rsid w:val="00C32C1D"/>
    <w:rsid w:val="00C531B2"/>
    <w:rsid w:val="00C74832"/>
    <w:rsid w:val="00CB5149"/>
    <w:rsid w:val="00CD6D47"/>
    <w:rsid w:val="00CF12C0"/>
    <w:rsid w:val="00D06225"/>
    <w:rsid w:val="00D52799"/>
    <w:rsid w:val="00D5476B"/>
    <w:rsid w:val="00D67974"/>
    <w:rsid w:val="00D73191"/>
    <w:rsid w:val="00DB5644"/>
    <w:rsid w:val="00DD6BD7"/>
    <w:rsid w:val="00DE3115"/>
    <w:rsid w:val="00DF708A"/>
    <w:rsid w:val="00E066CE"/>
    <w:rsid w:val="00E076E3"/>
    <w:rsid w:val="00E13F3C"/>
    <w:rsid w:val="00E24AF4"/>
    <w:rsid w:val="00E33BA1"/>
    <w:rsid w:val="00E478A9"/>
    <w:rsid w:val="00E50768"/>
    <w:rsid w:val="00E72FD2"/>
    <w:rsid w:val="00EA52A1"/>
    <w:rsid w:val="00EF42CF"/>
    <w:rsid w:val="00F14B88"/>
    <w:rsid w:val="00F35635"/>
    <w:rsid w:val="00F61A18"/>
    <w:rsid w:val="00FE48B7"/>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Tekstbalonia" w:type="paragraph">
    <w:name w:val="Balloon Text"/>
    <w:basedOn w:val="Normal"/>
    <w:link w:val="TekstbaloniaChar"/>
    <w:rsid w:val="00CD6D47"/>
    <w:rPr>
      <w:rFonts w:cs="Tahoma" w:hAnsi="Tahoma" w:ascii="Tahoma"/>
      <w:sz w:val="16"/>
      <w:szCs w:val="16"/>
    </w:rPr>
  </w:style>
  <w:style w:customStyle="true" w:styleId="TekstbaloniaChar" w:type="character">
    <w:name w:val="Tekst balončića Char"/>
    <w:basedOn w:val="Zadanifontodlomka"/>
    <w:link w:val="Tekstbalonia"/>
    <w:rsid w:val="00CD6D47"/>
    <w:rPr>
      <w:rFonts w:cs="Tahoma" w:hAnsi="Tahoma" w:ascii="Tahoma"/>
      <w:sz w:val="16"/>
      <w:szCs w:val="16"/>
      <w:lang w:eastAsia="en-US"/>
    </w:rPr>
  </w:style>
  <w:style w:customStyle="true" w:styleId="ZaglavljeChar" w:type="character">
    <w:name w:val="Zaglavlje Char"/>
    <w:basedOn w:val="Zadanifontodlomka"/>
    <w:link w:val="Zaglavlje"/>
    <w:uiPriority w:val="99"/>
    <w:rsid w:val="004B17B1"/>
    <w:rPr>
      <w:rFonts w:hAnsi="Mangal" w:ascii="Mangal"/>
      <w:sz w:val="22"/>
      <w:szCs w:val="24"/>
      <w:lang w:eastAsia="en-US"/>
    </w:rPr>
  </w:style>
  <w:style w:styleId="Tekstrezerviranogmjesta" w:type="character">
    <w:name w:val="Placeholder Text"/>
    <w:basedOn w:val="Zadanifontodlomka"/>
    <w:uiPriority w:val="99"/>
    <w:semiHidden/>
    <w:rsid w:val="002C37EB"/>
    <w:rPr>
      <w:color w:val="808080"/>
      <w:bdr w:space="0" w:sz="0" w:color="auto" w:val="none"/>
      <w:shd w:fill="auto" w:color="auto" w:val="clear"/>
    </w:rPr>
  </w:style>
  <w:style w:customStyle="true" w:styleId="eSPISCCParagraphDefaultFont" w:type="character">
    <w:name w:val="eSPIS_CC_Paragraph Default Font"/>
    <w:basedOn w:val="Zadanifontodlomka"/>
    <w:rsid w:val="002C37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37EB"/>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C37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37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Tekstbalonia" w:type="paragraph">
    <w:name w:val="Balloon Text"/>
    <w:basedOn w:val="Normal"/>
    <w:link w:val="TekstbaloniaChar"/>
    <w:rsid w:val="00CD6D47"/>
    <w:rPr>
      <w:rFonts w:ascii="Tahoma" w:cs="Tahoma" w:hAnsi="Tahoma"/>
      <w:sz w:val="16"/>
      <w:szCs w:val="16"/>
    </w:rPr>
  </w:style>
  <w:style w:customStyle="1" w:styleId="TekstbaloniaChar" w:type="character">
    <w:name w:val="Tekst balončića Char"/>
    <w:basedOn w:val="Zadanifontodlomka"/>
    <w:link w:val="Tekstbalonia"/>
    <w:rsid w:val="00CD6D47"/>
    <w:rPr>
      <w:rFonts w:ascii="Tahoma" w:cs="Tahoma" w:hAnsi="Tahoma"/>
      <w:sz w:val="16"/>
      <w:szCs w:val="16"/>
      <w:lang w:eastAsia="en-US"/>
    </w:rPr>
  </w:style>
  <w:style w:customStyle="1" w:styleId="ZaglavljeChar" w:type="character">
    <w:name w:val="Zaglavlje Char"/>
    <w:basedOn w:val="Zadanifontodlomka"/>
    <w:link w:val="Zaglavlje"/>
    <w:uiPriority w:val="99"/>
    <w:rsid w:val="004B17B1"/>
    <w:rPr>
      <w:rFonts w:ascii="Mangal" w:hAnsi="Mangal"/>
      <w:sz w:val="22"/>
      <w:szCs w:val="24"/>
      <w:lang w:eastAsia="en-US"/>
    </w:rPr>
  </w:style>
  <w:style w:styleId="Tekstrezerviranogmjesta" w:type="character">
    <w:name w:val="Placeholder Text"/>
    <w:basedOn w:val="Zadanifontodlomka"/>
    <w:uiPriority w:val="99"/>
    <w:semiHidden/>
    <w:rsid w:val="002C37EB"/>
    <w:rPr>
      <w:color w:val="808080"/>
      <w:bdr w:color="auto" w:space="0" w:sz="0" w:val="none"/>
      <w:shd w:color="auto" w:fill="auto" w:val="clear"/>
    </w:rPr>
  </w:style>
  <w:style w:customStyle="1" w:styleId="eSPISCCParagraphDefaultFont" w:type="character">
    <w:name w:val="eSPIS_CC_Paragraph Default Font"/>
    <w:basedOn w:val="Zadanifontodlomka"/>
    <w:rsid w:val="002C37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37EB"/>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C37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37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2006.</izvorni_sadrzaj>
    <derivirana_varijabla naziv="DomainObject.Predmet.DatumOsnivanja_1">15. veljače 2006.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srpnja 2013.</izvorni_sadrzaj>
    <derivirana_varijabla naziv="DomainObject.Predmet.DatumRjesavanja_1">30. srpnja 2013.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2006-06-05 PREDMET podnesak od 02.06.2006. (prijava tražbine ŽDO) IN2 napomene: 2006-06-09 PREDMET podnesak (OS u Zagrebu) od 08.06.2006. IN2 napomene: 2006-08-08 PREDMET podnesak st. vjerovnika KVARNER WIENER STADTISCHE OSIGURANJE d.d. (prijava tražbine) od 07.08.2006. IN2 napomene: 2006-08-29 PREDMET podnesak Kvarner Wiener Staedtische osiguranja od 28.08.06. IN2 napomene: 2006-09-29 PREDMET rj. od 31.08.06. o povratu sredstava Minis.finacija od 28.09.06. IN2 napomene: 2006-11-02 PREDMET podnesak (Ministarstvo financija, državna rižnica) od 31.10.2006. IN2 napomene: 2006-12-06 PREDMET podensak (Alars d.o.o.) od 05.12.2006. IN2 napomene: 2006-12-21 PREDMET podnesak (uplata sudske pristojbe) od 20.12.2006. IN2 napomene: 2007-02-27 PREDMET podn. Kvarner Wiener stadt.osig. d.d. Rijeka od 26.02.07. IN2 napomene: 2007-05-22 PREDMET podnesak (Auto mag d.o.o.) od 21.05.07. IN2 napomene: 2007-06-15 PREDMET podnesak (ŽDO) od 14.06.2007. IN2 napomene: 2007-07-13 PREDMET podnesak (Pro mimato d.o.o.) od 12.07.07. IN2 napomene: 2007-07-20 PREDMET 20.7. Ogl. ploča od 20.7.07. IN2 napomene: 2007-07-23 PREDMET podn. Kvarner Vienna insurance group d.d. od 20.7.07. IN2 napomene: 2007-10-16 PREDMET podnesak  odvj. Korušić,Hrg idr. Zgb  od 12.1007. o otkazu punomoći IN2 napomene: 2007-11-20 PREDMET podnesak (otkaz punomoći Dunje Kutle) od 19.11.07. IN2 napomene: 2008-02-12 PREDMET podnesak (Alars d.o.o.) od 11.02.2008. IN2 napomene: 2008-07-01 PREDMET podnesak (ODO) od 30.06.2008. IN2 napomene: 2008-10-03 PREDMET Podnesak ALARS d.o.o od 30.09.2008. IN2 napomene: 2008-10-06 PREDMET 03.10.2008. Podnesak ALARS d.o.o. IN2 napomene: 2008-10-16 PREDMET podnesak (Alars d.o.o.) od 15.10.2008. IN2 napomene: 2008-10-30 PREDMET podnesak (ODO) od 29.10.2008. IN2 napomene: 2009-01-22 PREDMET podnesak (ODO) od 21.01.2009. IN2 napomene: 2009-03-12 PREDMET podnesak (Alaris d.o.o.) od 11.03.2009. IN2 napomene: 2009-05-19 PREDMET podnesak (Alars d.o.o.) od 18.05.2009. IN2 napomene: 2009-06-09 PREDMET Dopis ŽDO Zagreb od 05.06.09. IN2 napomene: 2009-06-24 PREDMET ogl.ploča od 08.06.2009. IN2 napomene: 2009-08-10 PREDMET podnesak Opć. drž. odvj. IN2 napomene: 2009-12-01 PREDMET podnesak PBZ d.o.o.od 27.11.2009. IN2 napomene: 2010-02-16 PREDMET Podnesak (OD LEKO I PARTNERI) od 16.02.2010. IN2 napomene: 2010-05-27 PREDMET Podnesak (O.D. MAĐARIĆ &amp; LUI) od 27.05.2010. IN2 napomene: 2011-01-11 PREDMET ogl. ploča od 11.01.2011. IN2 napomene: 2011-02-04 PREDMET ogl. ploča od 04.02.2011. IN2 napomene: 2011-02-25 PREDMET ogl. ploča od 25.02.2011. IN2 napomene: 2011-03-14 PREDMET ogl. ploča od 14.03.2011. Povijest stečajnih upravitelja: 15.02.2006.-25.07.2006. PERO HRKAČ; 25.07.2006.-12.06.2009. Irena Rada; 12.06.2009.- PERO HRKAČ;</izvorni_sadrzaj>
    <derivirana_varijabla naziv="DomainObject.Predmet.Opis_1">MIGRIRANO IZ IN2 IN2 napomene: 2006-06-05 PREDMET podnesak od 02.06.2006. (prijava tražbine ŽDO) IN2 napomene: 2006-06-09 PREDMET podnesak (OS u Zagrebu) od 08.06.2006. IN2 napomene: 2006-08-08 PREDMET podnesak st. vjerovnika KVARNER WIENER STADTISCHE OSIGURANJE d.d. (prijava tražbine) od 07.08.2006. IN2 napomene: 2006-08-29 PREDMET podnesak Kvarner Wiener Staedtische osiguranja od 28.08.06. IN2 napomene: 2006-09-29 PREDMET rj. od 31.08.06. o povratu sredstava Minis.finacija od 28.09.06. IN2 napomene: 2006-11-02 PREDMET podnesak (Ministarstvo financija, državna rižnica) od 31.10.2006. IN2 napomene: 2006-12-06 PREDMET podensak (Alars d.o.o.) od 05.12.2006. IN2 napomene: 2006-12-21 PREDMET podnesak (uplata sudske pristojbe) od 20.12.2006. IN2 napomene: 2007-02-27 PREDMET podn. Kvarner Wiener stadt.osig. d.d. Rijeka od 26.02.07. IN2 napomene: 2007-05-22 PREDMET podnesak (Auto mag d.o.o.) od 21.05.07. IN2 napomene: 2007-06-15 PREDMET podnesak (ŽDO) od 14.06.2007. IN2 napomene: 2007-07-13 PREDMET podnesak (Pro mimato d.o.o.) od 12.07.07. IN2 napomene: 2007-07-20 PREDMET 20.7. Ogl. ploča od 20.7.07. IN2 napomene: 2007-07-23 PREDMET podn. Kvarner Vienna insurance group d.d. od 20.7.07. IN2 napomene: 2007-10-16 PREDMET podnesak  odvj. Korušić,Hrg idr. Zgb  od 12.1007. o otkazu punomoći IN2 napomene: 2007-11-20 PREDMET podnesak (otkaz punomoći Dunje Kutle) od 19.11.07. IN2 napomene: 2008-02-12 PREDMET podnesak (Alars d.o.o.) od 11.02.2008. IN2 napomene: 2008-07-01 PREDMET podnesak (ODO) od 30.06.2008. IN2 napomene: 2008-10-03 PREDMET Podnesak ALARS d.o.o od 30.09.2008. IN2 napomene: 2008-10-06 PREDMET 03.10.2008. Podnesak ALARS d.o.o. IN2 napomene: 2008-10-16 PREDMET podnesak (Alars d.o.o.) od 15.10.2008. IN2 napomene: 2008-10-30 PREDMET podnesak (ODO) od 29.10.2008. IN2 napomene: 2009-01-22 PREDMET podnesak (ODO) od 21.01.2009. IN2 napomene: 2009-03-12 PREDMET podnesak (Alaris d.o.o.) od 11.03.2009. IN2 napomene: 2009-05-19 PREDMET podnesak (Alars d.o.o.) od 18.05.2009. IN2 napomene: 2009-06-09 PREDMET Dopis ŽDO Zagreb od 05.06.09. IN2 napomene: 2009-06-24 PREDMET ogl.ploča od 08.06.2009. IN2 napomene: 2009-08-10 PREDMET podnesak Opć. drž. odvj. IN2 napomene: 2009-12-01 PREDMET podnesak PBZ d.o.o.od 27.11.2009. IN2 napomene: 2010-02-16 PREDMET Podnesak (OD LEKO I PARTNERI) od 16.02.2010. IN2 napomene: 2010-05-27 PREDMET Podnesak (O.D. MAĐARIĆ &amp; LUI) od 27.05.2010. IN2 napomene: 2011-01-11 PREDMET ogl. ploča od 11.01.2011. IN2 napomene: 2011-02-04 PREDMET ogl. ploča od 04.02.2011. IN2 napomene: 2011-02-25 PREDMET ogl. ploča od 25.02.2011. IN2 napomene: 2011-03-14 PREDMET ogl. ploča od 14.03.2011. Povijest stečajnih upravitelja: 15.02.2006.-25.07.2006. PERO HRKAČ; 25.07.2006.-12.06.2009. Irena Rada; 12.06.2009.- PERO HRKAČ;</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St-256/2005</izvorni_sadrzaj>
    <derivirana_varijabla naziv="DomainObject.Predmet.OznakaBroj_1">St-256/2005</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
    <derivirana_varijabla naziv="DomainObject.Predmet.PrimjedbaSuca_1"/>
  </DomainObject.Predmet.PrimjedbaSuca>
  <DomainObject.Predmet.ProtustrankaFormated>
    <izvorni_sadrzaj>  M.D. AUTO d.o.o. za trgovinu i usluge</izvorni_sadrzaj>
    <derivirana_varijabla naziv="DomainObject.Predmet.ProtustrankaFormated_1">  M.D. AUTO d.o.o. za trgovinu i usluge</derivirana_varijabla>
  </DomainObject.Predmet.ProtustrankaFormated>
  <DomainObject.Predmet.ProtustrankaFormatedOIB>
    <izvorni_sadrzaj>  M.D. AUTO d.o.o. za trgovinu i usluge, OIB 85324141063</izvorni_sadrzaj>
    <derivirana_varijabla naziv="DomainObject.Predmet.ProtustrankaFormatedOIB_1">  M.D. AUTO d.o.o. za trgovinu i usluge, OIB 85324141063</derivirana_varijabla>
  </DomainObject.Predmet.ProtustrankaFormatedOIB>
  <DomainObject.Predmet.ProtustrankaFormatedWithAdress>
    <izvorni_sadrzaj> M.D. AUTO d.o.o. za trgovinu i usluge, Ilica 425, 10000 Zagreb</izvorni_sadrzaj>
    <derivirana_varijabla naziv="DomainObject.Predmet.ProtustrankaFormatedWithAdress_1"> M.D. AUTO d.o.o. za trgovinu i usluge, Ilica 425, 10000 Zagreb</derivirana_varijabla>
  </DomainObject.Predmet.ProtustrankaFormatedWithAdress>
  <DomainObject.Predmet.ProtustrankaFormatedWithAdressOIB>
    <izvorni_sadrzaj> M.D. AUTO d.o.o. za trgovinu i usluge, OIB 85324141063, Ilica 425, 10000 Zagreb</izvorni_sadrzaj>
    <derivirana_varijabla naziv="DomainObject.Predmet.ProtustrankaFormatedWithAdressOIB_1"> M.D. AUTO d.o.o. za trgovinu i usluge, OIB 85324141063, Ilica 425, 10000 Zagreb</derivirana_varijabla>
  </DomainObject.Predmet.ProtustrankaFormatedWithAdressOIB>
  <DomainObject.Predmet.ProtustrankaWithAdress>
    <izvorni_sadrzaj>M.D. AUTO d.o.o. za trgovinu i usluge Ilica 425, 10000 Zagreb</izvorni_sadrzaj>
    <derivirana_varijabla naziv="DomainObject.Predmet.ProtustrankaWithAdress_1">M.D. AUTO d.o.o. za trgovinu i usluge Ilica 425, 10000 Zagreb</derivirana_varijabla>
  </DomainObject.Predmet.ProtustrankaWithAdress>
  <DomainObject.Predmet.ProtustrankaWithAdressOIB>
    <izvorni_sadrzaj>M.D. AUTO d.o.o. za trgovinu i usluge, OIB 85324141063, Ilica 425, 10000 Zagreb</izvorni_sadrzaj>
    <derivirana_varijabla naziv="DomainObject.Predmet.ProtustrankaWithAdressOIB_1">M.D. AUTO d.o.o. za trgovinu i usluge, OIB 85324141063, Ilica 425, 10000 Zagreb</derivirana_varijabla>
  </DomainObject.Predmet.ProtustrankaWithAdressOIB>
  <DomainObject.Predmet.ProtustrankaNazivFormated>
    <izvorni_sadrzaj>M.D. AUTO d.o.o. za trgovinu i usluge</izvorni_sadrzaj>
    <derivirana_varijabla naziv="DomainObject.Predmet.ProtustrankaNazivFormated_1">M.D. AUTO d.o.o. za trgovinu i usluge</derivirana_varijabla>
  </DomainObject.Predmet.ProtustrankaNazivFormated>
  <DomainObject.Predmet.ProtustrankaNazivFormatedOIB>
    <izvorni_sadrzaj>M.D. AUTO d.o.o. za trgovinu i usluge, OIB 85324141063</izvorni_sadrzaj>
    <derivirana_varijabla naziv="DomainObject.Predmet.ProtustrankaNazivFormatedOIB_1">M.D. AUTO d.o.o. za trgovinu i usluge, OIB 85324141063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AM 2 STUDIO D.O.O; ERSTE&amp;STEIERMARKISCHE BANK D.D.; VAL-METAL d.o.o.; Božidar Rešetar; Vedran Cvitković; Mladen Rak; Zdenko Maraković; Tomislav Bartolić; Zvonimir Legemec; Roman Ivanic; Zdravko Pavlović; Božidar Beber; Mladen Mršić; Krešimir Pavlović</izvorni_sadrzaj>
    <derivirana_varijabla naziv="DomainObject.Predmet.StrankaFormated_1">  AM 2 STUDIO D.O.O; ERSTE&amp;STEIERMARKISCHE BANK D.D.; VAL-METAL d.o.o.; Božidar Rešetar; Vedran Cvitković; Mladen Rak; Zdenko Maraković; Tomislav Bartolić; Zvonimir Legemec; Roman Ivanic; Zdravko Pavlović; Božidar Beber; Mladen Mršić; Krešimir Pavlović</derivirana_varijabla>
  </DomainObject.Predmet.StrankaFormated>
  <DomainObject.Predmet.StrankaFormatedOIB>
    <izvorni_sadrzaj>  AM 2 STUDIO D.O.O; ERSTE&amp;STEIERMARKISCHE BANK D.D.; VAL-METAL d.o.o.; Božidar Rešetar, OIB 65088380796; Vedran Cvitković, OIB 29670410183; Mladen Rak, OIB 53356835728; Zdenko Maraković, OIB 86723909941; Tomislav Bartolić, OIB 85488178426; Zvonimir Legemec, OIB 46074391110; Roman Ivanic, OIB 93970639484; Zdravko Pavlović, OIB 69280078286; Božidar Beber, OIB 97900875236; Mladen Mršić, OIB 95090381636; Krešimir Pavlović, OIB 97103727750</izvorni_sadrzaj>
    <derivirana_varijabla naziv="DomainObject.Predmet.StrankaFormatedOIB_1">  AM 2 STUDIO D.O.O; ERSTE&amp;STEIERMARKISCHE BANK D.D.; VAL-METAL d.o.o.; Božidar Rešetar, OIB 65088380796; Vedran Cvitković, OIB 29670410183; Mladen Rak, OIB 53356835728; Zdenko Maraković, OIB 86723909941; Tomislav Bartolić, OIB 85488178426; Zvonimir Legemec, OIB 46074391110; Roman Ivanic, OIB 93970639484; Zdravko Pavlović, OIB 69280078286; Božidar Beber, OIB 97900875236; Mladen Mršić, OIB 95090381636; Krešimir Pavlović, OIB 97103727750</derivirana_varijabla>
  </DomainObject.Predmet.StrankaFormatedOIB>
  <DomainObject.Predmet.StrankaFormatedWithAdress>
    <izvorni_sadrzaj> AM 2 STUDIO D.O.O; ERSTE&amp;STEIERMARKISCHE BANK D.D.; VAL-METAL d.o.o.; Božidar Rešetar, Drežnik 47, 10257 Drežnik Brezovički; Vedran Cvitković, Antuna Gottlieba 6, 10000 Zagreb; Mladen Rak, Dobronićeva 22, 10000 Zagreb; Zdenko Maraković, Šaškovečka 75, 10370 Dugo Selo; Tomislav Bartolić, Pavla Lončara 70, 10290 Zaprešić; Zvonimir Legemec, Torčec, Koprivnička 47, 48000 Koprivnica; Roman Ivanic, V. Rabadana 68b, 10000 Zagreb; Zdravko Pavlović, Iii.rudeški Ogranak 16, 10000 Zagreb; Božidar Beber, Kraljevečki Ogranak 16, 10000 Zagreb; Mladen Mršić, Dobrilina 31, 10000 Zagreb; Krešimir Pavlović, Plehanov Put 11, 10000 Zagreb</izvorni_sadrzaj>
    <derivirana_varijabla naziv="DomainObject.Predmet.StrankaFormatedWithAdress_1"> AM 2 STUDIO D.O.O; ERSTE&amp;STEIERMARKISCHE BANK D.D.; VAL-METAL d.o.o.; Božidar Rešetar, Drežnik 47, 10257 Drežnik Brezovički; Vedran Cvitković, Antuna Gottlieba 6, 10000 Zagreb; Mladen Rak, Dobronićeva 22, 10000 Zagreb; Zdenko Maraković, Šaškovečka 75, 10370 Dugo Selo; Tomislav Bartolić, Pavla Lončara 70, 10290 Zaprešić; Zvonimir Legemec, Torčec, Koprivnička 47, 48000 Koprivnica; Roman Ivanic, V. Rabadana 68b, 10000 Zagreb; Zdravko Pavlović, Iii.rudeški Ogranak 16, 10000 Zagreb; Božidar Beber, Kraljevečki Ogranak 16, 10000 Zagreb; Mladen Mršić, Dobrilina 31, 10000 Zagreb; Krešimir Pavlović, Plehanov Put 11, 10000 Zagreb</derivirana_varijabla>
  </DomainObject.Predmet.StrankaFormatedWithAdress>
  <DomainObject.Predmet.StrankaFormatedWithAdressOIB>
    <izvorni_sadrzaj> AM 2 STUDIO D.O.O; ERSTE&amp;STEIERMARKISCHE BANK D.D.; VAL-METAL d.o.o.; Božidar Rešetar, OIB 65088380796, Drežnik 47, 10257 Drežnik Brezovički; Vedran Cvitković, OIB 29670410183, Antuna Gottlieba 6, 10000 Zagreb; Mladen Rak, OIB 53356835728, Dobronićeva 22, 10000 Zagreb; Zdenko Maraković, OIB 86723909941, Šaškovečka 75, 10370 Dugo Selo; Tomislav Bartolić, OIB 85488178426, Pavla Lončara 70, 10290 Zaprešić; Zvonimir Legemec, OIB 46074391110, Torčec, Koprivnička 47, 48000 Koprivnica; Roman Ivanic, OIB 93970639484, V. Rabadana 68b, 10000 Zagreb; Zdravko Pavlović, OIB 69280078286, Iii.rudeški Ogranak 16, 10000 Zagreb; Božidar Beber, OIB 97900875236, Kraljevečki Ogranak 16, 10000 Zagreb; Mladen Mršić, OIB 95090381636, Dobrilina 31, 10000 Zagreb; Krešimir Pavlović, OIB 97103727750, Plehanov Put 11, 10000 Zagreb</izvorni_sadrzaj>
    <derivirana_varijabla naziv="DomainObject.Predmet.StrankaFormatedWithAdressOIB_1"> AM 2 STUDIO D.O.O; ERSTE&amp;STEIERMARKISCHE BANK D.D.; VAL-METAL d.o.o.; Božidar Rešetar, OIB 65088380796, Drežnik 47, 10257 Drežnik Brezovički; Vedran Cvitković, OIB 29670410183, Antuna Gottlieba 6, 10000 Zagreb; Mladen Rak, OIB 53356835728, Dobronićeva 22, 10000 Zagreb; Zdenko Maraković, OIB 86723909941, Šaškovečka 75, 10370 Dugo Selo; Tomislav Bartolić, OIB 85488178426, Pavla Lončara 70, 10290 Zaprešić; Zvonimir Legemec, OIB 46074391110, Torčec, Koprivnička 47, 48000 Koprivnica; Roman Ivanic, OIB 93970639484, V. Rabadana 68b, 10000 Zagreb; Zdravko Pavlović, OIB 69280078286, Iii.rudeški Ogranak 16, 10000 Zagreb; Božidar Beber, OIB 97900875236, Kraljevečki Ogranak 16, 10000 Zagreb; Mladen Mršić, OIB 95090381636, Dobrilina 31, 10000 Zagreb; Krešimir Pavlović, OIB 97103727750, Plehanov Put 11, 10000 Zagreb</derivirana_varijabla>
  </DomainObject.Predmet.StrankaFormatedWithAdressOIB>
  <DomainObject.Predmet.StrankaWithAdress>
    <izvorni_sadrzaj>AM 2 STUDIO D.O.O ,ERSTE&amp;STEIERMARKISCHE BANK D.D. ,VAL-METAL d.o.o. ,Božidar Rešetar Drežnik 47,10257 Drežnik Brezovički,Vedran Cvitković Antuna Gottlieba 6,10000 Zagreb,Mladen Rak Dobronićeva 22,10000 Zagreb,Zdenko Maraković Šaškovečka 75,10370 Dugo Selo,Tomislav Bartolić Pavla Lončara 70,10290 Zaprešić,Zvonimir Legemec Torčec, Koprivnička 47,48000 Koprivnica,Roman Ivanic V. Rabadana 68b,10000 Zagreb,Zdravko Pavlović Iii.rudeški Ogranak 16,10000 Zagreb,Božidar Beber Kraljevečki Ogranak 16,10000 Zagreb,Mladen Mršić Dobrilina 31,10000 Zagreb,Krešimir Pavlović Plehanov Put 11,10000 Zagreb</izvorni_sadrzaj>
    <derivirana_varijabla naziv="DomainObject.Predmet.StrankaWithAdress_1">AM 2 STUDIO D.O.O ,ERSTE&amp;STEIERMARKISCHE BANK D.D. ,VAL-METAL d.o.o. ,Božidar Rešetar Drežnik 47,10257 Drežnik Brezovički,Vedran Cvitković Antuna Gottlieba 6,10000 Zagreb,Mladen Rak Dobronićeva 22,10000 Zagreb,Zdenko Maraković Šaškovečka 75,10370 Dugo Selo,Tomislav Bartolić Pavla Lončara 70,10290 Zaprešić,Zvonimir Legemec Torčec, Koprivnička 47,48000 Koprivnica,Roman Ivanic V. Rabadana 68b,10000 Zagreb,Zdravko Pavlović Iii.rudeški Ogranak 16,10000 Zagreb,Božidar Beber Kraljevečki Ogranak 16,10000 Zagreb,Mladen Mršić Dobrilina 31,10000 Zagreb,Krešimir Pavlović Plehanov Put 11,10000 Zagreb</derivirana_varijabla>
  </DomainObject.Predmet.StrankaWithAdress>
  <DomainObject.Predmet.StrankaWithAdressOIB>
    <izvorni_sadrzaj>AM 2 STUDIO D.O.O,ERSTE&amp;STEIERMARKISCHE BANK D.D.,VAL-METAL d.o.o.,Božidar Rešetar, OIB 65088380796, Drežnik 47,10257 Drežnik Brezovički,Vedran Cvitković, OIB 29670410183, Antuna Gottlieba 6,10000 Zagreb,Mladen Rak, OIB 53356835728, Dobronićeva 22,10000 Zagreb,Zdenko Maraković, OIB 86723909941, Šaškovečka 75,10370 Dugo Selo,Tomislav Bartolić, OIB 85488178426, Pavla Lončara 70,10290 Zaprešić,Zvonimir Legemec, OIB 46074391110, Torčec, Koprivnička 47,48000 Koprivnica,Roman Ivanic, OIB 93970639484, V. Rabadana 68b,10000 Zagreb,Zdravko Pavlović, OIB 69280078286, Iii.rudeški Ogranak 16,10000 Zagreb,Božidar Beber, OIB 97900875236, Kraljevečki Ogranak 16,10000 Zagreb,Mladen Mršić, OIB 95090381636, Dobrilina 31,10000 Zagreb,Krešimir Pavlović, OIB 97103727750, Plehanov Put 11,10000 Zagreb</izvorni_sadrzaj>
    <derivirana_varijabla naziv="DomainObject.Predmet.StrankaWithAdressOIB_1">AM 2 STUDIO D.O.O,ERSTE&amp;STEIERMARKISCHE BANK D.D.,VAL-METAL d.o.o.,Božidar Rešetar, OIB 65088380796, Drežnik 47,10257 Drežnik Brezovički,Vedran Cvitković, OIB 29670410183, Antuna Gottlieba 6,10000 Zagreb,Mladen Rak, OIB 53356835728, Dobronićeva 22,10000 Zagreb,Zdenko Maraković, OIB 86723909941, Šaškovečka 75,10370 Dugo Selo,Tomislav Bartolić, OIB 85488178426, Pavla Lončara 70,10290 Zaprešić,Zvonimir Legemec, OIB 46074391110, Torčec, Koprivnička 47,48000 Koprivnica,Roman Ivanic, OIB 93970639484, V. Rabadana 68b,10000 Zagreb,Zdravko Pavlović, OIB 69280078286, Iii.rudeški Ogranak 16,10000 Zagreb,Božidar Beber, OIB 97900875236, Kraljevečki Ogranak 16,10000 Zagreb,Mladen Mršić, OIB 95090381636, Dobrilina 31,10000 Zagreb,Krešimir Pavlović, OIB 97103727750, Plehanov Put 11,10000 Zagreb</derivirana_varijabla>
  </DomainObject.Predmet.StrankaWithAdressOIB>
  <DomainObject.Predmet.StrankaNazivFormated>
    <izvorni_sadrzaj>AM 2 STUDIO D.O.O,ERSTE&amp;STEIERMARKISCHE BANK D.D.,VAL-METAL d.o.o.,Božidar Rešetar,Vedran Cvitković,Mladen Rak,Zdenko Maraković,Tomislav Bartolić,Zvonimir Legemec,Roman Ivanic,Zdravko Pavlović,Božidar Beber,Mladen Mršić,Krešimir Pavlović</izvorni_sadrzaj>
    <derivirana_varijabla naziv="DomainObject.Predmet.StrankaNazivFormated_1">AM 2 STUDIO D.O.O,ERSTE&amp;STEIERMARKISCHE BANK D.D.,VAL-METAL d.o.o.,Božidar Rešetar,Vedran Cvitković,Mladen Rak,Zdenko Maraković,Tomislav Bartolić,Zvonimir Legemec,Roman Ivanic,Zdravko Pavlović,Božidar Beber,Mladen Mršić,Krešimir Pavlović</derivirana_varijabla>
  </DomainObject.Predmet.StrankaNazivFormated>
  <DomainObject.Predmet.StrankaNazivFormatedOIB>
    <izvorni_sadrzaj>AM 2 STUDIO D.O.O,ERSTE&amp;STEIERMARKISCHE BANK D.D.,VAL-METAL d.o.o.,Božidar Rešetar, OIB 65088380796,Vedran Cvitković, OIB 29670410183,Mladen Rak, OIB 53356835728,Zdenko Maraković, OIB 86723909941,Tomislav Bartolić, OIB 85488178426,Zvonimir Legemec, OIB 46074391110,Roman Ivanic, OIB 93970639484,Zdravko Pavlović, OIB 69280078286,Božidar Beber, OIB 97900875236,Mladen Mršić, OIB 95090381636,Krešimir Pavlović, OIB 97103727750</izvorni_sadrzaj>
    <derivirana_varijabla naziv="DomainObject.Predmet.StrankaNazivFormatedOIB_1">AM 2 STUDIO D.O.O,ERSTE&amp;STEIERMARKISCHE BANK D.D.,VAL-METAL d.o.o.,Božidar Rešetar, OIB 65088380796,Vedran Cvitković, OIB 29670410183,Mladen Rak, OIB 53356835728,Zdenko Maraković, OIB 86723909941,Tomislav Bartolić, OIB 85488178426,Zvonimir Legemec, OIB 46074391110,Roman Ivanic, OIB 93970639484,Zdravko Pavlović, OIB 69280078286,Božidar Beber, OIB 97900875236,Mladen Mršić, OIB 95090381636,Krešimir Pavlović, OIB 97103727750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AM 2 STUDIO D.O.O</item>
      <item>ERSTE&amp;STEIERMARKISCHE BANK D.D.</item>
      <item>VAL-METAL d.o.o.</item>
      <item>Božidar Rešetar</item>
      <item>Vedran Cvitković</item>
      <item>Mladen Rak</item>
      <item>Zdenko Maraković</item>
      <item>Tomislav Bartolić</item>
      <item>Zvonimir Legemec</item>
      <item>Roman Ivanic</item>
      <item>Zdravko Pavlović</item>
      <item>Božidar Beber</item>
      <item>Mladen Mršić</item>
      <item>Krešimir Pavlović</item>
    </izvorni_sadrzaj>
    <derivirana_varijabla naziv="DomainObject.Predmet.StrankaListFormated_1">
      <item>AM 2 STUDIO D.O.O</item>
      <item>ERSTE&amp;STEIERMARKISCHE BANK D.D.</item>
      <item>VAL-METAL d.o.o.</item>
      <item>Božidar Rešetar</item>
      <item>Vedran Cvitković</item>
      <item>Mladen Rak</item>
      <item>Zdenko Maraković</item>
      <item>Tomislav Bartolić</item>
      <item>Zvonimir Legemec</item>
      <item>Roman Ivanic</item>
      <item>Zdravko Pavlović</item>
      <item>Božidar Beber</item>
      <item>Mladen Mršić</item>
      <item>Krešimir Pavlović</item>
    </derivirana_varijabla>
  </DomainObject.Predmet.StrankaListFormated>
  <DomainObject.Predmet.StrankaListFormatedOIB>
    <izvorni_sadrzaj>
      <item>AM 2 STUDIO D.O.O</item>
      <item>ERSTE&amp;STEIERMARKISCHE BANK D.D.</item>
      <item>VAL-METAL d.o.o.</item>
      <item>Božidar Rešetar, OIB 65088380796</item>
      <item>Vedran Cvitković, OIB 29670410183</item>
      <item>Mladen Rak, OIB 53356835728</item>
      <item>Zdenko Maraković, OIB 86723909941</item>
      <item>Tomislav Bartolić, OIB 85488178426</item>
      <item>Zvonimir Legemec, OIB 46074391110</item>
      <item>Roman Ivanic, OIB 93970639484</item>
      <item>Zdravko Pavlović, OIB 69280078286</item>
      <item>Božidar Beber, OIB 97900875236</item>
      <item>Mladen Mršić, OIB 95090381636</item>
      <item>Krešimir Pavlović, OIB 97103727750</item>
    </izvorni_sadrzaj>
    <derivirana_varijabla naziv="DomainObject.Predmet.StrankaListFormatedOIB_1">
      <item>AM 2 STUDIO D.O.O</item>
      <item>ERSTE&amp;STEIERMARKISCHE BANK D.D.</item>
      <item>VAL-METAL d.o.o.</item>
      <item>Božidar Rešetar, OIB 65088380796</item>
      <item>Vedran Cvitković, OIB 29670410183</item>
      <item>Mladen Rak, OIB 53356835728</item>
      <item>Zdenko Maraković, OIB 86723909941</item>
      <item>Tomislav Bartolić, OIB 85488178426</item>
      <item>Zvonimir Legemec, OIB 46074391110</item>
      <item>Roman Ivanic, OIB 93970639484</item>
      <item>Zdravko Pavlović, OIB 69280078286</item>
      <item>Božidar Beber, OIB 97900875236</item>
      <item>Mladen Mršić, OIB 95090381636</item>
      <item>Krešimir Pavlović, OIB 97103727750</item>
    </derivirana_varijabla>
  </DomainObject.Predmet.StrankaListFormatedOIB>
  <DomainObject.Predmet.StrankaListFormatedWithAdress>
    <izvorni_sadrzaj>
      <item>AM 2 STUDIO D.O.O</item>
      <item>ERSTE&amp;STEIERMARKISCHE BANK D.D.</item>
      <item>VAL-METAL d.o.o.</item>
      <item>Božidar Rešetar, Drežnik 47, 10257 Drežnik Brezovički</item>
      <item>Vedran Cvitković, Antuna Gottlieba 6, 10000 Zagreb</item>
      <item>Mladen Rak, Dobronićeva 22, 10000 Zagreb</item>
      <item>Zdenko Maraković, Šaškovečka 75, 10370 Dugo Selo</item>
      <item>Tomislav Bartolić, Pavla Lončara 70, 10290 Zaprešić</item>
      <item>Zvonimir Legemec, Torčec, Koprivnička 47, 48000 Koprivnica</item>
      <item>Roman Ivanic, V. Rabadana 68b, 10000 Zagreb</item>
      <item>Zdravko Pavlović, Iii.rudeški Ogranak 16, 10000 Zagreb</item>
      <item>Božidar Beber, Kraljevečki Ogranak 16, 10000 Zagreb</item>
      <item>Mladen Mršić, Dobrilina 31, 10000 Zagreb</item>
      <item>Krešimir Pavlović, Plehanov Put 11, 10000 Zagreb</item>
    </izvorni_sadrzaj>
    <derivirana_varijabla naziv="DomainObject.Predmet.StrankaListFormatedWithAdress_1">
      <item>AM 2 STUDIO D.O.O</item>
      <item>ERSTE&amp;STEIERMARKISCHE BANK D.D.</item>
      <item>VAL-METAL d.o.o.</item>
      <item>Božidar Rešetar, Drežnik 47, 10257 Drežnik Brezovički</item>
      <item>Vedran Cvitković, Antuna Gottlieba 6, 10000 Zagreb</item>
      <item>Mladen Rak, Dobronićeva 22, 10000 Zagreb</item>
      <item>Zdenko Maraković, Šaškovečka 75, 10370 Dugo Selo</item>
      <item>Tomislav Bartolić, Pavla Lončara 70, 10290 Zaprešić</item>
      <item>Zvonimir Legemec, Torčec, Koprivnička 47, 48000 Koprivnica</item>
      <item>Roman Ivanic, V. Rabadana 68b, 10000 Zagreb</item>
      <item>Zdravko Pavlović, Iii.rudeški Ogranak 16, 10000 Zagreb</item>
      <item>Božidar Beber, Kraljevečki Ogranak 16, 10000 Zagreb</item>
      <item>Mladen Mršić, Dobrilina 31, 10000 Zagreb</item>
      <item>Krešimir Pavlović, Plehanov Put 11, 10000 Zagreb</item>
    </derivirana_varijabla>
  </DomainObject.Predmet.StrankaListFormatedWithAdress>
  <DomainObject.Predmet.StrankaListFormatedWithAdressOIB>
    <izvorni_sadrzaj>
      <item>AM 2 STUDIO D.O.O</item>
      <item>ERSTE&amp;STEIERMARKISCHE BANK D.D.</item>
      <item>VAL-METAL d.o.o.</item>
      <item>Božidar Rešetar, OIB 65088380796, Drežnik 47, 10257 Drežnik Brezovički</item>
      <item>Vedran Cvitković, OIB 29670410183, Antuna Gottlieba 6, 10000 Zagreb</item>
      <item>Mladen Rak, OIB 53356835728, Dobronićeva 22, 10000 Zagreb</item>
      <item>Zdenko Maraković, OIB 86723909941, Šaškovečka 75, 10370 Dugo Selo</item>
      <item>Tomislav Bartolić, OIB 85488178426, Pavla Lončara 70, 10290 Zaprešić</item>
      <item>Zvonimir Legemec, OIB 46074391110, Torčec, Koprivnička 47, 48000 Koprivnica</item>
      <item>Roman Ivanic, OIB 93970639484, V. Rabadana 68b, 10000 Zagreb</item>
      <item>Zdravko Pavlović, OIB 69280078286, Iii.rudeški Ogranak 16, 10000 Zagreb</item>
      <item>Božidar Beber, OIB 97900875236, Kraljevečki Ogranak 16, 10000 Zagreb</item>
      <item>Mladen Mršić, OIB 95090381636, Dobrilina 31, 10000 Zagreb</item>
      <item>Krešimir Pavlović, OIB 97103727750, Plehanov Put 11, 10000 Zagreb</item>
    </izvorni_sadrzaj>
    <derivirana_varijabla naziv="DomainObject.Predmet.StrankaListFormatedWithAdressOIB_1">
      <item>AM 2 STUDIO D.O.O</item>
      <item>ERSTE&amp;STEIERMARKISCHE BANK D.D.</item>
      <item>VAL-METAL d.o.o.</item>
      <item>Božidar Rešetar, OIB 65088380796, Drežnik 47, 10257 Drežnik Brezovički</item>
      <item>Vedran Cvitković, OIB 29670410183, Antuna Gottlieba 6, 10000 Zagreb</item>
      <item>Mladen Rak, OIB 53356835728, Dobronićeva 22, 10000 Zagreb</item>
      <item>Zdenko Maraković, OIB 86723909941, Šaškovečka 75, 10370 Dugo Selo</item>
      <item>Tomislav Bartolić, OIB 85488178426, Pavla Lončara 70, 10290 Zaprešić</item>
      <item>Zvonimir Legemec, OIB 46074391110, Torčec, Koprivnička 47, 48000 Koprivnica</item>
      <item>Roman Ivanic, OIB 93970639484, V. Rabadana 68b, 10000 Zagreb</item>
      <item>Zdravko Pavlović, OIB 69280078286, Iii.rudeški Ogranak 16, 10000 Zagreb</item>
      <item>Božidar Beber, OIB 97900875236, Kraljevečki Ogranak 16, 10000 Zagreb</item>
      <item>Mladen Mršić, OIB 95090381636, Dobrilina 31, 10000 Zagreb</item>
      <item>Krešimir Pavlović, OIB 97103727750, Plehanov Put 11, 10000 Zagreb</item>
    </derivirana_varijabla>
  </DomainObject.Predmet.StrankaListFormatedWithAdressOIB>
  <DomainObject.Predmet.StrankaListNazivFormated>
    <izvorni_sadrzaj>
      <item>AM 2 STUDIO D.O.O</item>
      <item>ERSTE&amp;STEIERMARKISCHE BANK D.D.</item>
      <item>VAL-METAL d.o.o.</item>
      <item>Božidar Rešetar</item>
      <item>Vedran Cvitković</item>
      <item>Mladen Rak</item>
      <item>Zdenko Maraković</item>
      <item>Tomislav Bartolić</item>
      <item>Zvonimir Legemec</item>
      <item>Roman Ivanic</item>
      <item>Zdravko Pavlović</item>
      <item>Božidar Beber</item>
      <item>Mladen Mršić</item>
      <item>Krešimir Pavlović</item>
    </izvorni_sadrzaj>
    <derivirana_varijabla naziv="DomainObject.Predmet.StrankaListNazivFormated_1">
      <item>AM 2 STUDIO D.O.O</item>
      <item>ERSTE&amp;STEIERMARKISCHE BANK D.D.</item>
      <item>VAL-METAL d.o.o.</item>
      <item>Božidar Rešetar</item>
      <item>Vedran Cvitković</item>
      <item>Mladen Rak</item>
      <item>Zdenko Maraković</item>
      <item>Tomislav Bartolić</item>
      <item>Zvonimir Legemec</item>
      <item>Roman Ivanic</item>
      <item>Zdravko Pavlović</item>
      <item>Božidar Beber</item>
      <item>Mladen Mršić</item>
      <item>Krešimir Pavlović</item>
    </derivirana_varijabla>
  </DomainObject.Predmet.StrankaListNazivFormated>
  <DomainObject.Predmet.StrankaListNazivFormatedOIB>
    <izvorni_sadrzaj>
      <item>AM 2 STUDIO D.O.O</item>
      <item>ERSTE&amp;STEIERMARKISCHE BANK D.D.</item>
      <item>VAL-METAL d.o.o.</item>
      <item>Božidar Rešetar, OIB 65088380796</item>
      <item>Vedran Cvitković, OIB 29670410183</item>
      <item>Mladen Rak, OIB 53356835728</item>
      <item>Zdenko Maraković, OIB 86723909941</item>
      <item>Tomislav Bartolić, OIB 85488178426</item>
      <item>Zvonimir Legemec, OIB 46074391110</item>
      <item>Roman Ivanic, OIB 93970639484</item>
      <item>Zdravko Pavlović, OIB 69280078286</item>
      <item>Božidar Beber, OIB 97900875236</item>
      <item>Mladen Mršić, OIB 95090381636</item>
      <item>Krešimir Pavlović, OIB 97103727750</item>
    </izvorni_sadrzaj>
    <derivirana_varijabla naziv="DomainObject.Predmet.StrankaListNazivFormatedOIB_1">
      <item>AM 2 STUDIO D.O.O</item>
      <item>ERSTE&amp;STEIERMARKISCHE BANK D.D.</item>
      <item>VAL-METAL d.o.o.</item>
      <item>Božidar Rešetar, OIB 65088380796</item>
      <item>Vedran Cvitković, OIB 29670410183</item>
      <item>Mladen Rak, OIB 53356835728</item>
      <item>Zdenko Maraković, OIB 86723909941</item>
      <item>Tomislav Bartolić, OIB 85488178426</item>
      <item>Zvonimir Legemec, OIB 46074391110</item>
      <item>Roman Ivanic, OIB 93970639484</item>
      <item>Zdravko Pavlović, OIB 69280078286</item>
      <item>Božidar Beber, OIB 97900875236</item>
      <item>Mladen Mršić, OIB 95090381636</item>
      <item>Krešimir Pavlović, OIB 97103727750</item>
    </derivirana_varijabla>
  </DomainObject.Predmet.StrankaListNazivFormatedOIB>
  <DomainObject.Predmet.ProtuStrankaListFormated>
    <izvorni_sadrzaj>
      <item>M.D. AUTO d.o.o. za trgovinu i usluge</item>
    </izvorni_sadrzaj>
    <derivirana_varijabla naziv="DomainObject.Predmet.ProtuStrankaListFormated_1">
      <item>M.D. AUTO d.o.o. za trgovinu i usluge</item>
    </derivirana_varijabla>
  </DomainObject.Predmet.ProtuStrankaListFormated>
  <DomainObject.Predmet.ProtuStrankaListFormatedOIB>
    <izvorni_sadrzaj>
      <item>M.D. AUTO d.o.o. za trgovinu i usluge, OIB 85324141063</item>
    </izvorni_sadrzaj>
    <derivirana_varijabla naziv="DomainObject.Predmet.ProtuStrankaListFormatedOIB_1">
      <item>M.D. AUTO d.o.o. za trgovinu i usluge, OIB 85324141063</item>
    </derivirana_varijabla>
  </DomainObject.Predmet.ProtuStrankaListFormatedOIB>
  <DomainObject.Predmet.ProtuStrankaListFormatedWithAdress>
    <izvorni_sadrzaj>
      <item>M.D. AUTO d.o.o. za trgovinu i usluge, Ilica 425, 10000 Zagreb</item>
    </izvorni_sadrzaj>
    <derivirana_varijabla naziv="DomainObject.Predmet.ProtuStrankaListFormatedWithAdress_1">
      <item>M.D. AUTO d.o.o. za trgovinu i usluge, Ilica 425, 10000 Zagreb</item>
    </derivirana_varijabla>
  </DomainObject.Predmet.ProtuStrankaListFormatedWithAdress>
  <DomainObject.Predmet.ProtuStrankaListFormatedWithAdressOIB>
    <izvorni_sadrzaj>
      <item>M.D. AUTO d.o.o. za trgovinu i usluge, OIB 85324141063, Ilica 425, 10000 Zagreb</item>
    </izvorni_sadrzaj>
    <derivirana_varijabla naziv="DomainObject.Predmet.ProtuStrankaListFormatedWithAdressOIB_1">
      <item>M.D. AUTO d.o.o. za trgovinu i usluge, OIB 85324141063, Ilica 425, 10000 Zagreb</item>
    </derivirana_varijabla>
  </DomainObject.Predmet.ProtuStrankaListFormatedWithAdressOIB>
  <DomainObject.Predmet.ProtuStrankaListNazivFormated>
    <izvorni_sadrzaj>
      <item>M.D. AUTO d.o.o. za trgovinu i usluge</item>
    </izvorni_sadrzaj>
    <derivirana_varijabla naziv="DomainObject.Predmet.ProtuStrankaListNazivFormated_1">
      <item>M.D. AUTO d.o.o. za trgovinu i usluge</item>
    </derivirana_varijabla>
  </DomainObject.Predmet.ProtuStrankaListNazivFormated>
  <DomainObject.Predmet.ProtuStrankaListNazivFormatedOIB>
    <izvorni_sadrzaj>
      <item>M.D. AUTO d.o.o. za trgovinu i usluge, OIB 85324141063</item>
    </izvorni_sadrzaj>
    <derivirana_varijabla naziv="DomainObject.Predmet.ProtuStrankaListNazivFormatedOIB_1">
      <item>M.D. AUTO d.o.o. za trgovinu i usluge, OIB 85324141063</item>
    </derivirana_varijabla>
  </DomainObject.Predmet.ProtuStrankaListNazivFormatedOIB>
  <DomainObject.Predmet.OstaliListFormated>
    <izvorni_sadrzaj>
      <item>Pero Hrkać</item>
      <item>Erste &amp; Steiermaerkische Bank d. d.</item>
    </izvorni_sadrzaj>
    <derivirana_varijabla naziv="DomainObject.Predmet.OstaliListFormated_1">
      <item>Pero Hrkać</item>
      <item>Erste &amp; Steiermaerkische Bank d. d.</item>
    </derivirana_varijabla>
  </DomainObject.Predmet.OstaliListFormated>
  <DomainObject.Predmet.OstaliListFormatedOIB>
    <izvorni_sadrzaj>
      <item>Pero Hrkać, OIB 15244122912</item>
      <item>Erste &amp; Steiermaerkische Bank d. d.</item>
    </izvorni_sadrzaj>
    <derivirana_varijabla naziv="DomainObject.Predmet.OstaliListFormatedOIB_1">
      <item>Pero Hrkać, OIB 15244122912</item>
      <item>Erste &amp; Steiermaerkische Bank d. d.</item>
    </derivirana_varijabla>
  </DomainObject.Predmet.OstaliListFormatedOIB>
  <DomainObject.Predmet.OstaliListFormatedWithAdress>
    <izvorni_sadrzaj>
      <item>Pero Hrkać</item>
      <item>Erste &amp; Steiermaerkische Bank d. d.</item>
    </izvorni_sadrzaj>
    <derivirana_varijabla naziv="DomainObject.Predmet.OstaliListFormatedWithAdress_1">
      <item>Pero Hrkać</item>
      <item>Erste &amp; Steiermaerkische Bank d. d.</item>
    </derivirana_varijabla>
  </DomainObject.Predmet.OstaliListFormatedWithAdress>
  <DomainObject.Predmet.OstaliListFormatedWithAdressOIB>
    <izvorni_sadrzaj>
      <item>Pero Hrkać, OIB 15244122912</item>
      <item>Erste &amp; Steiermaerkische Bank d. d.</item>
    </izvorni_sadrzaj>
    <derivirana_varijabla naziv="DomainObject.Predmet.OstaliListFormatedWithAdressOIB_1">
      <item>Pero Hrkać, OIB 15244122912</item>
      <item>Erste &amp; Steiermaerkische Bank d. d.</item>
    </derivirana_varijabla>
  </DomainObject.Predmet.OstaliListFormatedWithAdressOIB>
  <DomainObject.Predmet.OstaliListNazivFormated>
    <izvorni_sadrzaj>
      <item>Pero Hrkać</item>
      <item>Erste &amp; Steiermaerkische Bank d. d.</item>
    </izvorni_sadrzaj>
    <derivirana_varijabla naziv="DomainObject.Predmet.OstaliListNazivFormated_1">
      <item>Pero Hrkać</item>
      <item>Erste &amp; Steiermaerkische Bank d. d.</item>
    </derivirana_varijabla>
  </DomainObject.Predmet.OstaliListNazivFormated>
  <DomainObject.Predmet.OstaliListNazivFormatedOIB>
    <izvorni_sadrzaj>
      <item>Pero Hrkać, OIB 15244122912</item>
      <item>Erste &amp; Steiermaerkische Bank d. d.</item>
    </izvorni_sadrzaj>
    <derivirana_varijabla naziv="DomainObject.Predmet.OstaliListNazivFormatedOIB_1">
      <item>Pero Hrkać, OIB 15244122912</item>
      <item>Erste &amp; Steiermaerkische Bank d. 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Božidar Rešetar i dr.</izvorni_sadrzaj>
    <derivirana_varijabla naziv="DomainObject.Predmet.StrankaIDrugi_1">Božidar Rešetar i dr.</derivirana_varijabla>
  </DomainObject.Predmet.StrankaIDrugi>
  <DomainObject.Predmet.ProtustrankaIDrugi>
    <izvorni_sadrzaj>M.D. AUTO d.o.o. za trgovinu i usluge</izvorni_sadrzaj>
    <derivirana_varijabla naziv="DomainObject.Predmet.ProtustrankaIDrugi_1">M.D. AUTO d.o.o. za trgovinu i usluge</derivirana_varijabla>
  </DomainObject.Predmet.ProtustrankaIDrugi>
  <DomainObject.Predmet.StrankaIDrugiAdressOIB>
    <izvorni_sadrzaj>Božidar Rešetar, OIB 65088380796, Drežnik 47, 10257 Drežnik Brezovički i dr.</izvorni_sadrzaj>
    <derivirana_varijabla naziv="DomainObject.Predmet.StrankaIDrugiAdressOIB_1">Božidar Rešetar, OIB 65088380796, Drežnik 47, 10257 Drežnik Brezovički i dr.</derivirana_varijabla>
  </DomainObject.Predmet.StrankaIDrugiAdressOIB>
  <DomainObject.Predmet.ProtustrankaIDrugiAdressOIB>
    <izvorni_sadrzaj>M.D. AUTO d.o.o. za trgovinu i usluge, OIB 85324141063, Ilica 425, 10000 Zagreb</izvorni_sadrzaj>
    <derivirana_varijabla naziv="DomainObject.Predmet.ProtustrankaIDrugiAdressOIB_1">M.D. AUTO d.o.o. za trgovinu i usluge, OIB 85324141063, Ilica 425,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srpnja 2013.</izvorni_sadrzaj>
    <derivirana_varijabla naziv="DomainObject.Predmet.OdlukaRjesenje.DatumDonosenjaOdluke_1">30. srpnja 2013.</derivirana_varijabla>
  </DomainObject.Predmet.OdlukaRjesenje.DatumDonosenjaOdluke>
  <DomainObject.Predmet.OdlukaRjesenje.DatumPravomocnosti>
    <izvorni_sadrzaj>27. kolovoza 2013.</izvorni_sadrzaj>
    <derivirana_varijabla naziv="DomainObject.Predmet.OdlukaRjesenje.DatumPravomocnosti_1">27. kolovoza 2013.</derivirana_varijabla>
  </DomainObject.Predmet.OdlukaRjesenje.DatumPravomocnosti>
  <DomainObject.Predmet.OdlukaRjesenje.Oznaka>
    <izvorni_sadrzaj>St-256/2005-70</izvorni_sadrzaj>
    <derivirana_varijabla naziv="DomainObject.Predmet.OdlukaRjesenje.Oznaka_1">St-256/2005-70</derivirana_varijabla>
  </DomainObject.Predmet.OdlukaRjesenje.Oznaka>
  <DomainObject.Predmet.SudioniciListNaziv>
    <izvorni_sadrzaj>
      <item>M.D. AUTO d.o.o. za trgovinu i usluge</item>
      <item>Pero Hrkać</item>
      <item>Erste &amp; Steiermaerkische Bank d. d.</item>
      <item>AM 2 STUDIO D.O.O</item>
      <item>ERSTE&amp;STEIERMARKISCHE BANK D.D.</item>
      <item>VAL-METAL d.o.o.</item>
      <item>Božidar Rešetar</item>
      <item>Vedran Cvitković</item>
      <item>Mladen Rak</item>
      <item>Zdenko Maraković</item>
      <item>Tomislav Bartolić</item>
      <item>Zvonimir Legemec</item>
      <item>Roman Ivanic</item>
      <item>Zdravko Pavlović</item>
      <item>Božidar Beber</item>
      <item>Mladen Mršić</item>
      <item>Krešimir Pavlović</item>
    </izvorni_sadrzaj>
    <derivirana_varijabla naziv="DomainObject.Predmet.SudioniciListNaziv_1">
      <item>M.D. AUTO d.o.o. za trgovinu i usluge</item>
      <item>Pero Hrkać</item>
      <item>Erste &amp; Steiermaerkische Bank d. d.</item>
      <item>AM 2 STUDIO D.O.O</item>
      <item>ERSTE&amp;STEIERMARKISCHE BANK D.D.</item>
      <item>VAL-METAL d.o.o.</item>
      <item>Božidar Rešetar</item>
      <item>Vedran Cvitković</item>
      <item>Mladen Rak</item>
      <item>Zdenko Maraković</item>
      <item>Tomislav Bartolić</item>
      <item>Zvonimir Legemec</item>
      <item>Roman Ivanic</item>
      <item>Zdravko Pavlović</item>
      <item>Božidar Beber</item>
      <item>Mladen Mršić</item>
      <item>Krešimir Pavlović</item>
    </derivirana_varijabla>
  </DomainObject.Predmet.SudioniciListNaziv>
  <DomainObject.Predmet.SudioniciListAdressOIB>
    <izvorni_sadrzaj>
      <item>M.D. AUTO d.o.o. za trgovinu i usluge, OIB 85324141063, Ilica 425,10000 Zagreb</item>
      <item>Pero Hrkać, OIB 15244122912</item>
      <item>Erste &amp; Steiermaerkische Bank d. d.</item>
      <item>AM 2 STUDIO D.O.O</item>
      <item>ERSTE&amp;STEIERMARKISCHE BANK D.D.</item>
      <item>VAL-METAL d.o.o.</item>
      <item>Božidar Rešetar, OIB 65088380796, Drežnik 47,10257 Drežnik Brezovički</item>
      <item>Vedran Cvitković, OIB 29670410183, Antuna Gottlieba 6,10000 Zagreb</item>
      <item>Mladen Rak, OIB 53356835728, Dobronićeva 22,10000 Zagreb</item>
      <item>Zdenko Maraković, OIB 86723909941, Šaškovečka 75,10370 Dugo Selo</item>
      <item>Tomislav Bartolić, OIB 85488178426, Pavla Lončara 70,10290 Zaprešić</item>
      <item>Zvonimir Legemec, OIB 46074391110, Torčec, Koprivnička 47,48000 Koprivnica</item>
      <item>Roman Ivanic, OIB 93970639484, V. Rabadana 68b,10000 Zagreb</item>
      <item>Zdravko Pavlović, OIB 69280078286, Iii.rudeški Ogranak 16,10000 Zagreb</item>
      <item>Božidar Beber, OIB 97900875236, Kraljevečki Ogranak 16,10000 Zagreb</item>
      <item>Mladen Mršić, OIB 95090381636, Dobrilina 31,10000 Zagreb</item>
      <item>Krešimir Pavlović, OIB 97103727750, Plehanov Put 11,10000 Zagreb</item>
    </izvorni_sadrzaj>
    <derivirana_varijabla naziv="DomainObject.Predmet.SudioniciListAdressOIB_1">
      <item>M.D. AUTO d.o.o. za trgovinu i usluge, OIB 85324141063, Ilica 425,10000 Zagreb</item>
      <item>Pero Hrkać, OIB 15244122912</item>
      <item>Erste &amp; Steiermaerkische Bank d. d.</item>
      <item>AM 2 STUDIO D.O.O</item>
      <item>ERSTE&amp;STEIERMARKISCHE BANK D.D.</item>
      <item>VAL-METAL d.o.o.</item>
      <item>Božidar Rešetar, OIB 65088380796, Drežnik 47,10257 Drežnik Brezovički</item>
      <item>Vedran Cvitković, OIB 29670410183, Antuna Gottlieba 6,10000 Zagreb</item>
      <item>Mladen Rak, OIB 53356835728, Dobronićeva 22,10000 Zagreb</item>
      <item>Zdenko Maraković, OIB 86723909941, Šaškovečka 75,10370 Dugo Selo</item>
      <item>Tomislav Bartolić, OIB 85488178426, Pavla Lončara 70,10290 Zaprešić</item>
      <item>Zvonimir Legemec, OIB 46074391110, Torčec, Koprivnička 47,48000 Koprivnica</item>
      <item>Roman Ivanic, OIB 93970639484, V. Rabadana 68b,10000 Zagreb</item>
      <item>Zdravko Pavlović, OIB 69280078286, Iii.rudeški Ogranak 16,10000 Zagreb</item>
      <item>Božidar Beber, OIB 97900875236, Kraljevečki Ogranak 16,10000 Zagreb</item>
      <item>Mladen Mršić, OIB 95090381636, Dobrilina 31,10000 Zagreb</item>
      <item>Krešimir Pavlović, OIB 97103727750, Plehanov Put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85324141063</item>
      <item>, OIB 15244122912</item>
      <item>, OIB null</item>
      <item>, OIB null</item>
      <item>, OIB null</item>
      <item>, OIB null</item>
      <item>, OIB 65088380796</item>
      <item>, OIB 29670410183</item>
      <item>, OIB 53356835728</item>
      <item>, OIB 86723909941</item>
      <item>, OIB 85488178426</item>
      <item>, OIB 46074391110</item>
      <item>, OIB 93970639484</item>
      <item>, OIB 69280078286</item>
      <item>, OIB 97900875236</item>
      <item>, OIB 95090381636</item>
      <item>, OIB 97103727750</item>
    </izvorni_sadrzaj>
    <derivirana_varijabla naziv="DomainObject.Predmet.SudioniciListNazivOIB_1">
      <item>, OIB 85324141063</item>
      <item>, OIB 15244122912</item>
      <item>, OIB null</item>
      <item>, OIB null</item>
      <item>, OIB null</item>
      <item>, OIB null</item>
      <item>, OIB 65088380796</item>
      <item>, OIB 29670410183</item>
      <item>, OIB 53356835728</item>
      <item>, OIB 86723909941</item>
      <item>, OIB 85488178426</item>
      <item>, OIB 46074391110</item>
      <item>, OIB 93970639484</item>
      <item>, OIB 69280078286</item>
      <item>, OIB 97900875236</item>
      <item>, OIB 95090381636</item>
      <item>, OIB 97103727750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334</properties:Words>
  <properties:Characters>1776</properties:Characters>
  <properties:Lines>72</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2018-01-23T12:33:00Z</dcterms:created>
  <dc:creator>M</dc:creator>
  <cp:lastModifiedBy>Sonja Pilić</cp:lastModifiedBy>
  <cp:lastPrinted>2018-01-24T13:25:00Z</cp:lastPrinted>
  <dcterms:modified xmlns:xsi="http://www.w3.org/2001/XMLSchema-instance" xsi:type="dcterms:W3CDTF">2018-01-24T13:26:00Z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