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71ad" w14:paraId="38d71ad" w:rsidRDefault="00EB4EF4" w:rsidP="00EB4EF4" w:rsidR="00EB4EF4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</w:t>
      </w:r>
      <w:r>
        <w:rPr>
          <w:bCs/>
          <w:sz w:val="24"/>
          <w:szCs w:val="24"/>
          <w:lang w:val="hr-HR"/>
        </w:rPr>
        <w:t>793</w:t>
      </w:r>
      <w:r>
        <w:rPr>
          <w:bCs/>
          <w:sz w:val="24"/>
          <w:szCs w:val="24"/>
          <w:lang w:val="hr-HR"/>
        </w:rPr>
        <w:t>/15-5</w:t>
      </w:r>
    </w:p>
    <w:p w:rsidRDefault="00EB4EF4" w:rsidP="00EB4EF4" w:rsidR="00EB4EF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EB4EF4" w:rsidP="00EB4EF4" w:rsidR="00EB4EF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EB4EF4" w:rsidP="00EB4EF4" w:rsidR="00EB4EF4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EB4EF4" w:rsidP="00EB4EF4" w:rsidR="00EB4EF4"/>
    <w:p w:rsidRDefault="00EB4EF4" w:rsidP="00EB4EF4" w:rsidR="00EB4EF4"/>
    <w:p w:rsidRDefault="00EB4EF4" w:rsidP="00EB4EF4" w:rsidR="00EB4EF4"/>
    <w:p w:rsidRDefault="00EB4EF4" w:rsidP="00EB4EF4" w:rsidR="00EB4EF4"/>
    <w:p w:rsidRDefault="00EB4EF4" w:rsidP="00EB4EF4" w:rsidR="00EB4EF4">
      <w:pPr>
        <w:jc w:val="center"/>
      </w:pPr>
      <w:r>
        <w:t>U    I M E    R E P U B L I K E    H R V A T S K E</w:t>
      </w:r>
    </w:p>
    <w:p w:rsidRDefault="00EB4EF4" w:rsidP="00EB4EF4" w:rsidR="00EB4EF4">
      <w:pPr>
        <w:jc w:val="both"/>
      </w:pPr>
    </w:p>
    <w:p w:rsidRDefault="00EB4EF4" w:rsidP="00EB4EF4" w:rsidR="00EB4EF4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EB4EF4" w:rsidP="00EB4EF4" w:rsidR="00EB4EF4">
      <w:pPr>
        <w:rPr>
          <w:rFonts w:eastAsiaTheme="minorHAnsi"/>
          <w:sz w:val="24"/>
          <w:szCs w:val="20"/>
        </w:rPr>
      </w:pPr>
    </w:p>
    <w:p w:rsidRDefault="00EB4EF4" w:rsidP="00EB4EF4" w:rsidR="00EB4EF4">
      <w:pPr>
        <w:rPr>
          <w:szCs w:val="24"/>
        </w:rPr>
      </w:pPr>
    </w:p>
    <w:p w:rsidRDefault="00EB4EF4" w:rsidP="00EB4EF4" w:rsidR="00EB4EF4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WINUS </w:t>
      </w:r>
      <w:proofErr w:type="spellStart"/>
      <w:r>
        <w:t>j.d.o.o</w:t>
      </w:r>
      <w:proofErr w:type="spellEnd"/>
      <w:r>
        <w:t xml:space="preserve">., OIB: 22126103545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Miklinovec</w:t>
      </w:r>
      <w:proofErr w:type="spellEnd"/>
      <w:r>
        <w:t xml:space="preserve"> 99,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EB4EF4" w:rsidP="00EB4EF4" w:rsidR="00EB4EF4">
      <w:pPr>
        <w:jc w:val="both"/>
        <w:rPr>
          <w:szCs w:val="24"/>
        </w:rPr>
      </w:pPr>
    </w:p>
    <w:p w:rsidRDefault="00EB4EF4" w:rsidP="00EB4EF4" w:rsidR="00EB4EF4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EB4EF4" w:rsidP="00EB4EF4" w:rsidR="00EB4EF4">
      <w:pPr>
        <w:jc w:val="center"/>
      </w:pPr>
    </w:p>
    <w:p w:rsidRDefault="00EB4EF4" w:rsidP="00EB4EF4" w:rsidR="00EB4EF4"/>
    <w:p w:rsidRDefault="00EB4EF4" w:rsidP="00EB4EF4" w:rsidR="00EB4EF4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WINUS </w:t>
      </w:r>
      <w:proofErr w:type="spellStart"/>
      <w:r>
        <w:t>j.d.o.o</w:t>
      </w:r>
      <w:proofErr w:type="spellEnd"/>
      <w:r>
        <w:t xml:space="preserve">., OIB: 22126103545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Miklinovec</w:t>
      </w:r>
      <w:proofErr w:type="spellEnd"/>
      <w:r>
        <w:t xml:space="preserve"> 99, </w:t>
      </w:r>
      <w:proofErr w:type="spellStart"/>
      <w:r>
        <w:t>Koprivnica</w:t>
      </w:r>
      <w:proofErr w:type="spellEnd"/>
      <w:r>
        <w:t xml:space="preserve">, s </w:t>
      </w:r>
      <w:proofErr w:type="spellStart"/>
      <w:r>
        <w:t>danom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EB4EF4" w:rsidP="00EB4EF4" w:rsidR="00EB4EF4">
      <w:pPr>
        <w:jc w:val="both"/>
      </w:pPr>
    </w:p>
    <w:p w:rsidRDefault="00EB4EF4" w:rsidP="00EB4EF4" w:rsidR="00EB4EF4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WINUS </w:t>
      </w:r>
      <w:proofErr w:type="spellStart"/>
      <w:r>
        <w:t>j.d.o.o</w:t>
      </w:r>
      <w:proofErr w:type="spellEnd"/>
      <w:r>
        <w:t xml:space="preserve">., OIB: 22126103545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Miklinovec</w:t>
      </w:r>
      <w:proofErr w:type="spellEnd"/>
      <w:r>
        <w:t xml:space="preserve"> 99, </w:t>
      </w:r>
      <w:proofErr w:type="spellStart"/>
      <w:r>
        <w:t>Koprivnica</w:t>
      </w:r>
      <w:proofErr w:type="spellEnd"/>
      <w:r>
        <w:t>.</w:t>
      </w:r>
    </w:p>
    <w:p w:rsidRDefault="00EB4EF4" w:rsidP="00EB4EF4" w:rsidR="00EB4EF4">
      <w:pPr>
        <w:jc w:val="both"/>
        <w:rPr>
          <w:szCs w:val="24"/>
        </w:rPr>
      </w:pPr>
    </w:p>
    <w:p w:rsidRDefault="00EB4EF4" w:rsidP="00EB4EF4" w:rsidR="00EB4EF4">
      <w:pPr>
        <w:jc w:val="both"/>
      </w:pPr>
      <w:r>
        <w:tab/>
      </w:r>
      <w:proofErr w:type="gramStart"/>
      <w:r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>
        <w:t>Hrvoje</w:t>
      </w:r>
      <w:proofErr w:type="spellEnd"/>
      <w:r>
        <w:t xml:space="preserve"> </w:t>
      </w:r>
      <w:proofErr w:type="spellStart"/>
      <w:r>
        <w:t>Kraljičković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 </w:t>
      </w:r>
      <w:proofErr w:type="spellStart"/>
      <w:r>
        <w:t>hrv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velikana</w:t>
      </w:r>
      <w:proofErr w:type="spellEnd"/>
      <w:proofErr w:type="gramEnd"/>
      <w:r>
        <w:t xml:space="preserve"> 4, Zagreb, OIB: 63875916042.</w:t>
      </w:r>
    </w:p>
    <w:p w:rsidRDefault="00EB4EF4" w:rsidP="00EB4EF4" w:rsidR="00EB4EF4">
      <w:pPr>
        <w:jc w:val="both"/>
        <w:rPr>
          <w:color w:val="FF0000"/>
        </w:rPr>
      </w:pPr>
    </w:p>
    <w:p w:rsidRDefault="00EB4EF4" w:rsidP="00EB4EF4" w:rsidR="00EB4EF4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EB4EF4" w:rsidP="00EB4EF4" w:rsidR="00EB4EF4">
      <w:pPr>
        <w:jc w:val="both"/>
      </w:pPr>
    </w:p>
    <w:p w:rsidRDefault="00EB4EF4" w:rsidP="00EB4EF4" w:rsidR="00EB4EF4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WINUS </w:t>
      </w:r>
      <w:proofErr w:type="spellStart"/>
      <w:r>
        <w:t>j.d.o.o</w:t>
      </w:r>
      <w:proofErr w:type="spellEnd"/>
      <w:r>
        <w:t xml:space="preserve">., OIB: 22126103545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Miklinovec</w:t>
      </w:r>
      <w:proofErr w:type="spellEnd"/>
      <w:r>
        <w:t xml:space="preserve"> 99,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Varaždin</w:t>
      </w:r>
      <w:proofErr w:type="spellEnd"/>
      <w:r>
        <w:t xml:space="preserve">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EB4EF4" w:rsidP="00EB4EF4" w:rsidR="00EB4EF4"/>
    <w:p w:rsidRDefault="00EB4EF4" w:rsidP="00EB4EF4" w:rsidR="00EB4EF4"/>
    <w:p w:rsidRDefault="00EB4EF4" w:rsidP="00EB4EF4" w:rsidR="00EB4EF4">
      <w:pPr>
        <w:jc w:val="center"/>
      </w:pPr>
      <w:proofErr w:type="spellStart"/>
      <w:r>
        <w:t>Obrazloženje</w:t>
      </w:r>
      <w:proofErr w:type="spellEnd"/>
    </w:p>
    <w:p w:rsidRDefault="00EB4EF4" w:rsidP="00EB4EF4" w:rsidR="00EB4EF4">
      <w:pPr>
        <w:jc w:val="both"/>
      </w:pPr>
    </w:p>
    <w:p w:rsidRDefault="00EB4EF4" w:rsidP="00EB4EF4" w:rsidR="00EB4EF4">
      <w:pPr>
        <w:jc w:val="both"/>
        <w:rPr>
          <w:color w:val="FF0000"/>
        </w:rPr>
      </w:pPr>
    </w:p>
    <w:p w:rsidRDefault="00EB4EF4" w:rsidP="00EB4EF4" w:rsidR="00EB4EF4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r>
        <w:t>13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2015.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SZ-a,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EB4EF4" w:rsidP="00EB4EF4" w:rsidR="00EB4EF4"/>
    <w:p w:rsidRDefault="00EB4EF4" w:rsidP="00EB4EF4" w:rsidR="00EB4EF4">
      <w:pPr>
        <w:jc w:val="both"/>
      </w:pPr>
      <w:r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lastRenderedPageBreak/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proofErr w:type="gramStart"/>
      <w:r>
        <w:t>i</w:t>
      </w:r>
      <w:proofErr w:type="spellEnd"/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EB4EF4" w:rsidP="00EB4EF4" w:rsidR="00EB4EF4"/>
    <w:p w:rsidRDefault="00EB4EF4" w:rsidP="00EB4EF4" w:rsidR="00EB4EF4"/>
    <w:p w:rsidRDefault="00EB4EF4" w:rsidP="00EB4EF4" w:rsidR="00EB4EF4">
      <w:pPr>
        <w:jc w:val="center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09.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2016.</w:t>
      </w:r>
    </w:p>
    <w:p w:rsidRDefault="00EB4EF4" w:rsidP="00EB4EF4" w:rsidR="00EB4EF4">
      <w:r>
        <w:t xml:space="preserve">                                                                                                  </w:t>
      </w:r>
    </w:p>
    <w:p w:rsidRDefault="00EB4EF4" w:rsidP="00EB4EF4" w:rsidR="00EB4EF4">
      <w:r>
        <w:t xml:space="preserve">     </w:t>
      </w:r>
    </w:p>
    <w:p w:rsidRDefault="00EB4EF4" w:rsidP="00EB4EF4" w:rsidR="00EB4E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EB4EF4" w:rsidP="00EB4EF4" w:rsidR="00EB4EF4"/>
    <w:p w:rsidRDefault="00EB4EF4" w:rsidP="00EB4EF4" w:rsidR="00EB4EF4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EB4EF4" w:rsidP="00EB4EF4" w:rsidR="00EB4EF4">
      <w:pPr>
        <w:rPr>
          <w:szCs w:val="24"/>
        </w:rPr>
      </w:pPr>
    </w:p>
    <w:p w:rsidRDefault="00EB4EF4" w:rsidP="00EB4EF4" w:rsidR="00EB4EF4">
      <w:pPr>
        <w:ind w:left="4248"/>
      </w:pPr>
      <w:r>
        <w:t xml:space="preserve">     </w:t>
      </w:r>
    </w:p>
    <w:p w:rsidRDefault="00EB4EF4" w:rsidP="00EB4EF4" w:rsidR="00EB4EF4"/>
    <w:p w:rsidRDefault="00EB4EF4" w:rsidP="00EB4EF4" w:rsidR="00EB4EF4"/>
    <w:p w:rsidRDefault="00EB4EF4" w:rsidP="00EB4EF4" w:rsidR="00EB4EF4">
      <w:r>
        <w:t xml:space="preserve">                                                         </w:t>
      </w:r>
    </w:p>
    <w:p w:rsidRDefault="00EB4EF4" w:rsidP="00EB4EF4" w:rsidR="00EB4EF4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EB4EF4" w:rsidP="00EB4EF4" w:rsidR="00EB4EF4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EB4EF4" w:rsidP="00EB4EF4" w:rsidR="00EB4EF4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</w:t>
      </w:r>
      <w:proofErr w:type="gramStart"/>
      <w:r>
        <w:t>SZ-a).</w:t>
      </w:r>
      <w:proofErr w:type="gramEnd"/>
    </w:p>
    <w:p w:rsidRDefault="00EB4EF4" w:rsidP="00EB4EF4" w:rsidR="00EB4EF4"/>
    <w:p w:rsidRDefault="00EB4EF4" w:rsidP="00EB4EF4" w:rsidR="00EB4EF4"/>
    <w:p w:rsidRDefault="00EB4EF4" w:rsidP="00EB4EF4" w:rsidR="00EB4EF4">
      <w:r>
        <w:t>DNA:</w:t>
      </w:r>
    </w:p>
    <w:p w:rsidRDefault="00EB4EF4" w:rsidP="00EB4EF4" w:rsidR="00EB4EF4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EB4EF4" w:rsidP="00EB4EF4" w:rsidR="00EB4EF4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EB4EF4" w:rsidP="00EB4EF4" w:rsidR="00EB4EF4">
      <w:pPr>
        <w:numPr>
          <w:ilvl w:val="0"/>
          <w:numId w:val="48"/>
        </w:numPr>
      </w:pPr>
      <w:r>
        <w:t xml:space="preserve">WINUS </w:t>
      </w:r>
      <w:proofErr w:type="spellStart"/>
      <w:r>
        <w:t>j.d.o.o</w:t>
      </w:r>
      <w:proofErr w:type="spellEnd"/>
      <w:r>
        <w:t xml:space="preserve">., OIB: 22126103545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Miklinovec</w:t>
      </w:r>
      <w:proofErr w:type="spellEnd"/>
      <w:r>
        <w:t xml:space="preserve"> 99, </w:t>
      </w:r>
      <w:proofErr w:type="spellStart"/>
      <w:r>
        <w:t>Koprivnica</w:t>
      </w:r>
      <w:proofErr w:type="spellEnd"/>
      <w:r>
        <w:t xml:space="preserve"> </w:t>
      </w:r>
    </w:p>
    <w:p w:rsidRDefault="00EB4EF4" w:rsidP="00EB4EF4" w:rsidR="00EB4EF4">
      <w:pPr>
        <w:numPr>
          <w:ilvl w:val="0"/>
          <w:numId w:val="48"/>
        </w:numPr>
      </w:pP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Mirjana</w:t>
      </w:r>
      <w:proofErr w:type="spellEnd"/>
      <w:r>
        <w:t xml:space="preserve"> </w:t>
      </w:r>
      <w:proofErr w:type="spellStart"/>
      <w:r>
        <w:t>Mesarić</w:t>
      </w:r>
      <w:proofErr w:type="spellEnd"/>
      <w:r>
        <w:t xml:space="preserve">, </w:t>
      </w:r>
      <w:proofErr w:type="spellStart"/>
      <w:r>
        <w:t>Sokolovac</w:t>
      </w:r>
      <w:proofErr w:type="spellEnd"/>
      <w:r>
        <w:t xml:space="preserve">, </w:t>
      </w:r>
      <w:proofErr w:type="spellStart"/>
      <w:r>
        <w:t>Koprivnička</w:t>
      </w:r>
      <w:proofErr w:type="spellEnd"/>
      <w:r>
        <w:t xml:space="preserve"> 56</w:t>
      </w:r>
    </w:p>
    <w:p w:rsidRDefault="00EB4EF4" w:rsidP="00EB4EF4" w:rsidR="00EB4EF4">
      <w:pPr>
        <w:numPr>
          <w:ilvl w:val="0"/>
          <w:numId w:val="48"/>
        </w:numPr>
      </w:pP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EB4EF4" w:rsidP="00EB4EF4" w:rsidR="00EB4EF4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državnosti</w:t>
      </w:r>
      <w:proofErr w:type="spellEnd"/>
      <w:r>
        <w:t xml:space="preserve"> 7 </w:t>
      </w:r>
    </w:p>
    <w:p w:rsidRDefault="00EB4EF4" w:rsidP="00EB4EF4" w:rsidR="00EB4EF4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proofErr w:type="spellStart"/>
      <w:r>
        <w:t>Hrvoje</w:t>
      </w:r>
      <w:proofErr w:type="spellEnd"/>
      <w:r>
        <w:t xml:space="preserve"> </w:t>
      </w:r>
      <w:proofErr w:type="spellStart"/>
      <w:r>
        <w:t>Kraljičković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 </w:t>
      </w:r>
      <w:proofErr w:type="spellStart"/>
      <w:r>
        <w:t>hrvatskih</w:t>
      </w:r>
      <w:proofErr w:type="spellEnd"/>
      <w:r>
        <w:t xml:space="preserve"> </w:t>
      </w:r>
      <w:proofErr w:type="spellStart"/>
      <w:r>
        <w:t>velikana</w:t>
      </w:r>
      <w:proofErr w:type="spellEnd"/>
      <w:r>
        <w:t xml:space="preserve"> 4, Zagreb</w:t>
      </w:r>
    </w:p>
    <w:p w:rsidRDefault="00EB4EF4" w:rsidP="00EB4EF4" w:rsidR="00EB4EF4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EB4EF4" w:rsidP="00EB4EF4" w:rsidR="00EB4EF4"/>
    <w:p w:rsidRDefault="00EB4EF4" w:rsidP="00EB4EF4" w:rsidR="00EB4EF4">
      <w:pPr>
        <w:rPr>
          <w:sz w:val="24"/>
          <w:szCs w:val="24"/>
        </w:rPr>
      </w:pPr>
    </w:p>
    <w:p w:rsidRDefault="00DA0242" w:rsidP="00EB4EF4" w:rsidR="00DA0242" w:rsidRPr="00EB4EF4"/>
    <w:sectPr w:rsidSect="00EB0D4C" w:rsidR="00DA0242" w:rsidRPr="00EB4EF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EF4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B4EF4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B4EF4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549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St-793/2015-5</izvorni_sadrzaj>
    <derivirana_varijabla naziv="DomainObject.Oznaka_1">St-793/2015-5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St-793/2015</izvorni_sadrzaj>
    <derivirana_varijabla naziv="DomainObject.Predmet.OznakaBroj_1">St-793/2015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WINUS jednostavno društvo s ograničenom odgovornošću za proizvodnju, trgovinu i usluge</izvorni_sadrzaj>
    <derivirana_varijabla naziv="DomainObject.Predmet.ProtustrankaFormated_1">  WINUS jednostavno društvo s ograničenom odgovornošću za proizvodnju, trgovinu i usluge</derivirana_varijabla>
  </DomainObject.Predmet.ProtustrankaFormated>
  <DomainObject.Predmet.ProtustrankaFormatedOIB>
    <izvorni_sadrzaj>  WINUS jednostavno društvo s ograničenom odgovornošću za proizvodnju, trgovinu i usluge, OIB 22126103545</izvorni_sadrzaj>
    <derivirana_varijabla naziv="DomainObject.Predmet.ProtustrankaFormatedOIB_1">  WINUS jednostavno društvo s ograničenom odgovornošću za proizvodnju, trgovinu i usluge, OIB 22126103545</derivirana_varijabla>
  </DomainObject.Predmet.ProtustrankaFormatedOIB>
  <DomainObject.Predmet.ProtustrankaFormatedWithAdress>
    <izvorni_sadrzaj> WINUS jednostavno društvo s ograničenom odgovornošću za proizvodnju, trgovinu i usluge, Miklinovec 99, 48000 Koprivnica</izvorni_sadrzaj>
    <derivirana_varijabla naziv="DomainObject.Predmet.ProtustrankaFormatedWithAdress_1"> WINUS jednostavno društvo s ograničenom odgovornošću za proizvodnju, trgovinu i usluge, Miklinovec 99, 48000 Koprivnica</derivirana_varijabla>
  </DomainObject.Predmet.ProtustrankaFormatedWithAdress>
  <DomainObject.Predmet.ProtustrankaFormatedWithAdressOIB>
    <izvorni_sadrzaj> WINUS jednostavno društvo s ograničenom odgovornošću za proizvodnju, trgovinu i usluge, OIB 22126103545, Miklinovec 99, 48000 Koprivnica</izvorni_sadrzaj>
    <derivirana_varijabla naziv="DomainObject.Predmet.ProtustrankaFormatedWithAdressOIB_1"> WINUS jednostavno društvo s ograničenom odgovornošću za proizvodnju, trgovinu i usluge, OIB 22126103545, Miklinovec 99, 48000 Koprivnica</derivirana_varijabla>
  </DomainObject.Predmet.ProtustrankaFormatedWithAdressOIB>
  <DomainObject.Predmet.ProtustrankaWithAdress>
    <izvorni_sadrzaj>WINUS jednostavno društvo s ograničenom odgovornošću za proizvodnju, trgovinu i usluge Miklinovec 99, 48000 Koprivnica</izvorni_sadrzaj>
    <derivirana_varijabla naziv="DomainObject.Predmet.ProtustrankaWithAdress_1">WINUS jednostavno društvo s ograničenom odgovornošću za proizvodnju, trgovinu i usluge Miklinovec 99, 48000 Koprivnica</derivirana_varijabla>
  </DomainObject.Predmet.ProtustrankaWithAdress>
  <DomainObject.Predmet.ProtustrankaWithAdressOIB>
    <izvorni_sadrzaj>WINUS jednostavno društvo s ograničenom odgovornošću za proizvodnju, trgovinu i usluge, OIB 22126103545, Miklinovec 99, 48000 Koprivnica</izvorni_sadrzaj>
    <derivirana_varijabla naziv="DomainObject.Predmet.ProtustrankaWithAdressOIB_1">WINUS jednostavno društvo s ograničenom odgovornošću za proizvodnju, trgovinu i usluge, OIB 22126103545, Miklinovec 99, 48000 Koprivnica</derivirana_varijabla>
  </DomainObject.Predmet.ProtustrankaWithAdressOIB>
  <DomainObject.Predmet.ProtustrankaNazivFormated>
    <izvorni_sadrzaj>WINUS jednostavno društvo s ograničenom odgovornošću za proizvodnju, trgovinu i usluge</izvorni_sadrzaj>
    <derivirana_varijabla naziv="DomainObject.Predmet.ProtustrankaNazivFormated_1">WINUS jednostavno društvo s ograničenom odgovornošću za proizvodnju, trgovinu i usluge</derivirana_varijabla>
  </DomainObject.Predmet.ProtustrankaNazivFormated>
  <DomainObject.Predmet.ProtustrankaNazivFormatedOIB>
    <izvorni_sadrzaj>WINUS jednostavno društvo s ograničenom odgovornošću za proizvodnju, trgovinu i usluge, OIB 22126103545</izvorni_sadrzaj>
    <derivirana_varijabla naziv="DomainObject.Predmet.ProtustrankaNazivFormatedOIB_1">WINUS jednostavno društvo s ograničenom odgovornošću za proizvodnju, trgovinu i usluge, OIB 22126103545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135731.55</izvorni_sadrzaj>
    <derivirana_varijabla naziv="DomainObject.Predmet.TrenutnaVrijednost_1">135731.55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WINUS jednostavno društvo s ograničenom odgovornošću za proizvodnju, trgovinu i usluge</item>
    </izvorni_sadrzaj>
    <derivirana_varijabla naziv="DomainObject.Predmet.ProtuStrankaListFormated_1">
      <item>WINUS jednostavno društvo s ograničenom odgovornošću za proizvodnju, trgovinu i usluge</item>
    </derivirana_varijabla>
  </DomainObject.Predmet.ProtuStrankaListFormated>
  <DomainObject.Predmet.ProtuStrankaListFormatedOIB>
    <izvorni_sadrzaj>
      <item>WINUS jednostavno društvo s ograničenom odgovornošću za proizvodnju, trgovinu i usluge, OIB 22126103545</item>
    </izvorni_sadrzaj>
    <derivirana_varijabla naziv="DomainObject.Predmet.ProtuStrankaListFormatedOIB_1">
      <item>WINUS jednostavno društvo s ograničenom odgovornošću za proizvodnju, trgovinu i usluge, OIB 22126103545</item>
    </derivirana_varijabla>
  </DomainObject.Predmet.ProtuStrankaListFormatedOIB>
  <DomainObject.Predmet.ProtuStrankaListFormatedWithAdress>
    <izvorni_sadrzaj>
      <item>WINUS jednostavno društvo s ograničenom odgovornošću za proizvodnju, trgovinu i usluge, Miklinovec 99, 48000 Koprivnica</item>
    </izvorni_sadrzaj>
    <derivirana_varijabla naziv="DomainObject.Predmet.ProtuStrankaListFormatedWithAdress_1">
      <item>WINUS jednostavno društvo s ograničenom odgovornošću za proizvodnju, trgovinu i usluge, Miklinovec 99, 48000 Koprivnica</item>
    </derivirana_varijabla>
  </DomainObject.Predmet.ProtuStrankaListFormatedWithAdress>
  <DomainObject.Predmet.ProtuStrankaListFormatedWithAdressOIB>
    <izvorni_sadrzaj>
      <item>WINUS jednostavno društvo s ograničenom odgovornošću za proizvodnju, trgovinu i usluge, OIB 22126103545, Miklinovec 99, 48000 Koprivnica</item>
    </izvorni_sadrzaj>
    <derivirana_varijabla naziv="DomainObject.Predmet.ProtuStrankaListFormatedWithAdressOIB_1">
      <item>WINUS jednostavno društvo s ograničenom odgovornošću za proizvodnju, trgovinu i usluge, OIB 22126103545, Miklinovec 99, 48000 Koprivnica</item>
    </derivirana_varijabla>
  </DomainObject.Predmet.ProtuStrankaListFormatedWithAdressOIB>
  <DomainObject.Predmet.ProtuStrankaListNazivFormated>
    <izvorni_sadrzaj>
      <item>WINUS jednostavno društvo s ograničenom odgovornošću za proizvodnju, trgovinu i usluge</item>
    </izvorni_sadrzaj>
    <derivirana_varijabla naziv="DomainObject.Predmet.ProtuStrankaListNazivFormated_1">
      <item>WINUS jednostavno društvo s ograničenom odgovornošću za proizvodnju, trgovinu i usluge</item>
    </derivirana_varijabla>
  </DomainObject.Predmet.ProtuStrankaListNazivFormated>
  <DomainObject.Predmet.ProtuStrankaListNazivFormatedOIB>
    <izvorni_sadrzaj>
      <item>WINUS jednostavno društvo s ograničenom odgovornošću za proizvodnju, trgovinu i usluge, OIB 22126103545</item>
    </izvorni_sadrzaj>
    <derivirana_varijabla naziv="DomainObject.Predmet.ProtuStrankaListNazivFormatedOIB_1">
      <item>WINUS jednostavno društvo s ograničenom odgovornošću za proizvodnju, trgovinu i usluge, OIB 22126103545</item>
    </derivirana_varijabla>
  </DomainObject.Predmet.ProtuStrankaListNazivFormatedOIB>
  <DomainObject.Predmet.OstaliListFormated>
    <izvorni_sadrzaj>
      <item>E-oglasna ploča</item>
      <item>Sudski registar</item>
      <item>Mirjana Mesarić</item>
    </izvorni_sadrzaj>
    <derivirana_varijabla naziv="DomainObject.Predmet.OstaliListFormated_1">
      <item>E-oglasna ploča</item>
      <item>Sudski registar</item>
      <item>Mirjana Mesarić</item>
    </derivirana_varijabla>
  </DomainObject.Predmet.OstaliListFormated>
  <DomainObject.Predmet.OstaliListFormatedOIB>
    <izvorni_sadrzaj>
      <item>E-oglasna ploča</item>
      <item>Sudski registar</item>
      <item>Mirjana Mesarić, OIB 80340669412</item>
    </izvorni_sadrzaj>
    <derivirana_varijabla naziv="DomainObject.Predmet.OstaliListFormatedOIB_1">
      <item>E-oglasna ploča</item>
      <item>Sudski registar</item>
      <item>Mirjana Mesarić, OIB 80340669412</item>
    </derivirana_varijabla>
  </DomainObject.Predmet.OstaliListFormatedOIB>
  <DomainObject.Predmet.OstaliListFormatedWithAdress>
    <izvorni_sadrzaj>
      <item>E-oglasna ploča</item>
      <item>Sudski registar</item>
      <item>Mirjana Mesarić, Koprivnička 56, 48306 Sokolovac</item>
    </izvorni_sadrzaj>
    <derivirana_varijabla naziv="DomainObject.Predmet.OstaliListFormatedWithAdress_1">
      <item>E-oglasna ploča</item>
      <item>Sudski registar</item>
      <item>Mirjana Mesarić, Koprivnička 56, 48306 Sokolovac</item>
    </derivirana_varijabla>
  </DomainObject.Predmet.OstaliListFormatedWithAdress>
  <DomainObject.Predmet.OstaliListFormatedWithAdressOIB>
    <izvorni_sadrzaj>
      <item>E-oglasna ploča</item>
      <item>Sudski registar</item>
      <item>Mirjana Mesarić, OIB 80340669412, Koprivnička 56, 48306 Sokolovac</item>
    </izvorni_sadrzaj>
    <derivirana_varijabla naziv="DomainObject.Predmet.OstaliListFormatedWithAdressOIB_1">
      <item>E-oglasna ploča</item>
      <item>Sudski registar</item>
      <item>Mirjana Mesarić, OIB 80340669412, Koprivnička 56, 48306 Sokolovac</item>
    </derivirana_varijabla>
  </DomainObject.Predmet.OstaliListFormatedWithAdressOIB>
  <DomainObject.Predmet.OstaliListNazivFormated>
    <izvorni_sadrzaj>
      <item>E-oglasna ploča</item>
      <item>Sudski registar</item>
      <item>Mirjana Mesarić</item>
    </izvorni_sadrzaj>
    <derivirana_varijabla naziv="DomainObject.Predmet.OstaliListNazivFormated_1">
      <item>E-oglasna ploča</item>
      <item>Sudski registar</item>
      <item>Mirjana Mesarić</item>
    </derivirana_varijabla>
  </DomainObject.Predmet.OstaliListNazivFormated>
  <DomainObject.Predmet.OstaliListNazivFormatedOIB>
    <izvorni_sadrzaj>
      <item>E-oglasna ploča</item>
      <item>Sudski registar</item>
      <item>Mirjana Mesarić, OIB 80340669412</item>
    </izvorni_sadrzaj>
    <derivirana_varijabla naziv="DomainObject.Predmet.OstaliListNazivFormatedOIB_1">
      <item>E-oglasna ploča</item>
      <item>Sudski registar</item>
      <item>Mirjana Mesarić, OIB 80340669412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St-793/2015-5</izvorni_sadrzaj>
    <derivirana_varijabla naziv="DomainObject.PoslovniBrojDokumenta_1">St-793/2015-5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WINUS jednostavno društvo s ograničenom odgovornošću za proizvodnju, trgovinu i usluge</izvorni_sadrzaj>
    <derivirana_varijabla naziv="DomainObject.Predmet.ProtustrankaIDrugi_1">WINUS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WINUS jednostavno društvo s ograničenom odgovornošću za proizvodnju, trgovinu i usluge, OIB 22126103545, Miklinovec 99, 48000 Koprivnica</izvorni_sadrzaj>
    <derivirana_varijabla naziv="DomainObject.Predmet.ProtustrankaIDrugiAdressOIB_1">WINUS jednostavno društvo s ograničenom odgovornošću za proizvodnju, trgovinu i usluge, OIB 22126103545, Miklinovec 99,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WINUS jednostavno društvo s ograničenom odgovornošću za proizvodnju, trgovinu i usluge</item>
      <item>E-oglasna ploča</item>
      <item>Sudski registar</item>
      <item>Mirjana Mesarić</item>
    </izvorni_sadrzaj>
    <derivirana_varijabla naziv="DomainObject.Predmet.SudioniciListNaziv_1">
      <item>Financijska agencija</item>
      <item>WINUS jednostavno društvo s ograničenom odgovornošću za proizvodnju, trgovinu i usluge</item>
      <item>E-oglasna ploča</item>
      <item>Sudski registar</item>
      <item>Mirjana Mesarić</item>
    </derivirana_varijabla>
  </DomainObject.Predmet.SudioniciListNaziv>
  <DomainObject.Predmet.SudioniciListAdressOIB>
    <izvorni_sadrzaj>
      <item>Financijska agencija, OIB 85821130368, A. Cesarca 2,42000 Varaždin</item>
      <item>WINUS jednostavno društvo s ograničenom odgovornošću za proizvodnju, trgovinu i usluge, OIB 22126103545, Miklinovec 99,48000 Koprivnica</item>
      <item>E-oglasna ploča</item>
      <item>Sudski registar</item>
      <item>Mirjana Mesarić, OIB 80340669412, Koprivnička 56,48306 Sokolovac</item>
    </izvorni_sadrzaj>
    <derivirana_varijabla naziv="DomainObject.Predmet.SudioniciListAdressOIB_1">
      <item>Financijska agencija, OIB 85821130368, A. Cesarca 2,42000 Varaždin</item>
      <item>WINUS jednostavno društvo s ograničenom odgovornošću za proizvodnju, trgovinu i usluge, OIB 22126103545, Miklinovec 99,48000 Koprivnica</item>
      <item>E-oglasna ploča</item>
      <item>Sudski registar</item>
      <item>Mirjana Mesarić, OIB 80340669412, Koprivnička 56,48306 Sokolovac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D93E7-6296-4637-8A32-D86DF5F17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2777</properties:Characters>
  <properties:Lines>85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2016-03-09T08:25:00Z</cp:lastPrinted>
  <dcterms:modified xmlns:xsi="http://www.w3.org/2001/XMLSchema-instance" xsi:type="dcterms:W3CDTF">2016-03-09T08:25:00Z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