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3980" w14:paraId="27f3980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21</w:t>
      </w:r>
      <w:r w:rsidR="006B3B25">
        <w:t>99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6B3B25">
        <w:t>ALPHA CENTAURI j.d.o.o. OIB: 08039612311,</w:t>
      </w:r>
      <w:r>
        <w:t xml:space="preserve"> </w:t>
      </w:r>
      <w:r w:rsidR="002F39A9">
        <w:t>MBS: 0301</w:t>
      </w:r>
      <w:r w:rsidR="006B3B25">
        <w:t>52291</w:t>
      </w:r>
      <w:r w:rsidR="002F39A9">
        <w:t>,</w:t>
      </w:r>
      <w:r w:rsidR="00E524D1">
        <w:t xml:space="preserve"> </w:t>
      </w:r>
      <w:r w:rsidR="00616058">
        <w:t xml:space="preserve">Osijek, </w:t>
      </w:r>
      <w:r w:rsidR="006B3B25">
        <w:t>Dubrovačka 44</w:t>
      </w:r>
      <w:r w:rsidR="00616058">
        <w:t>,</w:t>
      </w:r>
      <w:r>
        <w:t xml:space="preserve"> temeljem članka 430. Stečajnog zakona („Narodne novine“ 71/15), dana </w:t>
      </w:r>
      <w:r w:rsidR="006B3B25">
        <w:t>5. rujna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6B3B25">
        <w:t>ALPHA CENTAURI j.d.o.o. OIB: 08039612311, MBS: 030152291, Osijek, Dubrovačka 44</w:t>
      </w:r>
      <w:r w:rsidR="00E524D1">
        <w:t>,</w:t>
      </w:r>
      <w:r w:rsidR="00883980">
        <w:t xml:space="preserve"> </w:t>
      </w:r>
      <w:r w:rsidR="00F66CA4">
        <w:t xml:space="preserve">iznosi </w:t>
      </w:r>
      <w:r w:rsidR="006B3B25">
        <w:t>5.545,00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6B3B25">
        <w:t>ALPHA CENTAURI j.d.o.o. OIB: 08039612311, MBS: 030152291, Osijek, Dubrovačka 44</w:t>
      </w:r>
      <w:r w:rsidR="00D02B57">
        <w:t xml:space="preserve">, </w:t>
      </w:r>
      <w:r w:rsidR="006B3B25">
        <w:t>direktor IVAN BENOVIĆ,</w:t>
      </w:r>
      <w:r w:rsidR="00D02B57">
        <w:t xml:space="preserve"> OIB:  </w:t>
      </w:r>
      <w:r w:rsidR="006B3B25">
        <w:t>42699974166</w:t>
      </w:r>
      <w:r w:rsidR="005664A3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6B3B25">
        <w:t>199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B3B25">
        <w:t>5. rujna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02B57">
        <w:t>10</w:t>
      </w:r>
      <w:r w:rsidR="00E524D1">
        <w:t>/11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23C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3C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123C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123CD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2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3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3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3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3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2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3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3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3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3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2199</izvorni_sadrzaj>
    <derivirana_varijabla naziv="DomainObject.Predmet.Broj_1">2199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St-2199/2016</izvorni_sadrzaj>
    <derivirana_varijabla naziv="DomainObject.Predmet.OznakaBroj_1">St-2199/2016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CENTAURI jednostavno društvo s ograničenom odgovornošću za usluge</izvorni_sadrzaj>
    <derivirana_varijabla naziv="DomainObject.Predmet.ProtustrankaFormated_1">  ALPHA CENTAURI jednostavno društvo s ograničenom odgovornošću za usluge</derivirana_varijabla>
  </DomainObject.Predmet.ProtustrankaFormated>
  <DomainObject.Predmet.ProtustrankaFormatedOIB>
    <izvorni_sadrzaj>  ALPHA CENTAURI jednostavno društvo s ograničenom odgovornošću za usluge, OIB 08039612311</izvorni_sadrzaj>
    <derivirana_varijabla naziv="DomainObject.Predmet.ProtustrankaFormatedOIB_1">  ALPHA CENTAURI jednostavno društvo s ograničenom odgovornošću za usluge, OIB 08039612311</derivirana_varijabla>
  </DomainObject.Predmet.ProtustrankaFormatedOIB>
  <DomainObject.Predmet.ProtustrankaFormatedWithAdress>
    <izvorni_sadrzaj> ALPHA CENTAURI jednostavno društvo s ograničenom odgovornošću za usluge, Dubrovačka 44, 31000 Osijek</izvorni_sadrzaj>
    <derivirana_varijabla naziv="DomainObject.Predmet.ProtustrankaFormatedWithAdress_1"> ALPHA CENTAURI jednostavno društvo s ograničenom odgovornošću za usluge, Dubrovačka 44, 31000 Osijek</derivirana_varijabla>
  </DomainObject.Predmet.ProtustrankaFormatedWithAdress>
  <DomainObject.Predmet.ProtustrankaFormatedWithAdressOIB>
    <izvorni_sadrzaj> ALPHA CENTAURI jednostavno društvo s ograničenom odgovornošću za usluge, OIB 08039612311, Dubrovačka 44, 31000 Osijek</izvorni_sadrzaj>
    <derivirana_varijabla naziv="DomainObject.Predmet.ProtustrankaFormatedWithAdressOIB_1"> ALPHA CENTAURI jednostavno društvo s ograničenom odgovornošću za usluge, OIB 08039612311, Dubrovačka 44, 31000 Osijek</derivirana_varijabla>
  </DomainObject.Predmet.ProtustrankaFormatedWithAdressOIB>
  <DomainObject.Predmet.ProtustrankaWithAdress>
    <izvorni_sadrzaj>ALPHA CENTAURI jednostavno društvo s ograničenom odgovornošću za usluge Dubrovačka 44, 31000 Osijek</izvorni_sadrzaj>
    <derivirana_varijabla naziv="DomainObject.Predmet.ProtustrankaWithAdress_1">ALPHA CENTAURI jednostavno društvo s ograničenom odgovornošću za usluge Dubrovačka 44, 31000 Osijek</derivirana_varijabla>
  </DomainObject.Predmet.ProtustrankaWithAdress>
  <DomainObject.Predmet.ProtustrankaWithAdressOIB>
    <izvorni_sadrzaj>ALPHA CENTAURI jednostavno društvo s ograničenom odgovornošću za usluge, OIB 08039612311, Dubrovačka 44, 31000 Osijek</izvorni_sadrzaj>
    <derivirana_varijabla naziv="DomainObject.Predmet.ProtustrankaWithAdressOIB_1">ALPHA CENTAURI jednostavno društvo s ograničenom odgovornošću za usluge, OIB 08039612311, Dubrovačka 44, 31000 Osijek</derivirana_varijabla>
  </DomainObject.Predmet.ProtustrankaWithAdressOIB>
  <DomainObject.Predmet.ProtustrankaNazivFormated>
    <izvorni_sadrzaj>ALPHA CENTAURI jednostavno društvo s ograničenom odgovornošću za usluge</izvorni_sadrzaj>
    <derivirana_varijabla naziv="DomainObject.Predmet.ProtustrankaNazivFormated_1">ALPHA CENTAURI jednostavno društvo s ograničenom odgovornošću za usluge</derivirana_varijabla>
  </DomainObject.Predmet.ProtustrankaNazivFormated>
  <DomainObject.Predmet.ProtustrankaNazivFormatedOIB>
    <izvorni_sadrzaj>ALPHA CENTAURI jednostavno društvo s ograničenom odgovornošću za usluge, OIB 08039612311</izvorni_sadrzaj>
    <derivirana_varijabla naziv="DomainObject.Predmet.ProtustrankaNazivFormatedOIB_1">ALPHA CENTAURI jednostavno društvo s ograničenom odgovornošću za usluge, OIB 08039612311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ALPHA CENTAURI jednostavno društvo s ograničenom odgovornošću za usluge</item>
    </izvorni_sadrzaj>
    <derivirana_varijabla naziv="DomainObject.Predmet.ProtuStrankaListFormated_1">
      <item>ALPHA CENTAURI jednostavno društvo s ograničenom odgovornošću za usluge</item>
    </derivirana_varijabla>
  </DomainObject.Predmet.ProtuStrankaListFormated>
  <DomainObject.Predmet.ProtuStrankaListFormatedOIB>
    <izvorni_sadrzaj>
      <item>ALPHA CENTAURI jednostavno društvo s ograničenom odgovornošću za usluge, OIB 08039612311</item>
    </izvorni_sadrzaj>
    <derivirana_varijabla naziv="DomainObject.Predmet.ProtuStrankaListFormatedOIB_1">
      <item>ALPHA CENTAURI jednostavno društvo s ograničenom odgovornošću za usluge, OIB 08039612311</item>
    </derivirana_varijabla>
  </DomainObject.Predmet.ProtuStrankaListFormatedOIB>
  <DomainObject.Predmet.ProtuStrankaListFormatedWithAdress>
    <izvorni_sadrzaj>
      <item>ALPHA CENTAURI jednostavno društvo s ograničenom odgovornošću za usluge, Dubrovačka 44, 31000 Osijek</item>
    </izvorni_sadrzaj>
    <derivirana_varijabla naziv="DomainObject.Predmet.ProtuStrankaListFormatedWithAdress_1">
      <item>ALPHA CENTAURI jednostavno društvo s ograničenom odgovornošću za usluge, Dubrovačka 44, 31000 Osijek</item>
    </derivirana_varijabla>
  </DomainObject.Predmet.ProtuStrankaListFormatedWithAdress>
  <DomainObject.Predmet.ProtuStrankaListFormatedWithAdressOIB>
    <izvorni_sadrzaj>
      <item>ALPHA CENTAURI jednostavno društvo s ograničenom odgovornošću za usluge, OIB 08039612311, Dubrovačka 44, 31000 Osijek</item>
    </izvorni_sadrzaj>
    <derivirana_varijabla naziv="DomainObject.Predmet.ProtuStrankaListFormatedWithAdressOIB_1">
      <item>ALPHA CENTAURI jednostavno društvo s ograničenom odgovornošću za usluge, OIB 08039612311, Dubrovačka 44, 31000 Osijek</item>
    </derivirana_varijabla>
  </DomainObject.Predmet.ProtuStrankaListFormatedWithAdressOIB>
  <DomainObject.Predmet.ProtuStrankaListNazivFormated>
    <izvorni_sadrzaj>
      <item>ALPHA CENTAURI jednostavno društvo s ograničenom odgovornošću za usluge</item>
    </izvorni_sadrzaj>
    <derivirana_varijabla naziv="DomainObject.Predmet.ProtuStrankaListNazivFormated_1">
      <item>ALPHA CENTAURI jednostavno društvo s ograničenom odgovornošću za usluge</item>
    </derivirana_varijabla>
  </DomainObject.Predmet.ProtuStrankaListNazivFormated>
  <DomainObject.Predmet.ProtuStrankaListNazivFormatedOIB>
    <izvorni_sadrzaj>
      <item>ALPHA CENTAURI jednostavno društvo s ograničenom odgovornošću za usluge, OIB 08039612311</item>
    </izvorni_sadrzaj>
    <derivirana_varijabla naziv="DomainObject.Predmet.ProtuStrankaListNazivFormatedOIB_1">
      <item>ALPHA CENTAURI jednostavno društvo s ograničenom odgovornošću za usluge, OIB 08039612311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ALPHA CENTAURI jednostavno društvo s ograničenom odgovornošću za usluge</izvorni_sadrzaj>
    <derivirana_varijabla naziv="DomainObject.Predmet.ProtustrankaIDrugi_1">ALPHA CENTAURI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ALPHA CENTAURI jednostavno društvo s ograničenom odgovornošću za usluge, OIB 08039612311, Dubrovačka 44, 31000 Osijek</izvorni_sadrzaj>
    <derivirana_varijabla naziv="DomainObject.Predmet.ProtustrankaIDrugiAdressOIB_1">ALPHA CENTAURI jednostavno društvo s ograničenom odgovornošću za usluge, OIB 08039612311, Dubrovačka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ALPHA CENTAURI jednostavno društvo s ograničenom odgovornošću za usluge</item>
    </izvorni_sadrzaj>
    <derivirana_varijabla naziv="DomainObject.Predmet.SudioniciListNaziv_1">
      <item>FINA RC OSIJEK</item>
      <item>ALPHA CENTAURI jednostavno društvo s ograničenom odgovornošću za usluge</item>
    </derivirana_varijabla>
  </DomainObject.Predmet.SudioniciListNaziv>
  <DomainObject.Predmet.SudioniciListAdressOIB>
    <izvorni_sadrzaj>
      <item>FINA RC OSIJEK, OIB 85821130368</item>
      <item>ALPHA CENTAURI jednostavno društvo s ograničenom odgovornošću za usluge, OIB 08039612311, Dubrovačka 44,31000 Osijek</item>
    </izvorni_sadrzaj>
    <derivirana_varijabla naziv="DomainObject.Predmet.SudioniciListAdressOIB_1">
      <item>FINA RC OSIJEK, OIB 85821130368</item>
      <item>ALPHA CENTAURI jednostavno društvo s ograničenom odgovornošću za usluge, OIB 08039612311, Dubrovačka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08039612311</item>
    </izvorni_sadrzaj>
    <derivirana_varijabla naziv="DomainObject.Predmet.SudioniciListNazivOIB_1">
      <item>, OIB 85821130368</item>
      <item>, OIB 08039612311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1960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2016-09-05T10:54:00Z</dcterms:created>
  <dc:creator>Snježana Andrijanić</dc:creator>
  <cp:lastModifiedBy>Snježana Andrijanić</cp:lastModifiedBy>
  <cp:lastPrinted>2016-09-05T10:53:00Z</cp:lastPrinted>
  <dcterms:modified xmlns:xsi="http://www.w3.org/2001/XMLSchema-instance" xsi:type="dcterms:W3CDTF">2016-09-05T10:54:00Z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