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595c" w14:paraId="417595c" w:rsidRDefault="0081747C" w:rsidP="001E5073" w:rsidR="003510BE" w:rsidRPr="00062CE9">
      <w:pPr>
        <w:jc w:val="right"/>
        <w15:collapsed w:val="false"/>
      </w:pPr>
      <w:bookmarkStart w:name="_GoBack" w:id="0"/>
      <w:bookmarkEnd w:id="0"/>
      <w:proofErr w:type="spellStart"/>
      <w:r w:rsidRPr="00062CE9">
        <w:rPr>
          <w:b/>
        </w:rPr>
        <w:t>Posl</w:t>
      </w:r>
      <w:proofErr w:type="spellEnd"/>
      <w:r w:rsidRPr="00062CE9">
        <w:rPr>
          <w:b/>
        </w:rPr>
        <w:t>. br.</w:t>
      </w:r>
      <w:r w:rsidR="00866A3C">
        <w:rPr>
          <w:b/>
        </w:rPr>
        <w:t>7.St.443</w:t>
      </w:r>
      <w:r w:rsidR="002858A4">
        <w:rPr>
          <w:b/>
        </w:rPr>
        <w:t>/1</w:t>
      </w:r>
      <w:r w:rsidR="00866A3C">
        <w:rPr>
          <w:b/>
        </w:rPr>
        <w:t>3</w:t>
      </w:r>
    </w:p>
    <w:p w:rsidRDefault="008A12CD" w:rsidP="00A53E00" w:rsidR="00A53E00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P="00A53E00" w:rsidR="00C120FF" w:rsidRPr="00A53E00">
      <w:pPr>
        <w:rPr>
          <w:color w:val="000000"/>
        </w:rPr>
      </w:pPr>
      <w:r w:rsidRPr="00062CE9">
        <w:rPr>
          <w:b/>
        </w:rPr>
        <w:t>REPUBLIKA HRVATSKA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TRGOVAČKI SUD U SPLITU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 xml:space="preserve">za ročište za diobu </w:t>
      </w:r>
      <w:proofErr w:type="spellStart"/>
      <w:r w:rsidRPr="00062CE9">
        <w:t>kupovnine</w:t>
      </w:r>
      <w:proofErr w:type="spellEnd"/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 xml:space="preserve">Pozivate se na ročište za diobu </w:t>
      </w:r>
      <w:proofErr w:type="spellStart"/>
      <w:r w:rsidRPr="00062CE9">
        <w:t>kupovnine</w:t>
      </w:r>
      <w:proofErr w:type="spellEnd"/>
      <w:r w:rsidRPr="00062CE9">
        <w:t xml:space="preserve"> u stečaj</w:t>
      </w:r>
      <w:r w:rsidR="009A1F5F" w:rsidRPr="00062CE9">
        <w:t>nom predmetu dužnika</w:t>
      </w:r>
      <w:r w:rsidR="00866A3C">
        <w:t xml:space="preserve"> </w:t>
      </w:r>
      <w:r w:rsidR="00866A3C" w:rsidRPr="00866A3C">
        <w:t>VULIX d.o.o. za graditeljstvo "u stečaju"</w:t>
      </w:r>
      <w:r w:rsidR="00866A3C">
        <w:t xml:space="preserve">, </w:t>
      </w:r>
      <w:proofErr w:type="spellStart"/>
      <w:r w:rsidR="00866A3C">
        <w:t>Brsečinska</w:t>
      </w:r>
      <w:proofErr w:type="spellEnd"/>
      <w:r w:rsidR="00866A3C">
        <w:t xml:space="preserve"> 2/A,Dubrovnik</w:t>
      </w:r>
      <w:r w:rsidR="002858A4" w:rsidRPr="002858A4">
        <w:t xml:space="preserve">, </w:t>
      </w:r>
      <w:r w:rsidR="00866A3C">
        <w:t xml:space="preserve">OIB: </w:t>
      </w:r>
      <w:r w:rsidR="00866A3C" w:rsidRPr="00866A3C">
        <w:t>21097758020</w:t>
      </w:r>
      <w:r w:rsidR="00866A3C">
        <w:t xml:space="preserve">, za nekretninu </w:t>
      </w:r>
      <w:proofErr w:type="spellStart"/>
      <w:r w:rsidR="00B51A0F">
        <w:t>kat.čest</w:t>
      </w:r>
      <w:proofErr w:type="spellEnd"/>
      <w:r w:rsidR="00B51A0F">
        <w:t>. 344/4</w:t>
      </w:r>
      <w:r w:rsidR="00483556">
        <w:t>, upisano kod Općinsko</w:t>
      </w:r>
      <w:r w:rsidR="00F15A4C">
        <w:t>g suda u Dubrovniku u</w:t>
      </w:r>
      <w:r w:rsidR="00B51A0F">
        <w:t xml:space="preserve"> </w:t>
      </w:r>
      <w:proofErr w:type="spellStart"/>
      <w:r w:rsidR="00B51A0F">
        <w:t>z.ul</w:t>
      </w:r>
      <w:proofErr w:type="spellEnd"/>
      <w:r w:rsidR="00B51A0F">
        <w:t xml:space="preserve">. 182, k.o. </w:t>
      </w:r>
      <w:proofErr w:type="spellStart"/>
      <w:r w:rsidR="00B51A0F">
        <w:t>Čajkovica</w:t>
      </w:r>
      <w:proofErr w:type="spellEnd"/>
      <w:r w:rsidR="00B51A0F">
        <w:t xml:space="preserve">, </w:t>
      </w:r>
      <w:r w:rsidR="00156A31">
        <w:t xml:space="preserve"> </w:t>
      </w:r>
      <w:r w:rsidR="00737D75">
        <w:t>,</w:t>
      </w:r>
      <w:r w:rsidR="00B95FF4">
        <w:t xml:space="preserve"> </w:t>
      </w:r>
      <w:r w:rsidRPr="00062CE9">
        <w:t>koje će se održati pred stečajnim s</w:t>
      </w:r>
      <w:r w:rsidR="00D45145" w:rsidRPr="00062CE9">
        <w:t xml:space="preserve">ucem dana </w:t>
      </w:r>
      <w:r w:rsidR="00D77ACA">
        <w:t>18</w:t>
      </w:r>
      <w:r w:rsidR="00BC3677">
        <w:t>.</w:t>
      </w:r>
      <w:r w:rsidR="00B51A0F">
        <w:t xml:space="preserve"> siječnja 2019 g. u 11:00</w:t>
      </w:r>
      <w:r w:rsidR="002858A4">
        <w:t xml:space="preserve">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D77ACA">
        <w:rPr>
          <w:b/>
        </w:rPr>
        <w:t>19.</w:t>
      </w:r>
      <w:r w:rsidR="00FA3A47">
        <w:rPr>
          <w:b/>
        </w:rPr>
        <w:t xml:space="preserve"> prosinca 2018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3A648A" w:rsidP="0085498B" w:rsidR="00DE15EB" w:rsidRPr="00062CE9">
      <w:pPr>
        <w:jc w:val="both"/>
        <w:rPr>
          <w:b/>
        </w:rPr>
      </w:pPr>
      <w:r>
        <w:rPr>
          <w:b/>
        </w:rPr>
        <w:t xml:space="preserve">  </w:t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>
        <w:rPr>
          <w:b/>
        </w:rPr>
        <w:t xml:space="preserve">            </w:t>
      </w:r>
      <w:r w:rsidR="00C120FF" w:rsidRPr="00062CE9">
        <w:rPr>
          <w:b/>
        </w:rPr>
        <w:t xml:space="preserve">Diana </w:t>
      </w:r>
      <w:proofErr w:type="spellStart"/>
      <w:r w:rsidR="00C120FF" w:rsidRPr="00062CE9">
        <w:rPr>
          <w:b/>
        </w:rPr>
        <w:t>Butigan</w:t>
      </w:r>
      <w:proofErr w:type="spellEnd"/>
      <w:r w:rsidR="00C120FF" w:rsidRPr="00062CE9">
        <w:rPr>
          <w:b/>
        </w:rPr>
        <w:t xml:space="preserve"> Granić</w:t>
      </w:r>
      <w:r w:rsidR="00156A31">
        <w:rPr>
          <w:b/>
        </w:rPr>
        <w:t xml:space="preserve"> </w:t>
      </w: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21BA8" w:rsidR="00421BA8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2863E0" w:rsidP="00243235" w:rsidR="003A648A" w:rsidRPr="006713D7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EOS MATRIX</w:t>
      </w:r>
    </w:p>
    <w:sectPr w:rsidSect="00B60DBC" w:rsidR="003A648A" w:rsidRPr="006713D7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81DC1"/>
    <w:rsid w:val="000941CA"/>
    <w:rsid w:val="000E4A3C"/>
    <w:rsid w:val="000F192B"/>
    <w:rsid w:val="000F63BF"/>
    <w:rsid w:val="001366CB"/>
    <w:rsid w:val="00141AA8"/>
    <w:rsid w:val="00156A31"/>
    <w:rsid w:val="00170272"/>
    <w:rsid w:val="00195207"/>
    <w:rsid w:val="001E5073"/>
    <w:rsid w:val="001F2926"/>
    <w:rsid w:val="00202915"/>
    <w:rsid w:val="0023325C"/>
    <w:rsid w:val="002427EF"/>
    <w:rsid w:val="00243235"/>
    <w:rsid w:val="00274179"/>
    <w:rsid w:val="002858A4"/>
    <w:rsid w:val="002863E0"/>
    <w:rsid w:val="002D0B0E"/>
    <w:rsid w:val="003036EF"/>
    <w:rsid w:val="003041AC"/>
    <w:rsid w:val="0030608D"/>
    <w:rsid w:val="003510BE"/>
    <w:rsid w:val="00364E1C"/>
    <w:rsid w:val="003946E0"/>
    <w:rsid w:val="003A1FD0"/>
    <w:rsid w:val="003A48A0"/>
    <w:rsid w:val="003A5553"/>
    <w:rsid w:val="003A648A"/>
    <w:rsid w:val="003D26B1"/>
    <w:rsid w:val="004106C4"/>
    <w:rsid w:val="00421BA8"/>
    <w:rsid w:val="00427489"/>
    <w:rsid w:val="00451B57"/>
    <w:rsid w:val="00483556"/>
    <w:rsid w:val="004B3225"/>
    <w:rsid w:val="0053171F"/>
    <w:rsid w:val="0055583A"/>
    <w:rsid w:val="00563081"/>
    <w:rsid w:val="005835D6"/>
    <w:rsid w:val="005B5997"/>
    <w:rsid w:val="005B7E99"/>
    <w:rsid w:val="005E78A7"/>
    <w:rsid w:val="00647167"/>
    <w:rsid w:val="006713D7"/>
    <w:rsid w:val="006E3AB0"/>
    <w:rsid w:val="00721792"/>
    <w:rsid w:val="00732297"/>
    <w:rsid w:val="00737D75"/>
    <w:rsid w:val="007734B9"/>
    <w:rsid w:val="0078412E"/>
    <w:rsid w:val="0079551B"/>
    <w:rsid w:val="007D2107"/>
    <w:rsid w:val="0081747C"/>
    <w:rsid w:val="0085498B"/>
    <w:rsid w:val="00855808"/>
    <w:rsid w:val="00857FD6"/>
    <w:rsid w:val="00865AFE"/>
    <w:rsid w:val="00866A3C"/>
    <w:rsid w:val="008A12CD"/>
    <w:rsid w:val="008E263B"/>
    <w:rsid w:val="008E4C30"/>
    <w:rsid w:val="0093310C"/>
    <w:rsid w:val="009367A0"/>
    <w:rsid w:val="00990D2B"/>
    <w:rsid w:val="009A1F5F"/>
    <w:rsid w:val="009B20E2"/>
    <w:rsid w:val="009C21EE"/>
    <w:rsid w:val="00A12545"/>
    <w:rsid w:val="00A34EDD"/>
    <w:rsid w:val="00A53E00"/>
    <w:rsid w:val="00A563C8"/>
    <w:rsid w:val="00A60861"/>
    <w:rsid w:val="00A849BD"/>
    <w:rsid w:val="00AB4D03"/>
    <w:rsid w:val="00B51A0F"/>
    <w:rsid w:val="00B60DBC"/>
    <w:rsid w:val="00B95FF4"/>
    <w:rsid w:val="00BC3677"/>
    <w:rsid w:val="00BD2BAF"/>
    <w:rsid w:val="00BD70AF"/>
    <w:rsid w:val="00C120FF"/>
    <w:rsid w:val="00C135D4"/>
    <w:rsid w:val="00C15124"/>
    <w:rsid w:val="00C24103"/>
    <w:rsid w:val="00C27C73"/>
    <w:rsid w:val="00CA4A4A"/>
    <w:rsid w:val="00CE3168"/>
    <w:rsid w:val="00CF228E"/>
    <w:rsid w:val="00D04DCB"/>
    <w:rsid w:val="00D34BB6"/>
    <w:rsid w:val="00D45145"/>
    <w:rsid w:val="00D63179"/>
    <w:rsid w:val="00D77ACA"/>
    <w:rsid w:val="00DD7449"/>
    <w:rsid w:val="00DD781C"/>
    <w:rsid w:val="00DE15EB"/>
    <w:rsid w:val="00E068CC"/>
    <w:rsid w:val="00E129E3"/>
    <w:rsid w:val="00E53481"/>
    <w:rsid w:val="00E975EC"/>
    <w:rsid w:val="00EB2D8D"/>
    <w:rsid w:val="00F15A4C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St-443/2013-499</izvorni_sadrzaj>
    <derivirana_varijabla naziv="DomainObject.PredzadnjaOdlukaIzPredmeta.Oznaka_1">St-443/2013-499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244</properties:Words>
  <properties:Characters>1275</properties:Characters>
  <properties:Lines>46</properties:Lines>
  <properties:Paragraphs>21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1540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2018-12-17T09:36:00Z</dcterms:created>
  <dc:creator>RH-TDU</dc:creator>
  <cp:lastModifiedBy>Sanja Vuković</cp:lastModifiedBy>
  <cp:lastPrinted>2018-12-19T12:44:00Z</cp:lastPrinted>
  <dcterms:modified xmlns:xsi="http://www.w3.org/2001/XMLSchema-instance" xsi:type="dcterms:W3CDTF">2018-12-19T13:12:00Z</dcterms:modified>
  <cp:revision>34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(vulix ročiste.docx)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