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bd46" w14:paraId="afabd46" w:rsidRDefault="009830AB" w:rsidP="009830AB" w:rsidR="004F64CA" w:rsidRPr="009A1E8D">
      <w:pPr>
        <w15:collapsed w:val="false"/>
      </w:pPr>
      <w:bookmarkStart w:name="_GoBack" w:id="0"/>
      <w:bookmarkEnd w:id="0"/>
      <w:r>
        <w:rPr>
          <w:b/>
        </w:rPr>
        <w:t xml:space="preserve">           </w:t>
      </w:r>
      <w:r w:rsidR="009A1E8D">
        <w:rPr>
          <w:b/>
        </w:rPr>
        <w:t xml:space="preserve">    </w:t>
      </w:r>
      <w:r w:rsidR="000C4665">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97449">
        <w:rPr>
          <w:b/>
        </w:rPr>
        <w:tab/>
      </w:r>
      <w:r w:rsidR="00397449">
        <w:rPr>
          <w:b/>
        </w:rPr>
        <w:tab/>
      </w:r>
      <w:r w:rsidR="00397449">
        <w:rPr>
          <w:b/>
        </w:rPr>
        <w:tab/>
      </w:r>
      <w:r w:rsidR="00397449">
        <w:rPr>
          <w:b/>
        </w:rPr>
        <w:tab/>
      </w:r>
      <w:r w:rsidR="00397449">
        <w:rPr>
          <w:b/>
        </w:rPr>
        <w:tab/>
        <w:t xml:space="preserve">          </w:t>
      </w:r>
      <w:r w:rsidR="009A1E8D">
        <w:rPr>
          <w:b/>
        </w:rPr>
        <w:t xml:space="preserve"> </w:t>
      </w:r>
      <w:r w:rsidR="009A1E8D" w:rsidRPr="009A1E8D">
        <w:t>Poslovni broj:</w:t>
      </w:r>
      <w:r w:rsidR="00DD5509" w:rsidRPr="009A1E8D">
        <w:t xml:space="preserve"> 12. </w:t>
      </w:r>
      <w:r w:rsidR="004C0F5B" w:rsidRPr="009A1E8D">
        <w:t>St-</w:t>
      </w:r>
      <w:r w:rsidR="00D77BC2">
        <w:t>168/2014</w:t>
      </w:r>
      <w:r w:rsidR="00397449">
        <w:t>-</w:t>
      </w:r>
      <w:r w:rsidR="00987E30">
        <w:t>546</w:t>
      </w:r>
    </w:p>
    <w:p w:rsidRDefault="004F64CA" w:rsidP="004F64CA" w:rsidR="004F64CA" w:rsidRPr="009A1E8D">
      <w:r w:rsidRPr="009A1E8D">
        <w:t>REPUBLIKA HRVATSKA</w:t>
      </w:r>
    </w:p>
    <w:p w:rsidRDefault="004C0F5B" w:rsidP="004F64CA" w:rsidR="004F64CA" w:rsidRPr="009A1E8D">
      <w:r w:rsidRPr="009A1E8D">
        <w:t>TRGOVAČKI SUD U SPLITU</w:t>
      </w:r>
    </w:p>
    <w:p w:rsidRDefault="004F64CA" w:rsidP="004F64CA" w:rsidR="004F64CA" w:rsidRPr="009A1E8D">
      <w:r w:rsidRPr="009A1E8D">
        <w:t xml:space="preserve">Split, </w:t>
      </w:r>
      <w:proofErr w:type="spellStart"/>
      <w:r w:rsidRPr="009A1E8D">
        <w:t>Sukoišanska</w:t>
      </w:r>
      <w:proofErr w:type="spellEnd"/>
      <w:r w:rsidRPr="009A1E8D">
        <w:t xml:space="preserve"> 6</w:t>
      </w:r>
    </w:p>
    <w:p w:rsidRDefault="00EE6E27" w:rsidP="004F64CA" w:rsidR="00EE6E27" w:rsidRPr="009A1E8D"/>
    <w:p w:rsidRDefault="009E5E98" w:rsidP="004C0F5B" w:rsidR="004F64CA" w:rsidRPr="009A1E8D">
      <w:pPr>
        <w:jc w:val="center"/>
      </w:pPr>
      <w:r w:rsidRPr="009A1E8D">
        <w:t xml:space="preserve">R E P U B L </w:t>
      </w:r>
      <w:r w:rsidR="004C0F5B" w:rsidRPr="009A1E8D">
        <w:t xml:space="preserve">I K </w:t>
      </w:r>
      <w:r w:rsidR="00DD5509" w:rsidRPr="009A1E8D">
        <w:t>A</w:t>
      </w:r>
      <w:r w:rsidR="004C0F5B" w:rsidRPr="009A1E8D">
        <w:t xml:space="preserve">   H R V A T S K </w:t>
      </w:r>
      <w:r w:rsidR="00DD5509" w:rsidRPr="009A1E8D">
        <w:t>A</w:t>
      </w:r>
    </w:p>
    <w:p w:rsidRDefault="004C0F5B" w:rsidP="004C0F5B" w:rsidR="004C0F5B" w:rsidRPr="009A1E8D">
      <w:pPr>
        <w:jc w:val="center"/>
      </w:pPr>
    </w:p>
    <w:p w:rsidRDefault="009A1E8D" w:rsidP="004C0F5B" w:rsidR="004F64CA" w:rsidRPr="009A1E8D">
      <w:pPr>
        <w:jc w:val="center"/>
      </w:pPr>
      <w:r>
        <w:t>Z A K L J U Č A K</w:t>
      </w:r>
    </w:p>
    <w:p w:rsidRDefault="004F64CA" w:rsidP="004F64CA" w:rsidR="004F64CA"/>
    <w:p w:rsidRDefault="00D77BC2" w:rsidP="00344128" w:rsidR="004F64CA" w:rsidRPr="00344128">
      <w:pPr>
        <w:ind w:firstLine="708"/>
        <w:jc w:val="both"/>
      </w:pPr>
      <w:r w:rsidRPr="00DF1E31">
        <w:rPr>
          <w:szCs w:val="24"/>
        </w:rPr>
        <w:t xml:space="preserve">Trgovački sud u Splitu, po sucu tog suda Pašku Bačiću, kao stečajnom sucu, u stečajnom postupku nad dužnikom </w:t>
      </w:r>
      <w:r w:rsidRPr="00493A7B">
        <w:rPr>
          <w:szCs w:val="24"/>
        </w:rPr>
        <w:t>ADRIATIC d.d. u stečaju Split, Obala kneza Branimira 8,</w:t>
      </w:r>
      <w:r w:rsidRPr="001C546C">
        <w:rPr>
          <w:szCs w:val="24"/>
        </w:rPr>
        <w:t xml:space="preserve"> OIB: 31076464103</w:t>
      </w:r>
      <w:r w:rsidRPr="00DF1E31">
        <w:rPr>
          <w:szCs w:val="24"/>
        </w:rPr>
        <w:t xml:space="preserve">, </w:t>
      </w:r>
      <w:r w:rsidR="00627885">
        <w:rPr>
          <w:szCs w:val="24"/>
        </w:rPr>
        <w:t>16</w:t>
      </w:r>
      <w:r w:rsidR="00B841C1">
        <w:rPr>
          <w:szCs w:val="24"/>
        </w:rPr>
        <w:t>.</w:t>
      </w:r>
      <w:r>
        <w:rPr>
          <w:szCs w:val="24"/>
        </w:rPr>
        <w:t xml:space="preserve"> siječnja 2019</w:t>
      </w:r>
      <w:r w:rsidRPr="00DF1E31">
        <w:rPr>
          <w:szCs w:val="24"/>
        </w:rPr>
        <w:t>.</w:t>
      </w:r>
    </w:p>
    <w:p w:rsidRDefault="009E5E98" w:rsidP="004F64CA" w:rsidR="009E5E98" w:rsidRPr="00B841C1">
      <w:pPr>
        <w:rPr>
          <w:sz w:val="28"/>
          <w:szCs w:val="28"/>
        </w:rPr>
      </w:pPr>
    </w:p>
    <w:p w:rsidRDefault="009A1E8D" w:rsidP="004C0F5B" w:rsidR="004F64CA">
      <w:pPr>
        <w:jc w:val="center"/>
      </w:pPr>
      <w:r>
        <w:t>z a k l j u č i o</w:t>
      </w:r>
      <w:r w:rsidR="004F64CA">
        <w:t xml:space="preserve">   j e</w:t>
      </w:r>
    </w:p>
    <w:p w:rsidRDefault="004F64CA" w:rsidP="004C0F5B" w:rsidR="004F64CA">
      <w:pPr>
        <w:jc w:val="both"/>
      </w:pPr>
    </w:p>
    <w:p w:rsidRDefault="00627885" w:rsidP="00D77BC2" w:rsidR="00D77BC2" w:rsidRPr="00DF1E31">
      <w:pPr>
        <w:ind w:left="708"/>
        <w:jc w:val="both"/>
        <w:rPr>
          <w:szCs w:val="24"/>
        </w:rPr>
      </w:pPr>
      <w:r>
        <w:t xml:space="preserve">I. </w:t>
      </w:r>
      <w:r w:rsidR="00787006">
        <w:t xml:space="preserve">Određuje se ročište </w:t>
      </w:r>
      <w:r w:rsidR="009A1E8D">
        <w:t xml:space="preserve">radi </w:t>
      </w:r>
      <w:r w:rsidR="00B841C1">
        <w:t>izjašnjavanja o</w:t>
      </w:r>
      <w:r w:rsidR="00D77BC2">
        <w:t xml:space="preserve"> vrijednosti nekretnina stečajnog dužnika</w:t>
      </w:r>
      <w:r w:rsidR="009A1E8D">
        <w:t xml:space="preserve"> </w:t>
      </w:r>
      <w:r w:rsidR="00D77BC2" w:rsidRPr="00DF1E31">
        <w:rPr>
          <w:szCs w:val="24"/>
        </w:rPr>
        <w:t xml:space="preserve">i to: </w:t>
      </w:r>
    </w:p>
    <w:p w:rsidRDefault="00D77BC2" w:rsidP="00D77BC2" w:rsidR="00D77BC2">
      <w:pPr>
        <w:ind w:left="705"/>
        <w:jc w:val="both"/>
        <w:rPr>
          <w:szCs w:val="24"/>
        </w:rPr>
      </w:pPr>
      <w:r>
        <w:rPr>
          <w:szCs w:val="24"/>
        </w:rPr>
        <w:t xml:space="preserve">- nekretnine označene kao </w:t>
      </w:r>
      <w:r w:rsidRPr="00493A7B">
        <w:rPr>
          <w:szCs w:val="24"/>
        </w:rPr>
        <w:t>čest.</w:t>
      </w:r>
      <w:r>
        <w:rPr>
          <w:szCs w:val="24"/>
        </w:rPr>
        <w:t xml:space="preserve"> </w:t>
      </w:r>
      <w:proofErr w:type="spellStart"/>
      <w:r w:rsidRPr="00493A7B">
        <w:rPr>
          <w:szCs w:val="24"/>
        </w:rPr>
        <w:t>zem</w:t>
      </w:r>
      <w:proofErr w:type="spellEnd"/>
      <w:r w:rsidRPr="00493A7B">
        <w:rPr>
          <w:szCs w:val="24"/>
        </w:rPr>
        <w:t xml:space="preserve">. 10232/4, </w:t>
      </w:r>
      <w:r>
        <w:rPr>
          <w:szCs w:val="24"/>
        </w:rPr>
        <w:t>upisane</w:t>
      </w:r>
      <w:r w:rsidRPr="00493A7B">
        <w:rPr>
          <w:szCs w:val="24"/>
        </w:rPr>
        <w:t xml:space="preserve"> u </w:t>
      </w:r>
      <w:proofErr w:type="spellStart"/>
      <w:r>
        <w:rPr>
          <w:szCs w:val="24"/>
        </w:rPr>
        <w:t>Z.U</w:t>
      </w:r>
      <w:proofErr w:type="spellEnd"/>
      <w:r>
        <w:rPr>
          <w:szCs w:val="24"/>
        </w:rPr>
        <w:t>.</w:t>
      </w:r>
      <w:r w:rsidRPr="00493A7B">
        <w:rPr>
          <w:szCs w:val="24"/>
        </w:rPr>
        <w:t xml:space="preserve"> 14224, K.O. Split</w:t>
      </w:r>
      <w:r>
        <w:rPr>
          <w:szCs w:val="24"/>
        </w:rPr>
        <w:t xml:space="preserve">, u naravi </w:t>
      </w:r>
      <w:r w:rsidRPr="00493A7B">
        <w:rPr>
          <w:szCs w:val="24"/>
        </w:rPr>
        <w:t>hotel</w:t>
      </w:r>
      <w:r>
        <w:rPr>
          <w:szCs w:val="24"/>
        </w:rPr>
        <w:t xml:space="preserve"> površine 5679 m2</w:t>
      </w:r>
      <w:r w:rsidRPr="00493A7B">
        <w:rPr>
          <w:szCs w:val="24"/>
        </w:rPr>
        <w:t>, trafostanica</w:t>
      </w:r>
      <w:r>
        <w:rPr>
          <w:szCs w:val="24"/>
        </w:rPr>
        <w:t xml:space="preserve"> površine 86 m2</w:t>
      </w:r>
      <w:r w:rsidRPr="00493A7B">
        <w:rPr>
          <w:szCs w:val="24"/>
        </w:rPr>
        <w:t>, parking</w:t>
      </w:r>
      <w:r>
        <w:rPr>
          <w:szCs w:val="24"/>
        </w:rPr>
        <w:t xml:space="preserve"> površine 2126 m2</w:t>
      </w:r>
      <w:r w:rsidRPr="00493A7B">
        <w:rPr>
          <w:szCs w:val="24"/>
        </w:rPr>
        <w:t>, dvor</w:t>
      </w:r>
      <w:r>
        <w:rPr>
          <w:szCs w:val="24"/>
        </w:rPr>
        <w:t xml:space="preserve"> površine 1147 m2</w:t>
      </w:r>
      <w:r w:rsidRPr="00493A7B">
        <w:rPr>
          <w:szCs w:val="24"/>
        </w:rPr>
        <w:t xml:space="preserve"> i stepenice</w:t>
      </w:r>
      <w:r>
        <w:rPr>
          <w:szCs w:val="24"/>
        </w:rPr>
        <w:t xml:space="preserve"> površine 39 m2</w:t>
      </w:r>
      <w:r w:rsidRPr="00493A7B">
        <w:rPr>
          <w:szCs w:val="24"/>
        </w:rPr>
        <w:t xml:space="preserve">, </w:t>
      </w:r>
      <w:r>
        <w:rPr>
          <w:szCs w:val="24"/>
        </w:rPr>
        <w:t>ukupne površine 9077 m2</w:t>
      </w:r>
      <w:r w:rsidRPr="00493A7B">
        <w:rPr>
          <w:szCs w:val="24"/>
        </w:rPr>
        <w:t>;</w:t>
      </w:r>
    </w:p>
    <w:p w:rsidRDefault="00D77BC2" w:rsidP="00D77BC2" w:rsidR="00D77BC2">
      <w:pPr>
        <w:ind w:left="705"/>
        <w:jc w:val="both"/>
        <w:rPr>
          <w:szCs w:val="24"/>
        </w:rPr>
      </w:pPr>
      <w:r>
        <w:rPr>
          <w:szCs w:val="24"/>
        </w:rPr>
        <w:t xml:space="preserve">- nekretnine označene kao </w:t>
      </w:r>
      <w:r w:rsidRPr="00493A7B">
        <w:rPr>
          <w:szCs w:val="24"/>
        </w:rPr>
        <w:t>čest.</w:t>
      </w:r>
      <w:r>
        <w:rPr>
          <w:szCs w:val="24"/>
        </w:rPr>
        <w:t xml:space="preserve"> </w:t>
      </w:r>
      <w:proofErr w:type="spellStart"/>
      <w:r w:rsidRPr="00493A7B">
        <w:rPr>
          <w:szCs w:val="24"/>
        </w:rPr>
        <w:t>zem</w:t>
      </w:r>
      <w:proofErr w:type="spellEnd"/>
      <w:r w:rsidRPr="00493A7B">
        <w:rPr>
          <w:szCs w:val="24"/>
        </w:rPr>
        <w:t>.</w:t>
      </w:r>
      <w:r>
        <w:rPr>
          <w:szCs w:val="24"/>
        </w:rPr>
        <w:t xml:space="preserve"> </w:t>
      </w:r>
      <w:r w:rsidRPr="00493A7B">
        <w:rPr>
          <w:szCs w:val="24"/>
        </w:rPr>
        <w:t xml:space="preserve">8270/1, </w:t>
      </w:r>
      <w:r>
        <w:rPr>
          <w:szCs w:val="24"/>
        </w:rPr>
        <w:t>upisane</w:t>
      </w:r>
      <w:r w:rsidRPr="00493A7B">
        <w:rPr>
          <w:szCs w:val="24"/>
        </w:rPr>
        <w:t xml:space="preserve"> u </w:t>
      </w:r>
      <w:proofErr w:type="spellStart"/>
      <w:r>
        <w:rPr>
          <w:szCs w:val="24"/>
        </w:rPr>
        <w:t>Z.U</w:t>
      </w:r>
      <w:proofErr w:type="spellEnd"/>
      <w:r>
        <w:rPr>
          <w:szCs w:val="24"/>
        </w:rPr>
        <w:t>.</w:t>
      </w:r>
      <w:r w:rsidRPr="00493A7B">
        <w:rPr>
          <w:szCs w:val="24"/>
        </w:rPr>
        <w:t xml:space="preserve"> 21499, K.O. Split</w:t>
      </w:r>
      <w:r>
        <w:rPr>
          <w:szCs w:val="24"/>
        </w:rPr>
        <w:t>, u naravi</w:t>
      </w:r>
      <w:r w:rsidRPr="00493A7B">
        <w:rPr>
          <w:szCs w:val="24"/>
        </w:rPr>
        <w:t xml:space="preserve"> </w:t>
      </w:r>
      <w:r>
        <w:rPr>
          <w:szCs w:val="24"/>
        </w:rPr>
        <w:t>dvor površine 2545 m2</w:t>
      </w:r>
      <w:r w:rsidRPr="00493A7B">
        <w:rPr>
          <w:szCs w:val="24"/>
        </w:rPr>
        <w:t>;</w:t>
      </w:r>
    </w:p>
    <w:p w:rsidRDefault="00D77BC2" w:rsidP="00D77BC2" w:rsidR="00D77BC2" w:rsidRPr="00493A7B">
      <w:pPr>
        <w:ind w:left="705"/>
        <w:jc w:val="both"/>
        <w:rPr>
          <w:szCs w:val="24"/>
        </w:rPr>
      </w:pPr>
      <w:r>
        <w:rPr>
          <w:szCs w:val="24"/>
        </w:rPr>
        <w:t xml:space="preserve">- nekretnine označene kao </w:t>
      </w:r>
      <w:r w:rsidRPr="00493A7B">
        <w:rPr>
          <w:szCs w:val="24"/>
        </w:rPr>
        <w:t>čest.</w:t>
      </w:r>
      <w:r>
        <w:rPr>
          <w:szCs w:val="24"/>
        </w:rPr>
        <w:t xml:space="preserve"> </w:t>
      </w:r>
      <w:proofErr w:type="spellStart"/>
      <w:r w:rsidRPr="00493A7B">
        <w:rPr>
          <w:szCs w:val="24"/>
        </w:rPr>
        <w:t>zem</w:t>
      </w:r>
      <w:proofErr w:type="spellEnd"/>
      <w:r w:rsidRPr="00493A7B">
        <w:rPr>
          <w:szCs w:val="24"/>
        </w:rPr>
        <w:t>.</w:t>
      </w:r>
      <w:r w:rsidRPr="00F31CF9">
        <w:rPr>
          <w:szCs w:val="24"/>
        </w:rPr>
        <w:t xml:space="preserve"> </w:t>
      </w:r>
      <w:r w:rsidRPr="00493A7B">
        <w:rPr>
          <w:szCs w:val="24"/>
        </w:rPr>
        <w:t>8270</w:t>
      </w:r>
      <w:r>
        <w:rPr>
          <w:szCs w:val="24"/>
        </w:rPr>
        <w:t>/3, upisane</w:t>
      </w:r>
      <w:r w:rsidRPr="00493A7B">
        <w:rPr>
          <w:szCs w:val="24"/>
        </w:rPr>
        <w:t xml:space="preserve"> u </w:t>
      </w:r>
      <w:proofErr w:type="spellStart"/>
      <w:r>
        <w:rPr>
          <w:szCs w:val="24"/>
        </w:rPr>
        <w:t>Z.U</w:t>
      </w:r>
      <w:proofErr w:type="spellEnd"/>
      <w:r>
        <w:rPr>
          <w:szCs w:val="24"/>
        </w:rPr>
        <w:t>.</w:t>
      </w:r>
      <w:r w:rsidRPr="00493A7B">
        <w:rPr>
          <w:szCs w:val="24"/>
        </w:rPr>
        <w:t xml:space="preserve"> 18682, K.O. Split</w:t>
      </w:r>
      <w:r>
        <w:rPr>
          <w:szCs w:val="24"/>
        </w:rPr>
        <w:t>, u naravi dvor površine 2 m2,</w:t>
      </w:r>
    </w:p>
    <w:p w:rsidRDefault="00F258F3" w:rsidP="00787006" w:rsidR="00787006">
      <w:pPr>
        <w:ind w:left="708"/>
        <w:jc w:val="both"/>
        <w:rPr>
          <w:szCs w:val="24"/>
        </w:rPr>
      </w:pPr>
      <w:r>
        <w:t xml:space="preserve">za dan </w:t>
      </w:r>
      <w:r w:rsidR="00627885">
        <w:t>6</w:t>
      </w:r>
      <w:r w:rsidR="00B841C1">
        <w:t>. veljače</w:t>
      </w:r>
      <w:r w:rsidR="00D77BC2">
        <w:t xml:space="preserve"> 2019.</w:t>
      </w:r>
      <w:r>
        <w:t xml:space="preserve"> </w:t>
      </w:r>
      <w:r w:rsidR="009830AB">
        <w:t xml:space="preserve">s početkom u </w:t>
      </w:r>
      <w:r w:rsidR="00627885">
        <w:t>9,3</w:t>
      </w:r>
      <w:r>
        <w:t>0</w:t>
      </w:r>
      <w:r w:rsidR="00787006">
        <w:t xml:space="preserve"> sati</w:t>
      </w:r>
      <w:r w:rsidR="009830AB">
        <w:t xml:space="preserve"> u sobi broj 118/I (sudnica br. 4), Trgovačkog suda u Splitu, </w:t>
      </w:r>
      <w:proofErr w:type="spellStart"/>
      <w:r w:rsidR="009830AB">
        <w:t>Sukoišanska</w:t>
      </w:r>
      <w:proofErr w:type="spellEnd"/>
      <w:r w:rsidR="009830AB">
        <w:t xml:space="preserve"> 6</w:t>
      </w:r>
      <w:r w:rsidR="00787006">
        <w:t>, na koje ročište se pozivanju: stečajni upravitelj Ante Gabelica iz Splita,</w:t>
      </w:r>
      <w:r w:rsidR="009830AB">
        <w:t xml:space="preserve"> </w:t>
      </w:r>
      <w:r w:rsidR="00787006">
        <w:rPr>
          <w:szCs w:val="24"/>
        </w:rPr>
        <w:t xml:space="preserve">sudski vještak </w:t>
      </w:r>
      <w:r w:rsidR="00787006">
        <w:t>Jure Malenice iz Splita</w:t>
      </w:r>
      <w:r w:rsidR="00C974F5">
        <w:t xml:space="preserve">, </w:t>
      </w:r>
      <w:r w:rsidR="00C974F5">
        <w:rPr>
          <w:szCs w:val="24"/>
        </w:rPr>
        <w:t>Republika Hrvatska</w:t>
      </w:r>
      <w:r w:rsidR="00627885">
        <w:rPr>
          <w:szCs w:val="24"/>
        </w:rPr>
        <w:t xml:space="preserve"> po Županijskom državnom odvjetništvu u Splitu</w:t>
      </w:r>
      <w:r w:rsidR="00C974F5">
        <w:rPr>
          <w:szCs w:val="24"/>
        </w:rPr>
        <w:t xml:space="preserve"> u čiju je korist upisano pravo prvokupa</w:t>
      </w:r>
      <w:r w:rsidR="00787006">
        <w:t xml:space="preserve"> te</w:t>
      </w:r>
      <w:r w:rsidR="00B841C1">
        <w:t xml:space="preserve"> </w:t>
      </w:r>
      <w:proofErr w:type="spellStart"/>
      <w:r w:rsidR="00B841C1">
        <w:t>razlučni</w:t>
      </w:r>
      <w:proofErr w:type="spellEnd"/>
      <w:r w:rsidR="00B841C1">
        <w:t xml:space="preserve"> vjerovnici</w:t>
      </w:r>
      <w:r w:rsidR="00787006">
        <w:t xml:space="preserve"> </w:t>
      </w:r>
      <w:proofErr w:type="spellStart"/>
      <w:r w:rsidR="00627885">
        <w:rPr>
          <w:szCs w:val="24"/>
        </w:rPr>
        <w:t>Adria</w:t>
      </w:r>
      <w:proofErr w:type="spellEnd"/>
      <w:r w:rsidR="00627885">
        <w:rPr>
          <w:szCs w:val="24"/>
        </w:rPr>
        <w:t xml:space="preserve"> </w:t>
      </w:r>
      <w:proofErr w:type="spellStart"/>
      <w:r w:rsidR="00627885">
        <w:rPr>
          <w:szCs w:val="24"/>
        </w:rPr>
        <w:t>Resorts</w:t>
      </w:r>
      <w:proofErr w:type="spellEnd"/>
      <w:r w:rsidR="00627885">
        <w:rPr>
          <w:szCs w:val="24"/>
        </w:rPr>
        <w:t xml:space="preserve"> d.o.o. Rovinj, Anka Kerum iz Splita i</w:t>
      </w:r>
      <w:r w:rsidR="00787006">
        <w:rPr>
          <w:szCs w:val="24"/>
        </w:rPr>
        <w:t xml:space="preserve"> </w:t>
      </w:r>
      <w:proofErr w:type="spellStart"/>
      <w:r w:rsidR="00787006">
        <w:rPr>
          <w:szCs w:val="24"/>
        </w:rPr>
        <w:t>Gilan</w:t>
      </w:r>
      <w:proofErr w:type="spellEnd"/>
      <w:r w:rsidR="00787006">
        <w:rPr>
          <w:szCs w:val="24"/>
        </w:rPr>
        <w:t xml:space="preserve"> d.o.o. Split</w:t>
      </w:r>
      <w:r w:rsidR="00627885">
        <w:rPr>
          <w:szCs w:val="24"/>
        </w:rPr>
        <w:t xml:space="preserve">, po iskazanim punomoćnicima, zatim </w:t>
      </w:r>
      <w:proofErr w:type="spellStart"/>
      <w:r w:rsidR="00627885">
        <w:rPr>
          <w:szCs w:val="24"/>
        </w:rPr>
        <w:t>Sapor</w:t>
      </w:r>
      <w:proofErr w:type="spellEnd"/>
      <w:r w:rsidR="00627885">
        <w:rPr>
          <w:szCs w:val="24"/>
        </w:rPr>
        <w:t xml:space="preserve"> d.o.o. u stečaju Split po stečajnom upravitelju te</w:t>
      </w:r>
      <w:r w:rsidR="00787006">
        <w:rPr>
          <w:szCs w:val="24"/>
        </w:rPr>
        <w:t xml:space="preserve"> Republika Hrvatska, Ministarstva financija - Porezna uprava</w:t>
      </w:r>
      <w:r w:rsidR="00627885">
        <w:rPr>
          <w:szCs w:val="24"/>
        </w:rPr>
        <w:t xml:space="preserve"> po Županijskom državnom odvjetništvu u Splitu</w:t>
      </w:r>
      <w:r w:rsidR="00787006">
        <w:rPr>
          <w:szCs w:val="24"/>
        </w:rPr>
        <w:t>.</w:t>
      </w:r>
    </w:p>
    <w:p w:rsidRDefault="00627885" w:rsidP="00787006" w:rsidR="00627885">
      <w:pPr>
        <w:ind w:left="708"/>
        <w:jc w:val="both"/>
        <w:rPr>
          <w:szCs w:val="24"/>
        </w:rPr>
      </w:pPr>
    </w:p>
    <w:p w:rsidRDefault="00627885" w:rsidP="00787006" w:rsidR="00627885">
      <w:pPr>
        <w:ind w:left="708"/>
        <w:jc w:val="both"/>
        <w:rPr>
          <w:szCs w:val="24"/>
        </w:rPr>
      </w:pPr>
      <w:r>
        <w:rPr>
          <w:szCs w:val="24"/>
        </w:rPr>
        <w:t>II. Ovaj zaključak će se objaviti na mrežnoj stranici</w:t>
      </w:r>
      <w:r w:rsidR="00262B3A">
        <w:rPr>
          <w:szCs w:val="24"/>
        </w:rPr>
        <w:t xml:space="preserve"> e-Oglasna ploča sudova, a istekom</w:t>
      </w:r>
      <w:r>
        <w:rPr>
          <w:szCs w:val="24"/>
        </w:rPr>
        <w:t xml:space="preserve"> osmog dana od te objave smatra se da je dostava istog obavljena svim sudionicima postup</w:t>
      </w:r>
      <w:r w:rsidR="00262B3A">
        <w:rPr>
          <w:szCs w:val="24"/>
        </w:rPr>
        <w:t>ka pa i onima za koje je zakon propisuje posebnu dostavu</w:t>
      </w:r>
      <w:r>
        <w:rPr>
          <w:szCs w:val="24"/>
        </w:rPr>
        <w:t>.</w:t>
      </w:r>
    </w:p>
    <w:p w:rsidRDefault="00D77BC2" w:rsidP="00787006" w:rsidR="00D77BC2">
      <w:pPr>
        <w:pStyle w:val="Tijeloteksta"/>
      </w:pPr>
    </w:p>
    <w:p w:rsidRDefault="004F64CA" w:rsidP="00EE6E27" w:rsidR="004F64CA">
      <w:pPr>
        <w:jc w:val="center"/>
      </w:pPr>
      <w:r>
        <w:t xml:space="preserve">U Splitu, </w:t>
      </w:r>
      <w:r w:rsidR="00627885">
        <w:t>16</w:t>
      </w:r>
      <w:r w:rsidR="00C974F5">
        <w:t>.</w:t>
      </w:r>
      <w:r w:rsidR="00D77BC2">
        <w:t xml:space="preserve"> siječnja 2019</w:t>
      </w:r>
      <w:r>
        <w:t>.</w:t>
      </w:r>
    </w:p>
    <w:p w:rsidRDefault="00EE6E27" w:rsidP="00433E25" w:rsidR="00EE6E27" w:rsidRPr="00AE72BF">
      <w:pPr>
        <w:ind w:left="7080"/>
        <w:rPr>
          <w:sz w:val="20"/>
          <w:szCs w:val="20"/>
        </w:rPr>
      </w:pPr>
    </w:p>
    <w:p w:rsidRDefault="00A852F9" w:rsidP="00F53C8F" w:rsidR="00A852F9">
      <w:pPr>
        <w:ind w:left="4956"/>
        <w:jc w:val="center"/>
        <w:rPr>
          <w:szCs w:val="24"/>
        </w:rPr>
      </w:pPr>
      <w:r w:rsidRPr="00F049A9">
        <w:rPr>
          <w:szCs w:val="24"/>
        </w:rPr>
        <w:t>Sudac</w:t>
      </w:r>
    </w:p>
    <w:p w:rsidRDefault="00A852F9" w:rsidP="00F53C8F" w:rsidR="00A852F9" w:rsidRPr="00EF31D7">
      <w:pPr>
        <w:ind w:left="4956"/>
        <w:jc w:val="center"/>
        <w:rPr>
          <w:sz w:val="28"/>
          <w:szCs w:val="28"/>
        </w:rPr>
      </w:pPr>
    </w:p>
    <w:p w:rsidRDefault="00A852F9" w:rsidP="00F53C8F" w:rsidR="00A852F9" w:rsidRPr="00F049A9">
      <w:pPr>
        <w:ind w:left="4956"/>
        <w:jc w:val="center"/>
        <w:rPr>
          <w:szCs w:val="24"/>
        </w:rPr>
      </w:pPr>
      <w:r w:rsidRPr="00F049A9">
        <w:rPr>
          <w:szCs w:val="24"/>
        </w:rPr>
        <w:t>Paško Bačić</w:t>
      </w:r>
      <w:r>
        <w:t>, v.r.</w:t>
      </w:r>
    </w:p>
    <w:p w:rsidRDefault="00A852F9" w:rsidP="00F53C8F" w:rsidR="00A852F9" w:rsidRPr="00F049A9">
      <w:pPr>
        <w:ind w:left="4956"/>
        <w:jc w:val="center"/>
        <w:rPr>
          <w:szCs w:val="24"/>
        </w:rPr>
      </w:pPr>
      <w:r w:rsidRPr="00F049A9">
        <w:rPr>
          <w:szCs w:val="24"/>
        </w:rPr>
        <w:t xml:space="preserve">za točnost </w:t>
      </w:r>
      <w:proofErr w:type="spellStart"/>
      <w:r w:rsidRPr="00F049A9">
        <w:rPr>
          <w:szCs w:val="24"/>
        </w:rPr>
        <w:t>otpravka</w:t>
      </w:r>
      <w:proofErr w:type="spellEnd"/>
      <w:r>
        <w:t>-</w:t>
      </w:r>
      <w:r w:rsidRPr="00F049A9">
        <w:rPr>
          <w:szCs w:val="24"/>
        </w:rPr>
        <w:t>ovlašteni službenik</w:t>
      </w:r>
    </w:p>
    <w:p w:rsidRDefault="00A852F9" w:rsidP="00F53C8F" w:rsidR="00A852F9">
      <w:pPr>
        <w:ind w:firstLine="708" w:left="5664"/>
      </w:pPr>
      <w:r>
        <w:rPr>
          <w:szCs w:val="24"/>
        </w:rPr>
        <w:t xml:space="preserve"> </w:t>
      </w:r>
      <w:r w:rsidRPr="00F049A9">
        <w:rPr>
          <w:szCs w:val="24"/>
        </w:rPr>
        <w:t>Katarina Raos</w:t>
      </w:r>
    </w:p>
    <w:p w:rsidRDefault="00EE6E27" w:rsidP="00E451EF" w:rsidR="00EE6E27">
      <w:pPr>
        <w:ind w:firstLine="708" w:left="7080"/>
      </w:pPr>
    </w:p>
    <w:p w:rsidRDefault="004F64CA" w:rsidP="004C0F5B" w:rsidR="004F64CA" w:rsidRPr="00AE72BF">
      <w:pPr>
        <w:ind w:left="6372"/>
        <w:jc w:val="both"/>
        <w:rPr>
          <w:szCs w:val="24"/>
        </w:rPr>
      </w:pPr>
    </w:p>
    <w:p w:rsidRDefault="007165CF" w:rsidP="005E6716" w:rsidR="007165CF" w:rsidRPr="00CD27DF">
      <w:pPr>
        <w:jc w:val="both"/>
        <w:rPr>
          <w:sz w:val="22"/>
        </w:rPr>
      </w:pPr>
    </w:p>
    <w:p w:rsidRDefault="009A1E8D" w:rsidP="005E6716" w:rsidR="005E6716">
      <w:pPr>
        <w:jc w:val="both"/>
      </w:pPr>
      <w:r w:rsidRPr="00B95CD4">
        <w:t>Pouka o pravnom lijeku</w:t>
      </w:r>
      <w:r w:rsidR="005E6716" w:rsidRPr="00B95CD4">
        <w:t xml:space="preserve">: </w:t>
      </w:r>
    </w:p>
    <w:p w:rsidRDefault="009A1E8D" w:rsidP="00A852F9" w:rsidR="00A9627C" w:rsidRPr="00787006">
      <w:pPr>
        <w:jc w:val="both"/>
        <w:rPr>
          <w:szCs w:val="24"/>
        </w:rPr>
      </w:pPr>
      <w:r>
        <w:t>Protiv ovog zaključka nije dopuštena žalba.</w:t>
      </w:r>
    </w:p>
    <w:sectPr w:rsidSect="00AE72BF" w:rsidR="00A9627C" w:rsidRPr="00787006">
      <w:headerReference w:type="default" r:id="rId10"/>
      <w:pgSz w:h="16838" w:w="11906"/>
      <w:pgMar w:gutter="0" w:footer="708" w:header="851" w:left="1417" w:bottom="99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A852F9">
          <w:rPr>
            <w:noProof/>
          </w:rPr>
          <w:t>2</w:t>
        </w:r>
        <w:r>
          <w:fldChar w:fldCharType="end"/>
        </w:r>
        <w:r>
          <w:t>-</w:t>
        </w:r>
        <w:r>
          <w:tab/>
        </w:r>
        <w:r>
          <w:tab/>
        </w:r>
        <w:r w:rsidR="00D77BC2" w:rsidRPr="009A1E8D">
          <w:t>Poslovni broj: 12. St-</w:t>
        </w:r>
        <w:r w:rsidR="00D77BC2">
          <w:t>168/2014-</w:t>
        </w:r>
        <w:r w:rsidR="00DC49CC">
          <w:t>546</w:t>
        </w:r>
      </w:p>
      <w:p w:rsidRDefault="00A852F9"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676D0"/>
    <w:rsid w:val="00070232"/>
    <w:rsid w:val="000A0AC2"/>
    <w:rsid w:val="000A5F62"/>
    <w:rsid w:val="000B6429"/>
    <w:rsid w:val="000C0A7F"/>
    <w:rsid w:val="000C4665"/>
    <w:rsid w:val="000E2E22"/>
    <w:rsid w:val="000F6B5D"/>
    <w:rsid w:val="0011421D"/>
    <w:rsid w:val="001207AE"/>
    <w:rsid w:val="00221971"/>
    <w:rsid w:val="00245A0E"/>
    <w:rsid w:val="00262B3A"/>
    <w:rsid w:val="002A0D6D"/>
    <w:rsid w:val="00344128"/>
    <w:rsid w:val="00397449"/>
    <w:rsid w:val="003A4725"/>
    <w:rsid w:val="003C0FDE"/>
    <w:rsid w:val="003C6943"/>
    <w:rsid w:val="003E7E6F"/>
    <w:rsid w:val="003F0EB8"/>
    <w:rsid w:val="00403951"/>
    <w:rsid w:val="0042129B"/>
    <w:rsid w:val="004212EA"/>
    <w:rsid w:val="004359B5"/>
    <w:rsid w:val="004616DD"/>
    <w:rsid w:val="00464F95"/>
    <w:rsid w:val="00471806"/>
    <w:rsid w:val="00487CBD"/>
    <w:rsid w:val="004C0F5B"/>
    <w:rsid w:val="004F64CA"/>
    <w:rsid w:val="00541BDA"/>
    <w:rsid w:val="00561E42"/>
    <w:rsid w:val="005E663D"/>
    <w:rsid w:val="005E6716"/>
    <w:rsid w:val="005E70DD"/>
    <w:rsid w:val="005F6157"/>
    <w:rsid w:val="00605117"/>
    <w:rsid w:val="00627885"/>
    <w:rsid w:val="006602F9"/>
    <w:rsid w:val="006752D8"/>
    <w:rsid w:val="006C1A82"/>
    <w:rsid w:val="006F291F"/>
    <w:rsid w:val="007165CF"/>
    <w:rsid w:val="00757C72"/>
    <w:rsid w:val="00787006"/>
    <w:rsid w:val="007D60C3"/>
    <w:rsid w:val="008C2D02"/>
    <w:rsid w:val="008E4A02"/>
    <w:rsid w:val="009830AB"/>
    <w:rsid w:val="00987E30"/>
    <w:rsid w:val="009A1E8D"/>
    <w:rsid w:val="009B23DB"/>
    <w:rsid w:val="009D4605"/>
    <w:rsid w:val="009E5E98"/>
    <w:rsid w:val="00A06988"/>
    <w:rsid w:val="00A852F9"/>
    <w:rsid w:val="00A86E8D"/>
    <w:rsid w:val="00A9627C"/>
    <w:rsid w:val="00AE72BF"/>
    <w:rsid w:val="00B3426B"/>
    <w:rsid w:val="00B34DAE"/>
    <w:rsid w:val="00B37E34"/>
    <w:rsid w:val="00B617B8"/>
    <w:rsid w:val="00B80475"/>
    <w:rsid w:val="00B840D7"/>
    <w:rsid w:val="00B841C1"/>
    <w:rsid w:val="00B9515E"/>
    <w:rsid w:val="00BE2BDB"/>
    <w:rsid w:val="00C70AE1"/>
    <w:rsid w:val="00C809A6"/>
    <w:rsid w:val="00C974F5"/>
    <w:rsid w:val="00CD27DF"/>
    <w:rsid w:val="00D77BC2"/>
    <w:rsid w:val="00D918F2"/>
    <w:rsid w:val="00D973C9"/>
    <w:rsid w:val="00DB7E15"/>
    <w:rsid w:val="00DC49CC"/>
    <w:rsid w:val="00DD5509"/>
    <w:rsid w:val="00E05C88"/>
    <w:rsid w:val="00E20264"/>
    <w:rsid w:val="00E451EF"/>
    <w:rsid w:val="00E52FA4"/>
    <w:rsid w:val="00EE6E27"/>
    <w:rsid w:val="00F258F3"/>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A852F9"/>
    <w:rPr>
      <w:color w:val="808080"/>
      <w:bdr w:space="0" w:sz="0" w:color="auto" w:val="none"/>
      <w:shd w:fill="auto" w:color="auto" w:val="clear"/>
    </w:rPr>
  </w:style>
  <w:style w:customStyle="true" w:styleId="eSPISCCParagraphDefaultFont" w:type="character">
    <w:name w:val="eSPIS_CC_Paragraph Default Font"/>
    <w:basedOn w:val="Zadanifontodlomka"/>
    <w:rsid w:val="00A852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52F9"/>
    <w:rPr>
      <w:b/>
      <w:bdr w:space="0" w:sz="0" w:color="auto" w:val="none"/>
      <w:shd w:fill="FFFFCC" w:color="auto" w:val="clear"/>
      <w:lang w:val="hr-HR"/>
    </w:rPr>
  </w:style>
  <w:style w:customStyle="true" w:styleId="PozadinaSvijetloCrvena" w:type="character">
    <w:name w:val="Pozadina_SvijetloCrvena"/>
    <w:basedOn w:val="eSPISCCParagraphDefaultFont"/>
    <w:rsid w:val="00A852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52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A852F9"/>
    <w:rPr>
      <w:color w:val="808080"/>
      <w:bdr w:color="auto" w:space="0" w:sz="0" w:val="none"/>
      <w:shd w:color="auto" w:fill="auto" w:val="clear"/>
    </w:rPr>
  </w:style>
  <w:style w:customStyle="1" w:styleId="eSPISCCParagraphDefaultFont" w:type="character">
    <w:name w:val="eSPIS_CC_Paragraph Default Font"/>
    <w:basedOn w:val="Zadanifontodlomka"/>
    <w:rsid w:val="00A852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52F9"/>
    <w:rPr>
      <w:b/>
      <w:bdr w:color="auto" w:space="0" w:sz="0" w:val="none"/>
      <w:shd w:color="auto" w:fill="FFFFCC" w:val="clear"/>
      <w:lang w:val="hr-HR"/>
    </w:rPr>
  </w:style>
  <w:style w:customStyle="1" w:styleId="PozadinaSvijetloCrvena" w:type="character">
    <w:name w:val="Pozadina_SvijetloCrvena"/>
    <w:basedOn w:val="eSPISCCParagraphDefaultFont"/>
    <w:rsid w:val="00A852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852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studenog 2017.</izvorni_sadrzaj>
    <derivirana_varijabla naziv="DomainObject.Predmet.DatumZadnjeOdrzaneSudskeRadnje_1">10. studenog 2017.</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St-168/2014-527</izvorni_sadrzaj>
    <derivirana_varijabla naziv="DomainObject.PredzadnjaOdlukaIzPredmeta.Oznaka_1">St-168/2014-527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333</properties:Words>
  <properties:Characters>1638</properties:Characters>
  <properties:Lines>48</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2019-01-16T12:49:00Z</dcterms:created>
  <dc:creator>Paško Bačić</dc:creator>
  <cp:lastModifiedBy>Paško Bačić</cp:lastModifiedBy>
  <cp:lastPrinted>2019-01-16T13:18:00Z</cp:lastPrinted>
  <dcterms:modified xmlns:xsi="http://www.w3.org/2001/XMLSchema-instance" xsi:type="dcterms:W3CDTF">2019-01-16T13:18:00Z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radi utvrđivanja vrijednosti nekretnina-2.docx)</vt:lpwstr>
  </prop:property>
  <prop:property name="CC_coloring" pid="4" fmtid="{D5CDD505-2E9C-101B-9397-08002B2CF9AE}">
    <vt:bool>false</vt:bool>
  </prop:property>
  <prop:property name="BrojStranica" pid="5" fmtid="{D5CDD505-2E9C-101B-9397-08002B2CF9AE}">
    <vt:i4>1</vt:i4>
  </prop:property>
</prop:Properties>
</file>