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8fa0" w14:paraId="4af8fa0" w:rsidRDefault="00DE5733" w:rsidP="00DE5733" w:rsidR="00DE5733" w:rsidRPr="00903C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</w:p>
    <w:p w:rsidRDefault="002379B5" w:rsidP="002379B5" w:rsidR="002379B5" w:rsidRPr="0086691F">
      <w:pPr>
        <w:jc w:val="center"/>
      </w:pPr>
      <w:r>
        <w:t>R E P U B L I K A    H R V A T S K A</w:t>
      </w:r>
    </w:p>
    <w:p w:rsidRDefault="002379B5" w:rsidP="002379B5" w:rsidR="002379B5" w:rsidRPr="00B97C24"/>
    <w:p w:rsidRDefault="002379B5" w:rsidP="002379B5" w:rsidR="002379B5" w:rsidRPr="00B97C24">
      <w:pPr>
        <w:jc w:val="center"/>
      </w:pPr>
      <w:r>
        <w:t xml:space="preserve">Z A K L J U Č A K </w:t>
      </w:r>
    </w:p>
    <w:p w:rsidRDefault="002379B5" w:rsidP="002379B5" w:rsidR="002379B5" w:rsidRPr="00B97C24"/>
    <w:p w:rsidRDefault="002379B5" w:rsidP="002379B5" w:rsidR="00954A0F" w:rsidRPr="005C3D0A">
      <w:pPr>
        <w:ind w:firstLine="705"/>
        <w:jc w:val="both"/>
      </w:pPr>
      <w:r>
        <w:t xml:space="preserve">Trgovački sud u Zagrebu po stečajnom sucu Nevenki Siladi </w:t>
      </w:r>
      <w:r w:rsidRPr="00B97C24">
        <w:t xml:space="preserve">Rstić u stečajnom postupku nad stečajnim dužnikom </w:t>
      </w:r>
      <w:r w:rsidR="00F13F3F" w:rsidRPr="00D843C0">
        <w:t xml:space="preserve">I.D.D. rudarstvo, graditeljstvo i usluge d.o.o., </w:t>
      </w:r>
      <w:proofErr w:type="spellStart"/>
      <w:r w:rsidR="00F13F3F" w:rsidRPr="00D843C0">
        <w:t>Vukovina</w:t>
      </w:r>
      <w:proofErr w:type="spellEnd"/>
      <w:r w:rsidR="00F13F3F" w:rsidRPr="00D843C0">
        <w:t xml:space="preserve"> (Grad Velika Gorica), </w:t>
      </w:r>
      <w:proofErr w:type="spellStart"/>
      <w:r w:rsidR="00F13F3F" w:rsidRPr="00D843C0">
        <w:t>Stančićeva</w:t>
      </w:r>
      <w:proofErr w:type="spellEnd"/>
      <w:r w:rsidR="00F13F3F" w:rsidRPr="00D843C0">
        <w:t xml:space="preserve"> 4, </w:t>
      </w:r>
      <w:proofErr w:type="spellStart"/>
      <w:r w:rsidR="00F13F3F" w:rsidRPr="00D843C0">
        <w:t>OIB</w:t>
      </w:r>
      <w:proofErr w:type="spellEnd"/>
      <w:r w:rsidR="00F13F3F" w:rsidRPr="00D843C0">
        <w:t xml:space="preserve"> </w:t>
      </w:r>
      <w:proofErr w:type="spellStart"/>
      <w:r w:rsidR="00F13F3F" w:rsidRPr="00D843C0">
        <w:t>18997517546</w:t>
      </w:r>
      <w:proofErr w:type="spellEnd"/>
      <w:r w:rsidRPr="005C3D0A">
        <w:t xml:space="preserve">, </w:t>
      </w:r>
      <w:r w:rsidR="007D1740" w:rsidRPr="005C3D0A">
        <w:t xml:space="preserve"> </w:t>
      </w:r>
      <w:r w:rsidR="007D1740" w:rsidRPr="00490440">
        <w:t xml:space="preserve">dana </w:t>
      </w:r>
      <w:r w:rsidRPr="00490440">
        <w:t xml:space="preserve"> </w:t>
      </w:r>
      <w:proofErr w:type="spellStart"/>
      <w:r w:rsidR="000B70F8" w:rsidRPr="00490440">
        <w:t>14</w:t>
      </w:r>
      <w:proofErr w:type="spellEnd"/>
      <w:r w:rsidRPr="00490440">
        <w:t xml:space="preserve">. </w:t>
      </w:r>
      <w:r w:rsidR="00F13F3F" w:rsidRPr="00490440">
        <w:t>srpnja</w:t>
      </w:r>
      <w:r w:rsidRPr="00490440">
        <w:t xml:space="preserve"> </w:t>
      </w:r>
      <w:proofErr w:type="spellStart"/>
      <w:r w:rsidR="007D1740" w:rsidRPr="00490440">
        <w:t>2017</w:t>
      </w:r>
      <w:proofErr w:type="spellEnd"/>
      <w:r w:rsidR="007D1740" w:rsidRPr="005C3D0A">
        <w:t>.</w:t>
      </w:r>
    </w:p>
    <w:p w:rsidRDefault="002379B5" w:rsidP="002379B5" w:rsidR="002379B5">
      <w:pPr>
        <w:ind w:firstLine="705"/>
        <w:jc w:val="both"/>
      </w:pPr>
    </w:p>
    <w:p w:rsidRDefault="002379B5" w:rsidP="002379B5" w:rsidR="002379B5">
      <w:pPr>
        <w:jc w:val="center"/>
        <w:rPr>
          <w:b/>
        </w:rPr>
      </w:pPr>
      <w:r>
        <w:t>z a k l j u č i o   je</w:t>
      </w:r>
    </w:p>
    <w:p w:rsidRDefault="00954A0F" w:rsidP="002379B5" w:rsidR="00954A0F" w:rsidRPr="00F13F3F">
      <w:pPr>
        <w:rPr>
          <w:b/>
        </w:rPr>
      </w:pPr>
    </w:p>
    <w:p w:rsidRDefault="00954A0F" w:rsidP="000B70F8" w:rsidR="00B276C0" w:rsidRPr="00F13F3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13F3F">
        <w:rPr>
          <w:rFonts w:cs="Times New Roman" w:hAnsi="Times New Roman" w:ascii="Times New Roman"/>
          <w:sz w:val="24"/>
        </w:rPr>
        <w:t>Utvrđuje se</w:t>
      </w:r>
      <w:r w:rsidR="00EE2C84" w:rsidRPr="00F13F3F">
        <w:rPr>
          <w:rFonts w:cs="Times New Roman" w:hAnsi="Times New Roman" w:ascii="Times New Roman"/>
          <w:sz w:val="24"/>
        </w:rPr>
        <w:t xml:space="preserve"> </w:t>
      </w:r>
      <w:r w:rsidR="003E2A0B" w:rsidRPr="00F13F3F">
        <w:rPr>
          <w:rFonts w:cs="Times New Roman" w:hAnsi="Times New Roman" w:ascii="Times New Roman"/>
          <w:sz w:val="24"/>
        </w:rPr>
        <w:t>da</w:t>
      </w:r>
      <w:r w:rsidR="00EE2C84" w:rsidRPr="00F13F3F">
        <w:rPr>
          <w:rFonts w:cs="Times New Roman" w:hAnsi="Times New Roman" w:ascii="Times New Roman"/>
          <w:sz w:val="24"/>
        </w:rPr>
        <w:t xml:space="preserve"> </w:t>
      </w:r>
      <w:r w:rsidRPr="00F13F3F">
        <w:rPr>
          <w:rFonts w:cs="Times New Roman" w:hAnsi="Times New Roman" w:ascii="Times New Roman"/>
          <w:sz w:val="24"/>
        </w:rPr>
        <w:t xml:space="preserve">vrijednost nekretnina u vlasništvu stečajnog dužnika </w:t>
      </w:r>
      <w:r w:rsidR="00F13F3F" w:rsidRPr="00F13F3F">
        <w:rPr>
          <w:rFonts w:cs="Times New Roman" w:hAnsi="Times New Roman" w:ascii="Times New Roman"/>
          <w:sz w:val="24"/>
        </w:rPr>
        <w:t xml:space="preserve">I.D.D. rudarstvo, graditeljstvo i usluge d.o.o.,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Vukovina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 (Grad Velika Gorica),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Stančićeva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 4,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OIB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18997517546</w:t>
      </w:r>
      <w:proofErr w:type="spellEnd"/>
      <w:r w:rsidR="002379B5" w:rsidRPr="00F13F3F">
        <w:rPr>
          <w:rFonts w:cs="Times New Roman" w:hAnsi="Times New Roman" w:ascii="Times New Roman"/>
          <w:sz w:val="24"/>
        </w:rPr>
        <w:t xml:space="preserve">, </w:t>
      </w:r>
      <w:r w:rsidRPr="00F13F3F">
        <w:rPr>
          <w:rFonts w:cs="Times New Roman" w:hAnsi="Times New Roman" w:ascii="Times New Roman"/>
          <w:sz w:val="24"/>
        </w:rPr>
        <w:t>a</w:t>
      </w:r>
      <w:r w:rsidR="00F13F3F" w:rsidRPr="00F13F3F">
        <w:rPr>
          <w:rFonts w:cs="Times New Roman" w:hAnsi="Times New Roman" w:ascii="Times New Roman"/>
          <w:sz w:val="24"/>
        </w:rPr>
        <w:t xml:space="preserve"> koje </w:t>
      </w:r>
      <w:r w:rsidR="00EE2C84" w:rsidRPr="00F13F3F">
        <w:rPr>
          <w:rFonts w:cs="Times New Roman" w:hAnsi="Times New Roman" w:ascii="Times New Roman"/>
          <w:sz w:val="24"/>
        </w:rPr>
        <w:t xml:space="preserve">će se prodavati </w:t>
      </w:r>
      <w:r w:rsidRPr="00F13F3F">
        <w:rPr>
          <w:rFonts w:cs="Times New Roman" w:hAnsi="Times New Roman" w:ascii="Times New Roman"/>
          <w:sz w:val="24"/>
        </w:rPr>
        <w:t xml:space="preserve">u stečajnom postupku </w:t>
      </w:r>
      <w:r w:rsidR="00D65035" w:rsidRPr="00F13F3F">
        <w:rPr>
          <w:rFonts w:cs="Times New Roman" w:hAnsi="Times New Roman" w:ascii="Times New Roman"/>
          <w:sz w:val="24"/>
        </w:rPr>
        <w:t xml:space="preserve">uz odgovarajuću primjenu </w:t>
      </w:r>
      <w:r w:rsidRPr="00F13F3F">
        <w:rPr>
          <w:rFonts w:cs="Times New Roman" w:hAnsi="Times New Roman" w:ascii="Times New Roman"/>
          <w:sz w:val="24"/>
        </w:rPr>
        <w:t xml:space="preserve">pravila o ovrsi na nekretninama </w:t>
      </w:r>
      <w:r w:rsidR="00F13F3F" w:rsidRPr="00F13F3F">
        <w:rPr>
          <w:rFonts w:cs="Times New Roman" w:hAnsi="Times New Roman" w:ascii="Times New Roman"/>
          <w:sz w:val="24"/>
        </w:rPr>
        <w:t xml:space="preserve">, upisanih u zemljišnim knjigama Općinskog suda u Velikoj Gorici, u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zk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ul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728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, k.o.. Staro Čiče, kat. čest. br.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439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/2 ORANICA površine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1363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m2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 xml:space="preserve">, </w:t>
      </w:r>
      <w:r w:rsidR="003E2A0B" w:rsidRPr="00F13F3F">
        <w:rPr>
          <w:rFonts w:cs="Times New Roman" w:hAnsi="Times New Roman" w:ascii="Times New Roman"/>
          <w:sz w:val="24"/>
        </w:rPr>
        <w:t>iznosi</w:t>
      </w:r>
      <w:r w:rsidR="00B276C0" w:rsidRPr="00F13F3F">
        <w:rPr>
          <w:rFonts w:cs="Times New Roman" w:hAnsi="Times New Roman" w:ascii="Times New Roman"/>
          <w:sz w:val="24"/>
        </w:rPr>
        <w:t xml:space="preserve"> od</w:t>
      </w:r>
      <w:r w:rsidR="003E2A0B" w:rsidRPr="00F13F3F">
        <w:rPr>
          <w:rFonts w:cs="Times New Roman" w:hAnsi="Times New Roman" w:ascii="Times New Roman"/>
          <w:sz w:val="24"/>
        </w:rPr>
        <w:t xml:space="preserve"> 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147.000</w:t>
      </w:r>
      <w:proofErr w:type="spellEnd"/>
      <w:r w:rsidR="00F13F3F" w:rsidRPr="00F13F3F">
        <w:rPr>
          <w:rFonts w:cs="Times New Roman" w:hAnsi="Times New Roman" w:ascii="Times New Roman"/>
          <w:sz w:val="24"/>
        </w:rPr>
        <w:t>,</w:t>
      </w:r>
      <w:proofErr w:type="spellStart"/>
      <w:r w:rsidR="00F13F3F" w:rsidRPr="00F13F3F">
        <w:rPr>
          <w:rFonts w:cs="Times New Roman" w:hAnsi="Times New Roman" w:ascii="Times New Roman"/>
          <w:sz w:val="24"/>
        </w:rPr>
        <w:t>00</w:t>
      </w:r>
      <w:proofErr w:type="spellEnd"/>
      <w:r w:rsidR="000B70F8">
        <w:rPr>
          <w:rFonts w:cs="Times New Roman" w:hAnsi="Times New Roman" w:ascii="Times New Roman"/>
          <w:sz w:val="24"/>
        </w:rPr>
        <w:t xml:space="preserve"> kn (slovima: </w:t>
      </w:r>
      <w:proofErr w:type="spellStart"/>
      <w:r w:rsidR="000B70F8">
        <w:rPr>
          <w:rFonts w:cs="Times New Roman" w:hAnsi="Times New Roman" w:ascii="Times New Roman"/>
          <w:sz w:val="24"/>
        </w:rPr>
        <w:t>stočetrdesetsedam</w:t>
      </w:r>
      <w:r w:rsidR="00F13F3F" w:rsidRPr="00F13F3F">
        <w:rPr>
          <w:rFonts w:cs="Times New Roman" w:hAnsi="Times New Roman" w:ascii="Times New Roman"/>
          <w:sz w:val="24"/>
        </w:rPr>
        <w:t>tisuća</w:t>
      </w:r>
      <w:proofErr w:type="spellEnd"/>
      <w:r w:rsidR="003E2A0B" w:rsidRPr="00F13F3F">
        <w:rPr>
          <w:rFonts w:cs="Times New Roman" w:hAnsi="Times New Roman" w:ascii="Times New Roman"/>
          <w:sz w:val="24"/>
        </w:rPr>
        <w:t xml:space="preserve"> kuna)</w:t>
      </w:r>
      <w:r w:rsidR="000B70F8">
        <w:rPr>
          <w:rFonts w:cs="Times New Roman" w:hAnsi="Times New Roman" w:ascii="Times New Roman"/>
          <w:sz w:val="24"/>
        </w:rPr>
        <w:t>.</w:t>
      </w:r>
    </w:p>
    <w:p w:rsidRDefault="00D65035" w:rsidP="00D65035" w:rsidR="00D65035">
      <w:pPr>
        <w:ind w:hanging="147" w:left="567"/>
        <w:jc w:val="both"/>
      </w:pPr>
    </w:p>
    <w:p w:rsidRDefault="00954A0F" w:rsidP="002379B5" w:rsidR="00954A0F" w:rsidRPr="002048C5">
      <w:pPr>
        <w:jc w:val="center"/>
      </w:pPr>
      <w:r w:rsidRPr="002048C5">
        <w:t>Obrazloženje</w:t>
      </w:r>
    </w:p>
    <w:p w:rsidRDefault="00954A0F" w:rsidP="00954A0F" w:rsidR="00954A0F" w:rsidRPr="002048C5">
      <w:pPr>
        <w:jc w:val="both"/>
      </w:pPr>
    </w:p>
    <w:p w:rsidRDefault="00F13F3F" w:rsidP="000B70F8" w:rsidR="000B70F8">
      <w:pPr>
        <w:ind w:firstLine="708"/>
        <w:jc w:val="both"/>
      </w:pPr>
      <w:r>
        <w:t xml:space="preserve">Stečajnu masu stečajnog dužnika čine nekretnine navedene u izreci </w:t>
      </w:r>
      <w:r w:rsidR="000B70F8">
        <w:t xml:space="preserve"> zaključka. Za iste je rješenje o prodaji doneseno </w:t>
      </w:r>
      <w:proofErr w:type="spellStart"/>
      <w:r w:rsidR="000B70F8">
        <w:t>13</w:t>
      </w:r>
      <w:proofErr w:type="spellEnd"/>
      <w:r w:rsidR="000B70F8">
        <w:t xml:space="preserve">. lipnja </w:t>
      </w:r>
      <w:proofErr w:type="spellStart"/>
      <w:r w:rsidR="000B70F8">
        <w:t>2017</w:t>
      </w:r>
      <w:proofErr w:type="spellEnd"/>
      <w:r w:rsidR="000B70F8">
        <w:t>.</w:t>
      </w:r>
    </w:p>
    <w:p w:rsidRDefault="000B70F8" w:rsidP="000B70F8" w:rsidR="000B70F8">
      <w:pPr>
        <w:jc w:val="both"/>
      </w:pPr>
    </w:p>
    <w:p w:rsidRDefault="000B70F8" w:rsidP="000B70F8" w:rsidR="00B276C0">
      <w:pPr>
        <w:ind w:firstLine="708"/>
        <w:jc w:val="both"/>
      </w:pPr>
      <w:r>
        <w:t xml:space="preserve">Temeljem odredbe čl. </w:t>
      </w:r>
      <w:proofErr w:type="spellStart"/>
      <w:r w:rsidR="00D65035">
        <w:t>164</w:t>
      </w:r>
      <w:proofErr w:type="spellEnd"/>
      <w:r w:rsidR="00D65035">
        <w:t xml:space="preserve">. Stečajnog zakona (NN </w:t>
      </w:r>
      <w:proofErr w:type="spellStart"/>
      <w:r w:rsidR="00D65035">
        <w:t>44</w:t>
      </w:r>
      <w:proofErr w:type="spellEnd"/>
      <w:r w:rsidR="00D65035">
        <w:t>/</w:t>
      </w:r>
      <w:proofErr w:type="spellStart"/>
      <w:r w:rsidR="00D65035">
        <w:t>96</w:t>
      </w:r>
      <w:proofErr w:type="spellEnd"/>
      <w:r w:rsidR="00D65035">
        <w:t xml:space="preserve">, </w:t>
      </w:r>
      <w:proofErr w:type="spellStart"/>
      <w:r w:rsidR="00D65035">
        <w:t>29</w:t>
      </w:r>
      <w:proofErr w:type="spellEnd"/>
      <w:r w:rsidR="00D65035">
        <w:t>/</w:t>
      </w:r>
      <w:proofErr w:type="spellStart"/>
      <w:r w:rsidR="00D65035">
        <w:t>99</w:t>
      </w:r>
      <w:proofErr w:type="spellEnd"/>
      <w:r w:rsidR="00D65035">
        <w:t xml:space="preserve">, </w:t>
      </w:r>
      <w:proofErr w:type="spellStart"/>
      <w:r w:rsidR="00D65035">
        <w:t>129</w:t>
      </w:r>
      <w:proofErr w:type="spellEnd"/>
      <w:r w:rsidR="00D65035">
        <w:t>/</w:t>
      </w:r>
      <w:proofErr w:type="spellStart"/>
      <w:r w:rsidR="00D65035">
        <w:t>00</w:t>
      </w:r>
      <w:proofErr w:type="spellEnd"/>
      <w:r w:rsidR="00D65035">
        <w:t xml:space="preserve">, </w:t>
      </w:r>
      <w:proofErr w:type="spellStart"/>
      <w:r w:rsidR="00D65035">
        <w:t>123</w:t>
      </w:r>
      <w:proofErr w:type="spellEnd"/>
      <w:r w:rsidR="00D65035">
        <w:t>/</w:t>
      </w:r>
      <w:proofErr w:type="spellStart"/>
      <w:r w:rsidR="00D65035">
        <w:t>03</w:t>
      </w:r>
      <w:proofErr w:type="spellEnd"/>
      <w:r w:rsidR="00D65035">
        <w:t xml:space="preserve">, </w:t>
      </w:r>
      <w:proofErr w:type="spellStart"/>
      <w:r w:rsidR="00D65035">
        <w:t>82</w:t>
      </w:r>
      <w:proofErr w:type="spellEnd"/>
      <w:r w:rsidR="00D65035">
        <w:t>/</w:t>
      </w:r>
      <w:proofErr w:type="spellStart"/>
      <w:r w:rsidR="00D65035">
        <w:t>06</w:t>
      </w:r>
      <w:proofErr w:type="spellEnd"/>
      <w:r w:rsidR="00D65035">
        <w:t xml:space="preserve">, </w:t>
      </w:r>
      <w:proofErr w:type="spellStart"/>
      <w:r w:rsidR="00D65035">
        <w:t>116</w:t>
      </w:r>
      <w:proofErr w:type="spellEnd"/>
      <w:r w:rsidR="00D65035">
        <w:t>/</w:t>
      </w:r>
      <w:proofErr w:type="spellStart"/>
      <w:r w:rsidR="00D65035">
        <w:t>10</w:t>
      </w:r>
      <w:proofErr w:type="spellEnd"/>
      <w:r w:rsidR="00D65035">
        <w:t xml:space="preserve">, </w:t>
      </w:r>
      <w:proofErr w:type="spellStart"/>
      <w:r w:rsidR="00D65035">
        <w:t>25</w:t>
      </w:r>
      <w:proofErr w:type="spellEnd"/>
      <w:r w:rsidR="003E2A0B">
        <w:t>/</w:t>
      </w:r>
      <w:proofErr w:type="spellStart"/>
      <w:r w:rsidR="003E2A0B">
        <w:t>12</w:t>
      </w:r>
      <w:proofErr w:type="spellEnd"/>
      <w:r w:rsidR="003E2A0B">
        <w:t xml:space="preserve">, </w:t>
      </w:r>
      <w:proofErr w:type="spellStart"/>
      <w:r w:rsidR="003E2A0B">
        <w:t>133</w:t>
      </w:r>
      <w:proofErr w:type="spellEnd"/>
      <w:r w:rsidR="003E2A0B">
        <w:t>/</w:t>
      </w:r>
      <w:proofErr w:type="spellStart"/>
      <w:r w:rsidR="003E2A0B">
        <w:t>12</w:t>
      </w:r>
      <w:proofErr w:type="spellEnd"/>
      <w:r w:rsidR="003E2A0B">
        <w:t xml:space="preserve">; dalje u tekstu </w:t>
      </w:r>
      <w:proofErr w:type="spellStart"/>
      <w:r w:rsidR="003E2A0B">
        <w:t>SZ</w:t>
      </w:r>
      <w:proofErr w:type="spellEnd"/>
      <w:r w:rsidR="003E2A0B">
        <w:t xml:space="preserve">), koji se </w:t>
      </w:r>
      <w:proofErr w:type="spellStart"/>
      <w:r w:rsidR="003E2A0B">
        <w:t>primjenuje</w:t>
      </w:r>
      <w:proofErr w:type="spellEnd"/>
      <w:r w:rsidR="003E2A0B">
        <w:t xml:space="preserve"> temeljem odredbe čl. </w:t>
      </w:r>
      <w:proofErr w:type="spellStart"/>
      <w:r w:rsidR="003E2A0B">
        <w:t>441</w:t>
      </w:r>
      <w:proofErr w:type="spellEnd"/>
      <w:r w:rsidR="003E2A0B">
        <w:t xml:space="preserve"> .</w:t>
      </w:r>
      <w:proofErr w:type="spellStart"/>
      <w:r w:rsidR="003E2A0B">
        <w:t>SZ</w:t>
      </w:r>
      <w:proofErr w:type="spellEnd"/>
      <w:r w:rsidR="003E2A0B">
        <w:t xml:space="preserve">-a (NN </w:t>
      </w:r>
      <w:proofErr w:type="spellStart"/>
      <w:r w:rsidR="003E2A0B">
        <w:t>71</w:t>
      </w:r>
      <w:proofErr w:type="spellEnd"/>
      <w:r w:rsidR="003E2A0B">
        <w:t>/</w:t>
      </w:r>
      <w:proofErr w:type="spellStart"/>
      <w:r w:rsidR="003E2A0B">
        <w:t>15</w:t>
      </w:r>
      <w:proofErr w:type="spellEnd"/>
      <w:r w:rsidR="003E2A0B">
        <w:t xml:space="preserve">) , te odredbe </w:t>
      </w:r>
      <w:r w:rsidR="00D65035" w:rsidRPr="00D65035">
        <w:t xml:space="preserve">čl. </w:t>
      </w:r>
      <w:proofErr w:type="spellStart"/>
      <w:r w:rsidR="00D65035" w:rsidRPr="00D65035">
        <w:t>92</w:t>
      </w:r>
      <w:proofErr w:type="spellEnd"/>
      <w:r w:rsidR="00D65035" w:rsidRPr="00D65035">
        <w:t xml:space="preserve"> Ovršnog zakona (NN </w:t>
      </w:r>
      <w:proofErr w:type="spellStart"/>
      <w:r w:rsidR="00D65035" w:rsidRPr="00D65035">
        <w:t>112</w:t>
      </w:r>
      <w:proofErr w:type="spellEnd"/>
      <w:r w:rsidR="00D65035" w:rsidRPr="00D65035">
        <w:t>/</w:t>
      </w:r>
      <w:proofErr w:type="spellStart"/>
      <w:r w:rsidR="00D65035" w:rsidRPr="00D65035">
        <w:t>12</w:t>
      </w:r>
      <w:proofErr w:type="spellEnd"/>
      <w:r w:rsidR="00D65035" w:rsidRPr="00D65035">
        <w:t xml:space="preserve">; </w:t>
      </w:r>
      <w:proofErr w:type="spellStart"/>
      <w:r w:rsidR="00D65035" w:rsidRPr="00D65035">
        <w:t>93</w:t>
      </w:r>
      <w:proofErr w:type="spellEnd"/>
      <w:r w:rsidR="00D65035" w:rsidRPr="00D65035">
        <w:t>/</w:t>
      </w:r>
      <w:proofErr w:type="spellStart"/>
      <w:r w:rsidR="00D65035" w:rsidRPr="00D65035">
        <w:t>14</w:t>
      </w:r>
      <w:proofErr w:type="spellEnd"/>
      <w:r w:rsidR="00D65035" w:rsidRPr="00D65035">
        <w:t>)</w:t>
      </w:r>
      <w:r>
        <w:t xml:space="preserve">, </w:t>
      </w:r>
      <w:proofErr w:type="spellStart"/>
      <w:r>
        <w:t>rješeno</w:t>
      </w:r>
      <w:proofErr w:type="spellEnd"/>
      <w:r>
        <w:t xml:space="preserve"> kao u izreci zaključka.</w:t>
      </w:r>
    </w:p>
    <w:p w:rsidRDefault="00954A0F" w:rsidP="00B276C0" w:rsidR="00954A0F" w:rsidRPr="00D65035">
      <w:pPr>
        <w:ind w:firstLine="708"/>
        <w:jc w:val="both"/>
      </w:pPr>
      <w:r>
        <w:tab/>
      </w:r>
      <w:r>
        <w:tab/>
      </w:r>
    </w:p>
    <w:p w:rsidRDefault="00954A0F" w:rsidP="000C135D" w:rsidR="00954A0F" w:rsidRPr="00B276C0">
      <w:pPr>
        <w:jc w:val="center"/>
        <w:rPr>
          <w:color w:val="FF0000"/>
        </w:rPr>
      </w:pPr>
      <w:r>
        <w:t xml:space="preserve">U </w:t>
      </w:r>
      <w:r w:rsidRPr="002048C5">
        <w:t>Zagreb</w:t>
      </w:r>
      <w:r w:rsidR="002379B5">
        <w:t xml:space="preserve">u, </w:t>
      </w:r>
      <w:proofErr w:type="spellStart"/>
      <w:r w:rsidR="000B70F8">
        <w:t>14</w:t>
      </w:r>
      <w:proofErr w:type="spellEnd"/>
      <w:r w:rsidR="00A61420" w:rsidRPr="005C3D0A">
        <w:t>.</w:t>
      </w:r>
      <w:r w:rsidR="002379B5" w:rsidRPr="005C3D0A">
        <w:t xml:space="preserve"> </w:t>
      </w:r>
      <w:r w:rsidR="000B70F8">
        <w:t>srpnja</w:t>
      </w:r>
      <w:r w:rsidR="00783388" w:rsidRPr="005C3D0A">
        <w:t xml:space="preserve"> </w:t>
      </w:r>
      <w:proofErr w:type="spellStart"/>
      <w:r w:rsidR="00783388" w:rsidRPr="005C3D0A">
        <w:t>2017</w:t>
      </w:r>
      <w:proofErr w:type="spellEnd"/>
      <w:r w:rsidR="00EA5401" w:rsidRPr="005C3D0A">
        <w:t>.</w:t>
      </w:r>
    </w:p>
    <w:p w:rsidRDefault="00954A0F" w:rsidP="00954A0F" w:rsidR="00954A0F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245632">
        <w:tab/>
        <w:t xml:space="preserve">   </w:t>
      </w:r>
      <w:r w:rsidRPr="002048C5">
        <w:t>SUDAC:</w:t>
      </w:r>
    </w:p>
    <w:p w:rsidRDefault="00954A0F" w:rsidP="00954A0F" w:rsidR="00BC7E5C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E6141">
        <w:t xml:space="preserve">    </w:t>
      </w:r>
      <w:r w:rsidR="00245632">
        <w:tab/>
        <w:t xml:space="preserve">  </w:t>
      </w:r>
      <w:r w:rsidR="006E6141">
        <w:t xml:space="preserve"> </w:t>
      </w:r>
      <w:r w:rsidR="001C331C">
        <w:t>Nevenka Siladi Rstić</w:t>
      </w:r>
      <w:r w:rsidR="00490440">
        <w:t>,v.r.</w:t>
      </w:r>
    </w:p>
    <w:p w:rsidRDefault="00954A0F" w:rsidP="00954A0F" w:rsidR="00954A0F">
      <w:pPr>
        <w:jc w:val="both"/>
      </w:pPr>
      <w:r>
        <w:t>UPUTA O PRAVNOM LIJEKU:</w:t>
      </w:r>
    </w:p>
    <w:p w:rsidRDefault="00954A0F" w:rsidP="00954A0F" w:rsidR="00954A0F">
      <w:pPr>
        <w:jc w:val="both"/>
      </w:pPr>
      <w:r>
        <w:t xml:space="preserve">Protiv ovog zaključka nije dopuštena žalba (čl.11.st.9. </w:t>
      </w:r>
      <w:proofErr w:type="spellStart"/>
      <w:r>
        <w:t>SZ</w:t>
      </w:r>
      <w:proofErr w:type="spellEnd"/>
      <w:r>
        <w:t>).</w:t>
      </w:r>
    </w:p>
    <w:p w:rsidRDefault="005D682C" w:rsidP="00245632" w:rsidR="00245632">
      <w:pPr>
        <w:jc w:val="both"/>
      </w:pPr>
      <w:r>
        <w:tab/>
      </w:r>
    </w:p>
    <w:p w:rsidRDefault="00490440" w:rsidP="00324504" w:rsidR="00490440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90440" w:rsidP="00324504" w:rsidR="00490440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E16F9B" w:rsidP="00490440" w:rsidR="00E16F9B">
      <w:pPr>
        <w:ind w:left="284"/>
        <w:jc w:val="both"/>
      </w:pPr>
    </w:p>
    <w:sectPr w:rsidSect="002379B5" w:rsidR="00E16F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B3F" w:rsidR="00E32B3F">
      <w:r>
        <w:separator/>
      </w:r>
    </w:p>
  </w:endnote>
  <w:endnote w:id="0" w:type="continuationSeparator">
    <w:p w:rsidRDefault="00E32B3F" w:rsidR="00E3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B3F" w:rsidR="00E32B3F">
      <w:r>
        <w:separator/>
      </w:r>
    </w:p>
  </w:footnote>
  <w:footnote w:id="0" w:type="continuationSeparator">
    <w:p w:rsidRDefault="00E32B3F" w:rsidR="00E3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1AF" w:rsidR="00E941A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1AF" w:rsidR="00E941A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1077253"/>
      <w:docPartObj>
        <w:docPartGallery w:val="Page Numbers (Top of Page)"/>
        <w:docPartUnique/>
      </w:docPartObj>
    </w:sdtPr>
    <w:sdtEndPr/>
    <w:sdtContent>
      <w:p w:rsidRDefault="00153150" w:rsidR="00153150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0B70F8">
          <w:rPr>
            <w:noProof/>
          </w:rPr>
          <w:t>- 2 -</w:t>
        </w:r>
        <w:r>
          <w:fldChar w:fldCharType="end"/>
        </w:r>
      </w:p>
    </w:sdtContent>
  </w:sdt>
  <w:p w:rsidRDefault="00153150" w:rsidR="00E941AF" w:rsidRPr="000C135D">
    <w:pPr>
      <w:pStyle w:val="Zaglavlje"/>
      <w:ind w:right="360"/>
      <w:rPr>
        <w:sz w:val="20"/>
      </w:rPr>
    </w:pPr>
    <w:r>
      <w:tab/>
    </w:r>
    <w:r>
      <w:tab/>
    </w:r>
    <w:proofErr w:type="spellStart"/>
    <w:r>
      <w:t>47</w:t>
    </w:r>
    <w:proofErr w:type="spellEnd"/>
    <w:r>
      <w:t>. St-</w:t>
    </w:r>
    <w:proofErr w:type="spellStart"/>
    <w:r>
      <w:t>14</w:t>
    </w:r>
    <w:proofErr w:type="spellEnd"/>
    <w:r>
      <w:t>/</w:t>
    </w:r>
    <w:proofErr w:type="spellStart"/>
    <w:r>
      <w:t>10</w:t>
    </w:r>
    <w:proofErr w:type="spellEnd"/>
    <w:r w:rsidR="000C135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9B5" w:rsidR="002379B5">
    <w:pPr>
      <w:pStyle w:val="Zaglavlje"/>
    </w:pPr>
  </w:p>
  <w:p w:rsidRDefault="007D1740" w:rsidR="002379B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516255</wp:posOffset>
          </wp:positionH>
          <wp:positionV relativeFrom="paragraph">
            <wp:posOffset>33020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C135D" w:rsidR="002379B5" w:rsidRPr="000C135D">
    <w:pPr>
      <w:pStyle w:val="Zaglavlje"/>
      <w:rPr>
        <w:sz w:val="20"/>
      </w:rPr>
    </w:pPr>
    <w:r>
      <w:tab/>
    </w:r>
    <w:r>
      <w:tab/>
    </w:r>
    <w:proofErr w:type="spellStart"/>
    <w:r>
      <w:t>47.</w:t>
    </w:r>
    <w:r w:rsidR="002379B5">
      <w:t>St</w:t>
    </w:r>
    <w:proofErr w:type="spellEnd"/>
    <w:r w:rsidR="002379B5">
      <w:t>-</w:t>
    </w:r>
    <w:proofErr w:type="spellStart"/>
    <w:r w:rsidR="00F13F3F">
      <w:t>1296</w:t>
    </w:r>
    <w:proofErr w:type="spellEnd"/>
    <w:r w:rsidR="00F13F3F">
      <w:t>/</w:t>
    </w:r>
    <w:proofErr w:type="spellStart"/>
    <w:r w:rsidR="00F13F3F">
      <w:t>13</w:t>
    </w:r>
    <w:proofErr w:type="spellEnd"/>
  </w:p>
  <w:p w:rsidRDefault="002379B5" w:rsidR="002379B5">
    <w:pPr>
      <w:pStyle w:val="Zaglavlje"/>
    </w:pPr>
  </w:p>
  <w:p w:rsidRDefault="002379B5" w:rsidR="002379B5">
    <w:pPr>
      <w:pStyle w:val="Zaglavlje"/>
    </w:pPr>
  </w:p>
  <w:p w:rsidRDefault="002379B5" w:rsidP="001E3D70" w:rsidR="002379B5">
    <w:pPr>
      <w:pStyle w:val="Zaglavlje"/>
      <w:spacing w:lineRule="auto" w:line="360"/>
    </w:pPr>
  </w:p>
  <w:p w:rsidRDefault="002379B5" w:rsidP="001E3D70" w:rsidR="002379B5" w:rsidRPr="00E96BCB">
    <w:pPr>
      <w:ind w:left="426"/>
    </w:pPr>
    <w:r>
      <w:t>Republika Hrvatska</w:t>
    </w:r>
  </w:p>
  <w:p w:rsidRDefault="002379B5" w:rsidP="001E3D70" w:rsidR="002379B5">
    <w:pPr>
      <w:pStyle w:val="Zaglavlje"/>
      <w:ind w:left="426"/>
    </w:pPr>
    <w:r w:rsidRPr="00E96BCB">
      <w:t>Trgovački sud u Zagrebu</w:t>
    </w:r>
  </w:p>
  <w:p w:rsidRDefault="002379B5" w:rsidP="001E3D70" w:rsidR="002379B5">
    <w:pPr>
      <w:pStyle w:val="Zaglavlje"/>
      <w:ind w:left="426"/>
    </w:pPr>
    <w:r>
      <w:t xml:space="preserve">Zagreb, </w:t>
    </w:r>
    <w:proofErr w:type="spellStart"/>
    <w:r>
      <w:t>Amruševa</w:t>
    </w:r>
    <w:proofErr w:type="spellEnd"/>
    <w:r>
      <w:t xml:space="preserve"> 2/II</w:t>
    </w:r>
    <w:r w:rsidR="007D1740">
      <w:t xml:space="preserve"> (</w:t>
    </w:r>
    <w:proofErr w:type="spellStart"/>
    <w:r w:rsidR="007D1740">
      <w:t>pp</w:t>
    </w:r>
    <w:proofErr w:type="spellEnd"/>
    <w:r w:rsidR="007D1740">
      <w:t xml:space="preserve"> </w:t>
    </w:r>
    <w:proofErr w:type="spellStart"/>
    <w:r w:rsidR="007D1740">
      <w:t>432</w:t>
    </w:r>
    <w:proofErr w:type="spellEnd"/>
    <w:r w:rsidR="007D1740">
      <w:t>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</w:t>
    </w:r>
    <w:proofErr w:type="spellStart"/>
    <w:r>
      <w:t>Amruševa</w:t>
    </w:r>
    <w:proofErr w:type="spellEnd"/>
    <w:r>
      <w:t xml:space="preserve">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47D5E"/>
    <w:multiLevelType w:val="hybridMultilevel"/>
    <w:tmpl w:val="5A60758E"/>
    <w:lvl w:tplc="ED5804D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9403A2B"/>
    <w:multiLevelType w:val="hybridMultilevel"/>
    <w:tmpl w:val="6D6A07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E3650E"/>
    <w:multiLevelType w:val="hybridMultilevel"/>
    <w:tmpl w:val="DB667CEE"/>
    <w:lvl w:tplc="0016C8C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270BB5"/>
    <w:multiLevelType w:val="hybridMultilevel"/>
    <w:tmpl w:val="E0B66126"/>
    <w:lvl w:tplc="EDCA13A4" w:ilvl="0">
      <w:start w:val="1"/>
      <w:numFmt w:val="lowerLetter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0"/>
  </w:num>
  <w:num w:numId="5">
    <w:abstractNumId w:val="8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17"/>
  </w:num>
  <w:num w:numId="12">
    <w:abstractNumId w:val="12"/>
  </w:num>
  <w:num w:numId="13">
    <w:abstractNumId w:val="6"/>
  </w:num>
  <w:num w:numId="14">
    <w:abstractNumId w:val="15"/>
  </w:num>
  <w:num w:numId="15">
    <w:abstractNumId w:val="18"/>
  </w:num>
  <w:num w:numId="16">
    <w:abstractNumId w:val="4"/>
  </w:num>
  <w:num w:numId="17">
    <w:abstractNumId w:val="14"/>
  </w:num>
  <w:num w:numId="18">
    <w:abstractNumId w:val="16"/>
  </w:num>
  <w:num w:numId="19">
    <w:abstractNumId w:val="1"/>
  </w:num>
  <w:num w:numId="20">
    <w:abstractNumId w:val="9"/>
  </w:num>
  <w:num w:numId="21">
    <w:abstractNumId w:val="10"/>
  </w:num>
  <w:num w:numId="2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479F"/>
    <w:rsid w:val="00031191"/>
    <w:rsid w:val="00045AE6"/>
    <w:rsid w:val="00046424"/>
    <w:rsid w:val="0008428F"/>
    <w:rsid w:val="000B51A4"/>
    <w:rsid w:val="000B70F8"/>
    <w:rsid w:val="000C135D"/>
    <w:rsid w:val="00153150"/>
    <w:rsid w:val="001A0199"/>
    <w:rsid w:val="001C331C"/>
    <w:rsid w:val="001E3D70"/>
    <w:rsid w:val="002048C5"/>
    <w:rsid w:val="00230361"/>
    <w:rsid w:val="00232160"/>
    <w:rsid w:val="002379B5"/>
    <w:rsid w:val="00245632"/>
    <w:rsid w:val="002B5131"/>
    <w:rsid w:val="002E2883"/>
    <w:rsid w:val="00302917"/>
    <w:rsid w:val="00364617"/>
    <w:rsid w:val="00374D53"/>
    <w:rsid w:val="003E2A0B"/>
    <w:rsid w:val="004270F7"/>
    <w:rsid w:val="004451EF"/>
    <w:rsid w:val="00490440"/>
    <w:rsid w:val="004B0809"/>
    <w:rsid w:val="004D6D81"/>
    <w:rsid w:val="005102DA"/>
    <w:rsid w:val="0055337C"/>
    <w:rsid w:val="005560F2"/>
    <w:rsid w:val="00592CB5"/>
    <w:rsid w:val="005C3D0A"/>
    <w:rsid w:val="005D682C"/>
    <w:rsid w:val="0060328E"/>
    <w:rsid w:val="00622282"/>
    <w:rsid w:val="00670B2D"/>
    <w:rsid w:val="006A1680"/>
    <w:rsid w:val="006C2827"/>
    <w:rsid w:val="006C43D6"/>
    <w:rsid w:val="006D4DB7"/>
    <w:rsid w:val="006D7FB4"/>
    <w:rsid w:val="006E6141"/>
    <w:rsid w:val="00766185"/>
    <w:rsid w:val="007678A2"/>
    <w:rsid w:val="00783388"/>
    <w:rsid w:val="00790DCB"/>
    <w:rsid w:val="007A0ABD"/>
    <w:rsid w:val="007D1740"/>
    <w:rsid w:val="007D25D9"/>
    <w:rsid w:val="00833A6B"/>
    <w:rsid w:val="00885F91"/>
    <w:rsid w:val="00912EED"/>
    <w:rsid w:val="00915892"/>
    <w:rsid w:val="009515ED"/>
    <w:rsid w:val="00954A0F"/>
    <w:rsid w:val="00960E31"/>
    <w:rsid w:val="00962451"/>
    <w:rsid w:val="00965079"/>
    <w:rsid w:val="009B08AD"/>
    <w:rsid w:val="009C17DD"/>
    <w:rsid w:val="009C3B39"/>
    <w:rsid w:val="009D299E"/>
    <w:rsid w:val="009D4D66"/>
    <w:rsid w:val="00A02B3E"/>
    <w:rsid w:val="00A31CB4"/>
    <w:rsid w:val="00A53CB8"/>
    <w:rsid w:val="00A61420"/>
    <w:rsid w:val="00A806E8"/>
    <w:rsid w:val="00AE28C7"/>
    <w:rsid w:val="00AE7282"/>
    <w:rsid w:val="00B01320"/>
    <w:rsid w:val="00B01363"/>
    <w:rsid w:val="00B276C0"/>
    <w:rsid w:val="00B3642F"/>
    <w:rsid w:val="00B45372"/>
    <w:rsid w:val="00B50989"/>
    <w:rsid w:val="00B810A6"/>
    <w:rsid w:val="00BA698F"/>
    <w:rsid w:val="00BC04EA"/>
    <w:rsid w:val="00BC7E5C"/>
    <w:rsid w:val="00BE3191"/>
    <w:rsid w:val="00BF26BF"/>
    <w:rsid w:val="00C1470D"/>
    <w:rsid w:val="00C402A6"/>
    <w:rsid w:val="00C41D74"/>
    <w:rsid w:val="00C7731C"/>
    <w:rsid w:val="00C81634"/>
    <w:rsid w:val="00CB452B"/>
    <w:rsid w:val="00CB769C"/>
    <w:rsid w:val="00CE350D"/>
    <w:rsid w:val="00CE4AD0"/>
    <w:rsid w:val="00CE6008"/>
    <w:rsid w:val="00D27E4F"/>
    <w:rsid w:val="00D47ABE"/>
    <w:rsid w:val="00D5779B"/>
    <w:rsid w:val="00D65035"/>
    <w:rsid w:val="00D65225"/>
    <w:rsid w:val="00D75966"/>
    <w:rsid w:val="00D8523B"/>
    <w:rsid w:val="00DB0842"/>
    <w:rsid w:val="00DB6978"/>
    <w:rsid w:val="00DD1ABE"/>
    <w:rsid w:val="00DE5733"/>
    <w:rsid w:val="00DE6A65"/>
    <w:rsid w:val="00DF4DE0"/>
    <w:rsid w:val="00E1400F"/>
    <w:rsid w:val="00E16F9B"/>
    <w:rsid w:val="00E22F0A"/>
    <w:rsid w:val="00E32B3F"/>
    <w:rsid w:val="00E403AC"/>
    <w:rsid w:val="00E66974"/>
    <w:rsid w:val="00E93452"/>
    <w:rsid w:val="00E941AF"/>
    <w:rsid w:val="00EA5401"/>
    <w:rsid w:val="00EA75FA"/>
    <w:rsid w:val="00EE2C84"/>
    <w:rsid w:val="00F13F3F"/>
    <w:rsid w:val="00F34E32"/>
    <w:rsid w:val="00F82CEF"/>
    <w:rsid w:val="00F86E5D"/>
    <w:rsid w:val="00FC10F8"/>
    <w:rsid w:val="00FE2F1D"/>
    <w:rsid w:val="00FF1996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379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379B5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379B5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4563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531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4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4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4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4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379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379B5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379B5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4563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531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4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4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4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4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22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utvrđenje vrijednosti</izvorni_sadrzaj>
    <derivirana_varijabla naziv="DomainObject.Primjedba_1">utvrđenje vrijednosti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8FA98E-9ED1-478E-97DD-00F43FF2E3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234</properties:Words>
  <properties:Characters>1189</properties:Characters>
  <properties:Lines>36</properties:Lines>
  <properties:Paragraphs>15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2015-01-27T14:00:00Z</dcterms:created>
  <dc:creator>BISERKA CALIC</dc:creator>
  <cp:lastModifiedBy>Monika Grbac</cp:lastModifiedBy>
  <cp:lastPrinted>2017-07-14T09:31:00Z</cp:lastPrinted>
  <dcterms:modified xmlns:xsi="http://www.w3.org/2001/XMLSchema-instance" xsi:type="dcterms:W3CDTF">2017-07-14T09:31:00Z</dcterms:modified>
  <cp:revision>21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