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32a24" w14:paraId="6a32a24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844FE0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844FE0" w:rsidP="005E3EB7" w:rsidR="005E3EB7" w:rsidRPr="005364F8">
      <w:r>
        <w:t xml:space="preserve">   </w:t>
      </w:r>
      <w:r w:rsidR="005E3EB7" w:rsidRPr="005364F8">
        <w:t xml:space="preserve">52000 PAZIN, Dršćevka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134676" w:rsidP="00134676" w:rsidR="00CA0CBB">
      <w:pPr>
        <w:ind w:right="512"/>
        <w:jc w:val="center"/>
      </w:pPr>
      <w:r>
        <w:t xml:space="preserve">         </w:t>
      </w:r>
      <w:r w:rsidR="00CA0CBB" w:rsidRPr="00CA0FFC">
        <w:t>R E P U B L I K A  H R V A T S K A</w:t>
      </w:r>
    </w:p>
    <w:p w:rsidRDefault="005E3EB7" w:rsidP="005E3EB7" w:rsidR="005E3EB7" w:rsidRPr="00CA0CBB">
      <w:pPr>
        <w:rPr>
          <w:b/>
        </w:rPr>
      </w:pPr>
    </w:p>
    <w:p w:rsidRDefault="005E3EB7" w:rsidP="00134676" w:rsidR="005E3EB7">
      <w:pPr>
        <w:jc w:val="center"/>
      </w:pPr>
      <w:r>
        <w:t>R J E Š E NJ E</w:t>
      </w:r>
    </w:p>
    <w:p w:rsidRDefault="0079454F" w:rsidP="005E3EB7" w:rsidR="0079454F" w:rsidRPr="00DA15C9"/>
    <w:p w:rsidRDefault="005E3EB7" w:rsidP="00A84870" w:rsidR="005E3EB7">
      <w:pPr>
        <w:jc w:val="both"/>
      </w:pPr>
      <w:r w:rsidRPr="00DA15C9">
        <w:tab/>
        <w:t xml:space="preserve">Trgovački sud u Pazinu, po </w:t>
      </w:r>
      <w:r w:rsidR="007D7A8F">
        <w:t>stečajnoj sutkinji Tijani Licul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7D7A8F">
        <w:t>Financijske agencije</w:t>
      </w:r>
      <w:r w:rsidR="00814FDD">
        <w:t>, OIB: 85821130368, R</w:t>
      </w:r>
      <w:r w:rsidR="007D7A8F">
        <w:t xml:space="preserve">egionalni centar </w:t>
      </w:r>
      <w:r w:rsidR="00814FDD">
        <w:t>Rijeka, Podružnica Pula, Giardini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r w:rsidR="0036567B">
        <w:t>EKO DRVO d.o.o. Poreč, Massa Lombarda 11</w:t>
      </w:r>
      <w:r w:rsidR="00F56B38">
        <w:t xml:space="preserve">, OIB: </w:t>
      </w:r>
      <w:r w:rsidR="0036567B" w:rsidRPr="0036567B">
        <w:t>36978607731</w:t>
      </w:r>
      <w:r w:rsidR="00234B18">
        <w:t>,</w:t>
      </w:r>
    </w:p>
    <w:p w:rsidRDefault="007D7A8F" w:rsidP="005E3EB7" w:rsidR="007D7A8F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9454F" w:rsidP="005E3EB7" w:rsidR="0079454F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3E00AF">
        <w:rPr>
          <w:lang w:val="pl-PL"/>
        </w:rPr>
        <w:t xml:space="preserve">I. </w:t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EF1FA0">
        <w:t xml:space="preserve">EKO DRVO d.o.o. Poreč, Massa Lombarda 11, OIB: </w:t>
      </w:r>
      <w:r w:rsidR="00EF1FA0" w:rsidRPr="0036567B">
        <w:t>36978607731</w:t>
      </w:r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CA2868">
        <w:rPr>
          <w:b/>
          <w:lang w:val="pl-PL"/>
        </w:rPr>
        <w:t>4</w:t>
      </w:r>
      <w:r w:rsidR="00B17BB5">
        <w:rPr>
          <w:b/>
          <w:lang w:val="pl-PL"/>
        </w:rPr>
        <w:t xml:space="preserve">. </w:t>
      </w:r>
      <w:r w:rsidR="00CA2868">
        <w:rPr>
          <w:b/>
          <w:lang w:val="pl-PL"/>
        </w:rPr>
        <w:t>lipnja</w:t>
      </w:r>
      <w:r w:rsidR="00B17BB5">
        <w:rPr>
          <w:b/>
          <w:lang w:val="pl-PL"/>
        </w:rPr>
        <w:t xml:space="preserve"> 201</w:t>
      </w:r>
      <w:r w:rsidR="00802205">
        <w:rPr>
          <w:b/>
          <w:lang w:val="pl-PL"/>
        </w:rPr>
        <w:t>8</w:t>
      </w:r>
      <w:r w:rsidR="00B17BB5">
        <w:rPr>
          <w:b/>
          <w:lang w:val="pl-PL"/>
        </w:rPr>
        <w:t xml:space="preserve">. godine </w:t>
      </w:r>
      <w:r w:rsidRPr="00FB0B18">
        <w:rPr>
          <w:b/>
          <w:lang w:val="pl-PL"/>
        </w:rPr>
        <w:t xml:space="preserve">u </w:t>
      </w:r>
      <w:r w:rsidR="00475A7C">
        <w:rPr>
          <w:b/>
          <w:lang w:val="pl-PL"/>
        </w:rPr>
        <w:t>13:</w:t>
      </w:r>
      <w:r w:rsidR="00EF1FA0">
        <w:rPr>
          <w:b/>
          <w:lang w:val="pl-PL"/>
        </w:rPr>
        <w:t>15</w:t>
      </w:r>
      <w:r w:rsidR="004A07E9">
        <w:rPr>
          <w:b/>
          <w:lang w:val="pl-PL"/>
        </w:rPr>
        <w:t xml:space="preserve"> </w:t>
      </w:r>
      <w:r w:rsidRPr="00FB0B18">
        <w:rPr>
          <w:b/>
          <w:lang w:val="pl-PL"/>
        </w:rPr>
        <w:t>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Dršćevka 1, sudnica </w:t>
      </w:r>
      <w:r w:rsidR="00B17BB5">
        <w:rPr>
          <w:b/>
        </w:rPr>
        <w:t>6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B17BB5">
        <w:rPr>
          <w:lang w:val="sv-SE"/>
        </w:rPr>
        <w:t xml:space="preserve">Regionalni centar Rijeka, </w:t>
      </w:r>
    </w:p>
    <w:p w:rsidRDefault="00FB0B18" w:rsidP="005E3EB7" w:rsidR="00C2768D">
      <w:pPr>
        <w:jc w:val="both"/>
      </w:pPr>
      <w:r>
        <w:tab/>
      </w:r>
      <w:r>
        <w:tab/>
        <w:t xml:space="preserve">- dužnik </w:t>
      </w:r>
      <w:r w:rsidR="00EF1FA0">
        <w:t xml:space="preserve">EKO DRVO d.o.o. Poreč, Massa Lombarda 11, </w:t>
      </w:r>
    </w:p>
    <w:p w:rsidRDefault="00814FDD" w:rsidP="005E3EB7" w:rsidR="00550091">
      <w:pPr>
        <w:jc w:val="both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ab/>
        <w:t>-</w:t>
      </w:r>
      <w:r w:rsidR="00DF28E8">
        <w:rPr>
          <w:lang w:val="sv-SE"/>
        </w:rPr>
        <w:t xml:space="preserve"> </w:t>
      </w:r>
      <w:r w:rsidR="005E3EB7">
        <w:rPr>
          <w:lang w:val="sv-SE"/>
        </w:rPr>
        <w:t>zakonski zastupni</w:t>
      </w:r>
      <w:r w:rsidR="00AF4620">
        <w:rPr>
          <w:lang w:val="sv-SE"/>
        </w:rPr>
        <w:t>k</w:t>
      </w:r>
      <w:r w:rsidR="00B17BB5">
        <w:rPr>
          <w:lang w:val="sv-SE"/>
        </w:rPr>
        <w:t xml:space="preserve"> </w:t>
      </w:r>
      <w:r w:rsidR="005E3EB7">
        <w:rPr>
          <w:lang w:val="sv-SE"/>
        </w:rPr>
        <w:t>dužnika</w:t>
      </w:r>
      <w:r w:rsidR="001D7153">
        <w:rPr>
          <w:lang w:val="sv-SE"/>
        </w:rPr>
        <w:t xml:space="preserve"> </w:t>
      </w:r>
      <w:r w:rsidR="00EF1FA0">
        <w:rPr>
          <w:lang w:val="sv-SE"/>
        </w:rPr>
        <w:t xml:space="preserve">Fabio D'Aleo, Tar, Istarska 35, </w:t>
      </w:r>
    </w:p>
    <w:p w:rsidRDefault="00550091" w:rsidP="005E3EB7" w:rsidR="005E3EB7">
      <w:pPr>
        <w:jc w:val="both"/>
      </w:pPr>
      <w:r>
        <w:rPr>
          <w:lang w:val="sv-SE"/>
        </w:rPr>
        <w:tab/>
      </w:r>
      <w:r>
        <w:rPr>
          <w:lang w:val="sv-SE"/>
        </w:rPr>
        <w:tab/>
      </w:r>
      <w:r w:rsidR="00EF1FA0">
        <w:rPr>
          <w:lang w:val="sv-SE"/>
        </w:rPr>
        <w:t xml:space="preserve">OIB: </w:t>
      </w:r>
      <w:r>
        <w:rPr>
          <w:lang w:val="sv-SE"/>
        </w:rPr>
        <w:t>89437938986.</w:t>
      </w:r>
    </w:p>
    <w:p w:rsidRDefault="00FB0B18" w:rsidP="005E3EB7" w:rsidR="00FB0B18">
      <w:pPr>
        <w:jc w:val="both"/>
      </w:pPr>
    </w:p>
    <w:p w:rsidRDefault="00FB0B18" w:rsidP="005E3EB7" w:rsidR="00B17BB5">
      <w:pPr>
        <w:jc w:val="both"/>
        <w:rPr>
          <w:lang w:val="sv-SE"/>
        </w:rPr>
      </w:pPr>
      <w:r>
        <w:tab/>
        <w:t>II.</w:t>
      </w:r>
      <w:r w:rsidR="003E00AF">
        <w:t xml:space="preserve"> </w:t>
      </w:r>
      <w:r>
        <w:t xml:space="preserve">Poziva se </w:t>
      </w:r>
      <w:r>
        <w:rPr>
          <w:lang w:val="sv-SE"/>
        </w:rPr>
        <w:t>zakonski zastupni</w:t>
      </w:r>
      <w:r w:rsidR="00AF4620">
        <w:rPr>
          <w:lang w:val="sv-SE"/>
        </w:rPr>
        <w:t>k</w:t>
      </w:r>
      <w:r>
        <w:rPr>
          <w:lang w:val="sv-SE"/>
        </w:rPr>
        <w:t xml:space="preserve"> dužnika </w:t>
      </w:r>
      <w:r w:rsidR="00550091">
        <w:rPr>
          <w:lang w:val="sv-SE"/>
        </w:rPr>
        <w:t>Fabio D'Aleo</w:t>
      </w:r>
      <w:r>
        <w:rPr>
          <w:lang w:val="sv-SE"/>
        </w:rPr>
        <w:t>,</w:t>
      </w:r>
      <w:r w:rsidR="00B17BB5">
        <w:rPr>
          <w:lang w:val="sv-SE"/>
        </w:rPr>
        <w:t xml:space="preserve"> da </w:t>
      </w:r>
      <w:r>
        <w:rPr>
          <w:lang w:val="sv-SE"/>
        </w:rPr>
        <w:t>pristup</w:t>
      </w:r>
      <w:r w:rsidR="00AF4620">
        <w:rPr>
          <w:lang w:val="sv-SE"/>
        </w:rPr>
        <w:t>i</w:t>
      </w:r>
      <w:r>
        <w:rPr>
          <w:lang w:val="sv-SE"/>
        </w:rPr>
        <w:t xml:space="preserve"> u sud na z</w:t>
      </w:r>
      <w:r w:rsidR="00B17BB5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>
      <w:pPr>
        <w:jc w:val="both"/>
        <w:rPr>
          <w:lang w:val="sv-SE"/>
        </w:rPr>
      </w:pPr>
    </w:p>
    <w:p w:rsidRDefault="00B17BB5" w:rsidP="00B17BB5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III. </w:t>
      </w:r>
      <w:r w:rsidR="002534BF">
        <w:rPr>
          <w:lang w:val="sv-SE"/>
        </w:rPr>
        <w:t>Nalaže se</w:t>
      </w:r>
      <w:r w:rsidR="002A3469">
        <w:rPr>
          <w:lang w:val="sv-SE"/>
        </w:rPr>
        <w:t xml:space="preserve"> zakonsk</w:t>
      </w:r>
      <w:r w:rsidR="002B627E">
        <w:rPr>
          <w:lang w:val="sv-SE"/>
        </w:rPr>
        <w:t>om</w:t>
      </w:r>
      <w:r>
        <w:rPr>
          <w:lang w:val="sv-SE"/>
        </w:rPr>
        <w:t xml:space="preserve"> zastupni</w:t>
      </w:r>
      <w:r w:rsidR="002B627E">
        <w:rPr>
          <w:lang w:val="sv-SE"/>
        </w:rPr>
        <w:t>ku</w:t>
      </w:r>
      <w:r>
        <w:rPr>
          <w:lang w:val="sv-SE"/>
        </w:rPr>
        <w:t xml:space="preserve"> dužnika </w:t>
      </w:r>
      <w:r w:rsidR="00550091">
        <w:rPr>
          <w:lang w:val="sv-SE"/>
        </w:rPr>
        <w:t>Fabiu D'Aleo</w:t>
      </w:r>
      <w:r>
        <w:rPr>
          <w:lang w:val="sv-SE"/>
        </w:rPr>
        <w:t>, da u roku od 8 dana od dan</w:t>
      </w:r>
      <w:r w:rsidR="002B627E">
        <w:rPr>
          <w:lang w:val="sv-SE"/>
        </w:rPr>
        <w:t>a primitka ovog rješenja dostavi</w:t>
      </w:r>
      <w:r>
        <w:rPr>
          <w:lang w:val="sv-SE"/>
        </w:rPr>
        <w:t xml:space="preserve"> sudu popi</w:t>
      </w:r>
      <w:r w:rsidR="002534BF">
        <w:rPr>
          <w:lang w:val="sv-SE"/>
        </w:rPr>
        <w:t>s</w:t>
      </w:r>
      <w:r>
        <w:rPr>
          <w:lang w:val="sv-SE"/>
        </w:rPr>
        <w:t xml:space="preserve"> imovine i obveza dužnika, u kojem će osobito naznačiti</w:t>
      </w:r>
      <w:r w:rsidR="003E00AF">
        <w:rPr>
          <w:lang w:val="sv-SE"/>
        </w:rPr>
        <w:t>:</w:t>
      </w:r>
    </w:p>
    <w:p w:rsidRDefault="00B17BB5" w:rsidP="00B17BB5" w:rsidR="003E00AF">
      <w:pPr>
        <w:ind w:firstLine="708"/>
        <w:jc w:val="both"/>
      </w:pPr>
      <w:r w:rsidRPr="00924A2B">
        <w:t>1/ nekretnin</w:t>
      </w:r>
      <w:r>
        <w:t>e</w:t>
      </w:r>
      <w:r w:rsidRPr="00924A2B">
        <w:t xml:space="preserve"> i pokretnin</w:t>
      </w:r>
      <w:r>
        <w:t xml:space="preserve">e, </w:t>
      </w:r>
    </w:p>
    <w:p w:rsidRDefault="00B17BB5" w:rsidP="00B17BB5" w:rsidR="003E00AF">
      <w:pPr>
        <w:ind w:firstLine="708"/>
        <w:jc w:val="both"/>
      </w:pPr>
      <w:r w:rsidRPr="00924A2B">
        <w:t>2/ imovinsk</w:t>
      </w:r>
      <w:r>
        <w:t>a</w:t>
      </w:r>
      <w:r w:rsidRPr="00924A2B">
        <w:t xml:space="preserve"> prava dužnika na tuđim stvarima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3/ novčan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tražbin</w:t>
      </w:r>
      <w:r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4/ </w:t>
      </w:r>
      <w:r w:rsidRPr="00924A2B">
        <w:t>drug</w:t>
      </w:r>
      <w:r>
        <w:t>a</w:t>
      </w:r>
      <w:r w:rsidRPr="00924A2B">
        <w:t xml:space="preserve"> prava koja čine imovinu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5/ </w:t>
      </w:r>
      <w:r w:rsidRPr="00924A2B">
        <w:t>novčan</w:t>
      </w:r>
      <w:r>
        <w:t>a</w:t>
      </w:r>
      <w:r w:rsidRPr="00924A2B">
        <w:t xml:space="preserve"> sredstava na računima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6/ drug</w:t>
      </w:r>
      <w:r>
        <w:t>u</w:t>
      </w:r>
      <w:r w:rsidRPr="00924A2B">
        <w:t xml:space="preserve"> imovin</w:t>
      </w:r>
      <w:r>
        <w:t>u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7/ obvez</w:t>
      </w:r>
      <w:r>
        <w:t>e</w:t>
      </w:r>
      <w:r w:rsidRPr="00924A2B">
        <w:t xml:space="preserve"> dužnika unesen</w:t>
      </w:r>
      <w:r>
        <w:t>e</w:t>
      </w:r>
      <w:r w:rsidRPr="00924A2B">
        <w:t xml:space="preserve"> u njegove poslovne knjige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8/ drug</w:t>
      </w:r>
      <w:r>
        <w:t>e  n</w:t>
      </w:r>
      <w:r w:rsidRPr="00924A2B">
        <w:t>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obvez</w:t>
      </w:r>
      <w:r w:rsidR="00F32923"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9/ razlučn</w:t>
      </w:r>
      <w:r>
        <w:t>a</w:t>
      </w:r>
      <w:r w:rsidRPr="00924A2B">
        <w:t xml:space="preserve"> prava na imovini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10/ izlučn</w:t>
      </w:r>
      <w:r>
        <w:t>a</w:t>
      </w:r>
      <w:r w:rsidRPr="00924A2B">
        <w:t xml:space="preserve"> prava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11/ prosječn</w:t>
      </w:r>
      <w:r>
        <w:t>e</w:t>
      </w:r>
      <w:r w:rsidRPr="00924A2B">
        <w:t xml:space="preserve"> mjesečn</w:t>
      </w:r>
      <w:r>
        <w:t>e</w:t>
      </w:r>
      <w:r w:rsidRPr="00924A2B">
        <w:t xml:space="preserve"> troškov</w:t>
      </w:r>
      <w:r>
        <w:t>e</w:t>
      </w:r>
      <w:r w:rsidRPr="00924A2B">
        <w:t xml:space="preserve"> redovnoga poslovanja dužnika u posljednjih godinu dana</w:t>
      </w:r>
      <w:r>
        <w:t xml:space="preserve">, </w:t>
      </w:r>
    </w:p>
    <w:p w:rsidRDefault="00B17BB5" w:rsidP="00B17BB5" w:rsidR="00B17BB5" w:rsidRPr="00924A2B">
      <w:pPr>
        <w:ind w:firstLine="708"/>
        <w:jc w:val="both"/>
      </w:pPr>
      <w:r>
        <w:t>1</w:t>
      </w:r>
      <w:r w:rsidRPr="00924A2B">
        <w:t>2/ postup</w:t>
      </w:r>
      <w:r>
        <w:t xml:space="preserve">ke </w:t>
      </w:r>
      <w:r w:rsidRPr="00924A2B">
        <w:t>pred sudovima ili javnopravnim tijelima u kojima je dužnik stranka i visinu ili opis tražbine koja je predmet postupka.</w:t>
      </w:r>
    </w:p>
    <w:p w:rsidRDefault="003E00AF" w:rsidP="00B17BB5" w:rsidR="00B17BB5">
      <w:pPr>
        <w:ind w:right="-288"/>
        <w:jc w:val="both"/>
      </w:pPr>
      <w:r>
        <w:lastRenderedPageBreak/>
        <w:tab/>
        <w:t>13/ podatke o tome tko vodi knjigovodstvo dužnika</w:t>
      </w:r>
    </w:p>
    <w:p w:rsidRDefault="003E00AF" w:rsidP="00B17BB5" w:rsidR="003E00AF">
      <w:pPr>
        <w:ind w:right="-288"/>
        <w:jc w:val="both"/>
      </w:pPr>
      <w:r>
        <w:tab/>
        <w:t>14/ da dostav</w:t>
      </w:r>
      <w:r w:rsidR="00F32923">
        <w:t>e</w:t>
      </w:r>
      <w:r>
        <w:t xml:space="preserve"> izvješće o financijsko-gospodarskom stanju dužnika</w:t>
      </w:r>
      <w:r w:rsidR="00F32923">
        <w:t>.</w:t>
      </w:r>
    </w:p>
    <w:p w:rsidRDefault="002534BF" w:rsidP="005E3EB7" w:rsidR="002534BF">
      <w:pPr>
        <w:jc w:val="both"/>
        <w:rPr>
          <w:lang w:val="sv-SE"/>
        </w:rPr>
      </w:pPr>
      <w:r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</w:r>
      <w:r w:rsidR="00CD3284">
        <w:rPr>
          <w:lang w:val="sv-SE"/>
        </w:rPr>
        <w:t>IV</w:t>
      </w:r>
      <w:r>
        <w:rPr>
          <w:lang w:val="sv-SE"/>
        </w:rPr>
        <w:t xml:space="preserve">. </w:t>
      </w:r>
      <w:r w:rsidR="002534BF">
        <w:rPr>
          <w:lang w:val="sv-SE"/>
        </w:rPr>
        <w:t xml:space="preserve">Nalaže se </w:t>
      </w:r>
      <w:r>
        <w:rPr>
          <w:lang w:val="sv-SE"/>
        </w:rPr>
        <w:t>Ministarstv</w:t>
      </w:r>
      <w:r w:rsidR="002534BF">
        <w:rPr>
          <w:lang w:val="sv-SE"/>
        </w:rPr>
        <w:t>u</w:t>
      </w:r>
      <w:r>
        <w:rPr>
          <w:lang w:val="sv-SE"/>
        </w:rPr>
        <w:t xml:space="preserve"> unutarnji</w:t>
      </w:r>
      <w:r w:rsidR="00F560F8">
        <w:rPr>
          <w:lang w:val="sv-SE"/>
        </w:rPr>
        <w:t>h</w:t>
      </w:r>
      <w:r>
        <w:rPr>
          <w:lang w:val="sv-SE"/>
        </w:rPr>
        <w:t xml:space="preserve"> poslova, Policijsk</w:t>
      </w:r>
      <w:r w:rsidR="002534BF">
        <w:rPr>
          <w:lang w:val="sv-SE"/>
        </w:rPr>
        <w:t>oj</w:t>
      </w:r>
      <w:r>
        <w:rPr>
          <w:lang w:val="sv-SE"/>
        </w:rPr>
        <w:t xml:space="preserve"> uprav</w:t>
      </w:r>
      <w:r w:rsidR="002534BF">
        <w:rPr>
          <w:lang w:val="sv-SE"/>
        </w:rPr>
        <w:t>i</w:t>
      </w:r>
      <w:r w:rsidR="002C382E">
        <w:rPr>
          <w:lang w:val="sv-SE"/>
        </w:rPr>
        <w:t xml:space="preserve"> I</w:t>
      </w:r>
      <w:r>
        <w:rPr>
          <w:lang w:val="sv-SE"/>
        </w:rPr>
        <w:t>starsk</w:t>
      </w:r>
      <w:r w:rsidR="002534BF">
        <w:rPr>
          <w:lang w:val="sv-SE"/>
        </w:rPr>
        <w:t>oj</w:t>
      </w:r>
      <w:r>
        <w:rPr>
          <w:lang w:val="sv-SE"/>
        </w:rPr>
        <w:t>, Sektor</w:t>
      </w:r>
      <w:r w:rsidR="002534BF">
        <w:rPr>
          <w:lang w:val="sv-SE"/>
        </w:rPr>
        <w:t>u</w:t>
      </w:r>
      <w:r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>
      <w:pPr>
        <w:jc w:val="both"/>
        <w:rPr>
          <w:lang w:val="sv-SE"/>
        </w:rPr>
      </w:pPr>
      <w:r>
        <w:rPr>
          <w:lang w:val="sv-SE"/>
        </w:rPr>
        <w:tab/>
      </w: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>V.</w:t>
      </w:r>
      <w:r w:rsidR="00CD3284">
        <w:rPr>
          <w:lang w:val="sv-SE"/>
        </w:rPr>
        <w:t xml:space="preserve"> Osobe navedene u točkama III. i </w:t>
      </w:r>
      <w:r>
        <w:rPr>
          <w:lang w:val="sv-SE"/>
        </w:rPr>
        <w:t>IV.</w:t>
      </w:r>
      <w:r w:rsidR="00CD3284">
        <w:rPr>
          <w:lang w:val="sv-SE"/>
        </w:rPr>
        <w:t xml:space="preserve"> </w:t>
      </w:r>
      <w:r>
        <w:rPr>
          <w:lang w:val="sv-SE"/>
        </w:rPr>
        <w:t>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VI. Osobe navedene u točkama </w:t>
      </w:r>
      <w:r w:rsidR="00CD3284">
        <w:rPr>
          <w:lang w:val="sv-SE"/>
        </w:rPr>
        <w:t>III. i IV.</w:t>
      </w:r>
      <w:r w:rsidR="00395F29">
        <w:rPr>
          <w:lang w:val="sv-SE"/>
        </w:rPr>
        <w:t xml:space="preserve"> </w:t>
      </w:r>
      <w:r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>
      <w:pPr>
        <w:jc w:val="center"/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812FD9">
        <w:t>4</w:t>
      </w:r>
      <w:r w:rsidR="003E00AF">
        <w:t xml:space="preserve">. </w:t>
      </w:r>
      <w:r w:rsidR="00812FD9">
        <w:t>svibnja</w:t>
      </w:r>
      <w:r w:rsidR="002C382E">
        <w:t xml:space="preserve"> </w:t>
      </w:r>
      <w:r w:rsidR="003E00AF">
        <w:t>201</w:t>
      </w:r>
      <w:r w:rsidR="002C382E">
        <w:t>8</w:t>
      </w:r>
      <w:r w:rsidRPr="00DA15C9">
        <w:t>.</w:t>
      </w:r>
    </w:p>
    <w:p w:rsidRDefault="005E3EB7" w:rsidP="0079454F" w:rsidR="0079454F">
      <w:pPr>
        <w:jc w:val="both"/>
      </w:pPr>
      <w:r w:rsidRPr="00DA15C9">
        <w:t xml:space="preserve">  </w:t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</w:p>
    <w:p w:rsidRDefault="002C382E" w:rsidP="0079454F" w:rsidR="003E00AF">
      <w:pPr>
        <w:ind w:firstLine="708" w:left="4956"/>
        <w:jc w:val="both"/>
      </w:pPr>
      <w:r>
        <w:tab/>
      </w:r>
      <w:r w:rsidR="003E00AF">
        <w:t>Stečajna sutkinja:</w:t>
      </w:r>
    </w:p>
    <w:p w:rsidRDefault="002C382E" w:rsidP="0079454F" w:rsidR="003E00AF" w:rsidRPr="00DA15C9">
      <w:pPr>
        <w:ind w:left="5664"/>
        <w:jc w:val="both"/>
      </w:pPr>
      <w:r>
        <w:tab/>
      </w:r>
      <w:r w:rsidR="0079454F">
        <w:t>T</w:t>
      </w:r>
      <w:r w:rsidR="003E00AF">
        <w:t>ijana Licul</w:t>
      </w:r>
      <w:r w:rsidR="002B4A42">
        <w:t>, v. r.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2C382E" w:rsidP="005E3EB7" w:rsidR="002C382E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3E00AF" w:rsidR="005E3EB7" w:rsidRPr="00DA15C9">
      <w:pPr>
        <w:ind w:firstLine="708"/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3E00AF" w:rsidR="00FB0B18">
      <w:pPr>
        <w:ind w:firstLine="708"/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 w:rsidR="003E00AF">
        <w:rPr>
          <w:lang w:val="sv-SE"/>
        </w:rPr>
        <w:t xml:space="preserve">Regionalni centar Rijeka, </w:t>
      </w:r>
    </w:p>
    <w:p w:rsidRDefault="009533B5" w:rsidP="00EF1FA0" w:rsidR="00EF1FA0">
      <w:pPr>
        <w:jc w:val="both"/>
      </w:pPr>
      <w:r>
        <w:tab/>
      </w:r>
      <w:r w:rsidR="00FB0B18">
        <w:t xml:space="preserve">- dužnik </w:t>
      </w:r>
      <w:r w:rsidR="00EF1FA0">
        <w:t xml:space="preserve">EKO DRVO d.o.o. Poreč, Massa Lombarda 11, </w:t>
      </w:r>
    </w:p>
    <w:p w:rsidRDefault="00EF1FA0" w:rsidP="00EF1FA0" w:rsidR="00A71931">
      <w:pPr>
        <w:jc w:val="both"/>
        <w:rPr>
          <w:lang w:val="sv-SE"/>
        </w:rPr>
      </w:pPr>
      <w:r>
        <w:rPr>
          <w:lang w:val="sv-SE"/>
        </w:rPr>
        <w:tab/>
      </w:r>
      <w:r w:rsidR="00FB0B18">
        <w:rPr>
          <w:lang w:val="sv-SE"/>
        </w:rPr>
        <w:t xml:space="preserve">- zakonski zastupnik dužnika </w:t>
      </w:r>
      <w:r w:rsidR="00550091">
        <w:rPr>
          <w:lang w:val="sv-SE"/>
        </w:rPr>
        <w:t>Fabio D'Aleo, Tar, Istarska 35</w:t>
      </w:r>
      <w:r w:rsidR="00F56B38">
        <w:rPr>
          <w:lang w:val="sv-SE"/>
        </w:rPr>
        <w:t>,</w:t>
      </w:r>
    </w:p>
    <w:p w:rsidRDefault="00CC6BA5" w:rsidP="00A71931" w:rsidR="003E00AF">
      <w:pPr>
        <w:ind w:firstLine="708"/>
        <w:jc w:val="both"/>
        <w:rPr>
          <w:lang w:val="sv-SE"/>
        </w:rPr>
      </w:pPr>
      <w:r>
        <w:rPr>
          <w:lang w:val="sv-SE"/>
        </w:rPr>
        <w:t>- MUP, PU I</w:t>
      </w:r>
      <w:r w:rsidR="003E00AF">
        <w:rPr>
          <w:lang w:val="sv-SE"/>
        </w:rPr>
        <w:t>starska, Sektor upravnih i inspekcijskih poslova</w:t>
      </w:r>
      <w:r w:rsidR="002A3469">
        <w:rPr>
          <w:lang w:val="sv-SE"/>
        </w:rPr>
        <w:t>,</w:t>
      </w:r>
    </w:p>
    <w:p w:rsidRDefault="002534BF" w:rsidP="003E00AF" w:rsidR="00500701">
      <w:pPr>
        <w:ind w:firstLine="708"/>
        <w:jc w:val="both"/>
      </w:pPr>
      <w:r>
        <w:t>- e-Oglasna ploča sudova (8 dana)</w:t>
      </w:r>
      <w:r w:rsidR="002A3469">
        <w:t>.</w:t>
      </w:r>
      <w:r w:rsidR="00494E75">
        <w:t xml:space="preserve"> </w:t>
      </w:r>
    </w:p>
    <w:sectPr w:rsidSect="00C40FD5" w:rsidR="00500701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4A42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</w:sdtContent>
    </w:sdt>
    <w:r w:rsidR="00036ADB">
      <w:tab/>
    </w:r>
    <w:r w:rsidR="0036567B">
      <w:t>Posl. broj: 4 St-133/2018-4</w:t>
    </w:r>
  </w:p>
  <w:p w:rsidRDefault="002B4A42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</w:t>
    </w:r>
    <w:r w:rsidR="007831D8">
      <w:t>-</w:t>
    </w:r>
    <w:r w:rsidR="0036567B">
      <w:t>133</w:t>
    </w:r>
    <w:r w:rsidR="005527F4">
      <w:t>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11659"/>
    <w:rsid w:val="00036ADB"/>
    <w:rsid w:val="00057FF3"/>
    <w:rsid w:val="00065532"/>
    <w:rsid w:val="00075B65"/>
    <w:rsid w:val="00085105"/>
    <w:rsid w:val="000906D0"/>
    <w:rsid w:val="000959EB"/>
    <w:rsid w:val="000A7AEE"/>
    <w:rsid w:val="000C3E82"/>
    <w:rsid w:val="000D09C7"/>
    <w:rsid w:val="000E0BE8"/>
    <w:rsid w:val="00105DB3"/>
    <w:rsid w:val="00107DA9"/>
    <w:rsid w:val="00121B0C"/>
    <w:rsid w:val="00134676"/>
    <w:rsid w:val="00163054"/>
    <w:rsid w:val="00183B55"/>
    <w:rsid w:val="00187131"/>
    <w:rsid w:val="001B237E"/>
    <w:rsid w:val="001D3B56"/>
    <w:rsid w:val="001D7153"/>
    <w:rsid w:val="001E0467"/>
    <w:rsid w:val="001F3D20"/>
    <w:rsid w:val="00234B18"/>
    <w:rsid w:val="002534BF"/>
    <w:rsid w:val="00262377"/>
    <w:rsid w:val="00264035"/>
    <w:rsid w:val="002660AF"/>
    <w:rsid w:val="002910ED"/>
    <w:rsid w:val="002A3469"/>
    <w:rsid w:val="002A3A77"/>
    <w:rsid w:val="002B4A42"/>
    <w:rsid w:val="002B627E"/>
    <w:rsid w:val="002C382E"/>
    <w:rsid w:val="002C3F72"/>
    <w:rsid w:val="002D55AD"/>
    <w:rsid w:val="003173A3"/>
    <w:rsid w:val="00317FBA"/>
    <w:rsid w:val="00333A6A"/>
    <w:rsid w:val="00347DB2"/>
    <w:rsid w:val="0036567B"/>
    <w:rsid w:val="00374410"/>
    <w:rsid w:val="00395F29"/>
    <w:rsid w:val="003B3E0F"/>
    <w:rsid w:val="003B74B1"/>
    <w:rsid w:val="003C5058"/>
    <w:rsid w:val="003E00AF"/>
    <w:rsid w:val="003E44D0"/>
    <w:rsid w:val="00412B9B"/>
    <w:rsid w:val="00423F69"/>
    <w:rsid w:val="00446090"/>
    <w:rsid w:val="004621C6"/>
    <w:rsid w:val="00475A7C"/>
    <w:rsid w:val="00480C26"/>
    <w:rsid w:val="00494E75"/>
    <w:rsid w:val="004A07E9"/>
    <w:rsid w:val="0051365F"/>
    <w:rsid w:val="00550091"/>
    <w:rsid w:val="005527F4"/>
    <w:rsid w:val="00554328"/>
    <w:rsid w:val="0057648D"/>
    <w:rsid w:val="00583DA0"/>
    <w:rsid w:val="0059655A"/>
    <w:rsid w:val="00596F2F"/>
    <w:rsid w:val="005E3EB7"/>
    <w:rsid w:val="005E434E"/>
    <w:rsid w:val="005F2BDD"/>
    <w:rsid w:val="00603BFE"/>
    <w:rsid w:val="00612C7B"/>
    <w:rsid w:val="006953E8"/>
    <w:rsid w:val="006B7430"/>
    <w:rsid w:val="006E5CD3"/>
    <w:rsid w:val="00763AF9"/>
    <w:rsid w:val="007831D8"/>
    <w:rsid w:val="0079385A"/>
    <w:rsid w:val="0079454F"/>
    <w:rsid w:val="007A287E"/>
    <w:rsid w:val="007C1A64"/>
    <w:rsid w:val="007C5580"/>
    <w:rsid w:val="007D63ED"/>
    <w:rsid w:val="007D7A8F"/>
    <w:rsid w:val="00802205"/>
    <w:rsid w:val="00803878"/>
    <w:rsid w:val="00812FD9"/>
    <w:rsid w:val="008135AF"/>
    <w:rsid w:val="00814EB9"/>
    <w:rsid w:val="00814FDD"/>
    <w:rsid w:val="00822EB0"/>
    <w:rsid w:val="00832EE7"/>
    <w:rsid w:val="00835A5D"/>
    <w:rsid w:val="00844FE0"/>
    <w:rsid w:val="008650C6"/>
    <w:rsid w:val="00877A4A"/>
    <w:rsid w:val="00894ED5"/>
    <w:rsid w:val="008D76FF"/>
    <w:rsid w:val="008E4F58"/>
    <w:rsid w:val="008F011A"/>
    <w:rsid w:val="0091489C"/>
    <w:rsid w:val="009477AC"/>
    <w:rsid w:val="009533B5"/>
    <w:rsid w:val="00957A6F"/>
    <w:rsid w:val="00985388"/>
    <w:rsid w:val="00996153"/>
    <w:rsid w:val="009A76DB"/>
    <w:rsid w:val="00A0153D"/>
    <w:rsid w:val="00A37D46"/>
    <w:rsid w:val="00A560B4"/>
    <w:rsid w:val="00A71931"/>
    <w:rsid w:val="00A744D8"/>
    <w:rsid w:val="00A84870"/>
    <w:rsid w:val="00AA155C"/>
    <w:rsid w:val="00AA70ED"/>
    <w:rsid w:val="00AD2235"/>
    <w:rsid w:val="00AE0890"/>
    <w:rsid w:val="00AE4EEF"/>
    <w:rsid w:val="00AF4620"/>
    <w:rsid w:val="00B17BB5"/>
    <w:rsid w:val="00B31974"/>
    <w:rsid w:val="00B50DFB"/>
    <w:rsid w:val="00B56D89"/>
    <w:rsid w:val="00B57612"/>
    <w:rsid w:val="00B84F02"/>
    <w:rsid w:val="00C24797"/>
    <w:rsid w:val="00C2768D"/>
    <w:rsid w:val="00C34AB9"/>
    <w:rsid w:val="00C50881"/>
    <w:rsid w:val="00C658A3"/>
    <w:rsid w:val="00C71B54"/>
    <w:rsid w:val="00C9492F"/>
    <w:rsid w:val="00CA0CBB"/>
    <w:rsid w:val="00CA2868"/>
    <w:rsid w:val="00CC6BA5"/>
    <w:rsid w:val="00CD1ECC"/>
    <w:rsid w:val="00CD3284"/>
    <w:rsid w:val="00CF1FFA"/>
    <w:rsid w:val="00D11298"/>
    <w:rsid w:val="00D14604"/>
    <w:rsid w:val="00D66056"/>
    <w:rsid w:val="00DA26D3"/>
    <w:rsid w:val="00DA4FE7"/>
    <w:rsid w:val="00DD6702"/>
    <w:rsid w:val="00DE2B38"/>
    <w:rsid w:val="00DE74BF"/>
    <w:rsid w:val="00DF28E8"/>
    <w:rsid w:val="00E10E76"/>
    <w:rsid w:val="00E40DC9"/>
    <w:rsid w:val="00E90C0D"/>
    <w:rsid w:val="00E94386"/>
    <w:rsid w:val="00ED1F85"/>
    <w:rsid w:val="00EF1FA0"/>
    <w:rsid w:val="00F02356"/>
    <w:rsid w:val="00F12112"/>
    <w:rsid w:val="00F26397"/>
    <w:rsid w:val="00F32923"/>
    <w:rsid w:val="00F531AB"/>
    <w:rsid w:val="00F560F8"/>
    <w:rsid w:val="00F56B38"/>
    <w:rsid w:val="00F74742"/>
    <w:rsid w:val="00F768E8"/>
    <w:rsid w:val="00F97095"/>
    <w:rsid w:val="00FB0B18"/>
    <w:rsid w:val="00FC25F7"/>
    <w:rsid w:val="00FC45E6"/>
    <w:rsid w:val="00FC4622"/>
    <w:rsid w:val="00FD0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533B5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4A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4A42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4A42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4A42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4A42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533B5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4A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4A42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4A42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4A42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4A42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2018.</izvorni_sadrzaj>
    <derivirana_varijabla naziv="DomainObject.Predmet.DatumOsnivanja_1">25.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St-133/2018</izvorni_sadrzaj>
    <derivirana_varijabla naziv="DomainObject.Predmet.OznakaBroj_1">St-133/2018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DRVO d.o.o. POREČ zastupanog po punomoćniku Fabio D Aleo</izvorni_sadrzaj>
    <derivirana_varijabla naziv="DomainObject.Predmet.ProtustrankaFormated_1">  EKO DRVO d.o.o. POREČ zastupanog po punomoćniku Fabio D Aleo</derivirana_varijabla>
  </DomainObject.Predmet.ProtustrankaFormated>
  <DomainObject.Predmet.ProtustrankaFormatedOIB>
    <izvorni_sadrzaj>  EKO DRVO d.o.o. POREČ, OIB 36978607731 zastupanog po punomoćniku Fabio D Aleo</izvorni_sadrzaj>
    <derivirana_varijabla naziv="DomainObject.Predmet.ProtustrankaFormatedOIB_1">  EKO DRVO d.o.o. POREČ, OIB 36978607731 zastupanog po punomoćniku Fabio D Aleo</derivirana_varijabla>
  </DomainObject.Predmet.ProtustrankaFormatedOIB>
  <DomainObject.Predmet.ProtustrankaFormatedWithAdress>
    <izvorni_sadrzaj> EKO DRVO d.o.o. POREČ, Massa Lombarda 11, 52440 Poreč zastupanog po punomoćniku Fabio D Aleo</izvorni_sadrzaj>
    <derivirana_varijabla naziv="DomainObject.Predmet.ProtustrankaFormatedWithAdress_1"> EKO DRVO d.o.o. POREČ, Massa Lombarda 11, 52440 Poreč zastupanog po punomoćniku Fabio D Aleo</derivirana_varijabla>
  </DomainObject.Predmet.ProtustrankaFormatedWithAdress>
  <DomainObject.Predmet.ProtustrankaFormatedWithAdressOIB>
    <izvorni_sadrzaj> EKO DRVO d.o.o. POREČ, OIB 36978607731, Massa Lombarda 11, 52440 Poreč zastupanog po punomoćniku Fabio D Aleo</izvorni_sadrzaj>
    <derivirana_varijabla naziv="DomainObject.Predmet.ProtustrankaFormatedWithAdressOIB_1"> EKO DRVO d.o.o. POREČ, OIB 36978607731, Massa Lombarda 11, 52440 Poreč zastupanog po punomoćniku Fabio D Aleo</derivirana_varijabla>
  </DomainObject.Predmet.ProtustrankaFormatedWithAdressOIB>
  <DomainObject.Predmet.ProtustrankaWithAdress>
    <izvorni_sadrzaj>EKO DRVO d.o.o. POREČ Massa Lombarda 11, 52440 Poreč</izvorni_sadrzaj>
    <derivirana_varijabla naziv="DomainObject.Predmet.ProtustrankaWithAdress_1">EKO DRVO d.o.o. POREČ Massa Lombarda 11, 52440 Poreč</derivirana_varijabla>
  </DomainObject.Predmet.ProtustrankaWithAdress>
  <DomainObject.Predmet.ProtustrankaWithAdressOIB>
    <izvorni_sadrzaj>EKO DRVO d.o.o. POREČ, OIB 36978607731, Massa Lombarda 11, 52440 Poreč</izvorni_sadrzaj>
    <derivirana_varijabla naziv="DomainObject.Predmet.ProtustrankaWithAdressOIB_1">EKO DRVO d.o.o. POREČ, OIB 36978607731, Massa Lombarda 11, 52440 Poreč</derivirana_varijabla>
  </DomainObject.Predmet.ProtustrankaWithAdressOIB>
  <DomainObject.Predmet.ProtustrankaNazivFormated>
    <izvorni_sadrzaj>EKO DRVO d.o.o. POREČ</izvorni_sadrzaj>
    <derivirana_varijabla naziv="DomainObject.Predmet.ProtustrankaNazivFormated_1">EKO DRVO d.o.o. POREČ</derivirana_varijabla>
  </DomainObject.Predmet.ProtustrankaNazivFormated>
  <DomainObject.Predmet.ProtustrankaNazivFormatedOIB>
    <izvorni_sadrzaj>EKO DRVO d.o.o. POREČ, OIB 36978607731</izvorni_sadrzaj>
    <derivirana_varijabla naziv="DomainObject.Predmet.ProtustrankaNazivFormatedOIB_1">EKO DRVO d.o.o. POREČ, OIB 36978607731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69323.39</izvorni_sadrzaj>
    <derivirana_varijabla naziv="DomainObject.Predmet.TrenutnaVrijednost_1">69323.39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EKO DRVO d.o.o. POREČ zastupanog po punomoćniku Fabio D Aleo</item>
    </izvorni_sadrzaj>
    <derivirana_varijabla naziv="DomainObject.Predmet.ProtuStrankaListFormated_1">
      <item>EKO DRVO d.o.o. POREČ zastupanog po punomoćniku Fabio D Aleo</item>
    </derivirana_varijabla>
  </DomainObject.Predmet.ProtuStrankaListFormated>
  <DomainObject.Predmet.ProtuStrankaListFormatedOIB>
    <izvorni_sadrzaj>
      <item>EKO DRVO d.o.o. POREČ, OIB 36978607731 zastupanog po punomoćniku Fabio D Aleo</item>
    </izvorni_sadrzaj>
    <derivirana_varijabla naziv="DomainObject.Predmet.ProtuStrankaListFormatedOIB_1">
      <item>EKO DRVO d.o.o. POREČ, OIB 36978607731 zastupanog po punomoćniku Fabio D Aleo</item>
    </derivirana_varijabla>
  </DomainObject.Predmet.ProtuStrankaListFormatedOIB>
  <DomainObject.Predmet.ProtuStrankaListFormatedWithAdress>
    <izvorni_sadrzaj>
      <item>EKO DRVO d.o.o. POREČ, Massa Lombarda 11, 52440 Poreč zastupanog po punomoćniku Fabio D Aleo</item>
    </izvorni_sadrzaj>
    <derivirana_varijabla naziv="DomainObject.Predmet.ProtuStrankaListFormatedWithAdress_1">
      <item>EKO DRVO d.o.o. POREČ, Massa Lombarda 11, 52440 Poreč zastupanog po punomoćniku Fabio D Aleo</item>
    </derivirana_varijabla>
  </DomainObject.Predmet.ProtuStrankaListFormatedWithAdress>
  <DomainObject.Predmet.ProtuStrankaListFormatedWithAdressOIB>
    <izvorni_sadrzaj>
      <item>EKO DRVO d.o.o. POREČ, OIB 36978607731, Massa Lombarda 11, 52440 Poreč zastupanog po punomoćniku Fabio D Aleo</item>
    </izvorni_sadrzaj>
    <derivirana_varijabla naziv="DomainObject.Predmet.ProtuStrankaListFormatedWithAdressOIB_1">
      <item>EKO DRVO d.o.o. POREČ, OIB 36978607731, Massa Lombarda 11, 52440 Poreč zastupanog po punomoćniku Fabio D Aleo</item>
    </derivirana_varijabla>
  </DomainObject.Predmet.ProtuStrankaListFormatedWithAdressOIB>
  <DomainObject.Predmet.ProtuStrankaListNazivFormated>
    <izvorni_sadrzaj>
      <item>EKO DRVO d.o.o. POREČ</item>
    </izvorni_sadrzaj>
    <derivirana_varijabla naziv="DomainObject.Predmet.ProtuStrankaListNazivFormated_1">
      <item>EKO DRVO d.o.o. POREČ</item>
    </derivirana_varijabla>
  </DomainObject.Predmet.ProtuStrankaListNazivFormated>
  <DomainObject.Predmet.ProtuStrankaListNazivFormatedOIB>
    <izvorni_sadrzaj>
      <item>EKO DRVO d.o.o. POREČ, OIB 36978607731</item>
    </izvorni_sadrzaj>
    <derivirana_varijabla naziv="DomainObject.Predmet.ProtuStrankaListNazivFormatedOIB_1">
      <item>EKO DRVO d.o.o. POREČ, OIB 36978607731</item>
    </derivirana_varijabla>
  </DomainObject.Predmet.ProtuStrankaListNazivFormatedOIB>
  <DomainObject.Predmet.OstaliListFormated>
    <izvorni_sadrzaj>
      <item>Fabio D Aleo punomoćnik sudionika u postupku EKO DRVO d.o.o. POREČ</item>
    </izvorni_sadrzaj>
    <derivirana_varijabla naziv="DomainObject.Predmet.OstaliListFormated_1">
      <item>Fabio D Aleo punomoćnik sudionika u postupku EKO DRVO d.o.o. POREČ</item>
    </derivirana_varijabla>
  </DomainObject.Predmet.OstaliListFormated>
  <DomainObject.Predmet.OstaliListFormatedOIB>
    <izvorni_sadrzaj>
      <item>Fabio D Aleo, OIB 89437938986 punomoćnik sudionika u postupku EKO DRVO d.o.o. POREČ</item>
    </izvorni_sadrzaj>
    <derivirana_varijabla naziv="DomainObject.Predmet.OstaliListFormatedOIB_1">
      <item>Fabio D Aleo, OIB 89437938986 punomoćnik sudionika u postupku EKO DRVO d.o.o. POREČ</item>
    </derivirana_varijabla>
  </DomainObject.Predmet.OstaliListFormatedOIB>
  <DomainObject.Predmet.OstaliListFormatedWithAdress>
    <izvorni_sadrzaj>
      <item>Fabio D Aleo punomoćnik sudionika u postupku EKO DRVO d.o.o. POREČ</item>
    </izvorni_sadrzaj>
    <derivirana_varijabla naziv="DomainObject.Predmet.OstaliListFormatedWithAdress_1">
      <item>Fabio D Aleo punomoćnik sudionika u postupku EKO DRVO d.o.o. POREČ</item>
    </derivirana_varijabla>
  </DomainObject.Predmet.OstaliListFormatedWithAdress>
  <DomainObject.Predmet.OstaliListFormatedWithAdressOIB>
    <izvorni_sadrzaj>
      <item>Fabio D Aleo, OIB 89437938986 punomoćnik sudionika u postupku EKO DRVO d.o.o. POREČ</item>
    </izvorni_sadrzaj>
    <derivirana_varijabla naziv="DomainObject.Predmet.OstaliListFormatedWithAdressOIB_1">
      <item>Fabio D Aleo, OIB 89437938986 punomoćnik sudionika u postupku EKO DRVO d.o.o. POREČ</item>
    </derivirana_varijabla>
  </DomainObject.Predmet.OstaliListFormatedWithAdressOIB>
  <DomainObject.Predmet.OstaliListNazivFormated>
    <izvorni_sadrzaj>
      <item>Fabio D Aleo</item>
    </izvorni_sadrzaj>
    <derivirana_varijabla naziv="DomainObject.Predmet.OstaliListNazivFormated_1">
      <item>Fabio D Aleo</item>
    </derivirana_varijabla>
  </DomainObject.Predmet.OstaliListNazivFormated>
  <DomainObject.Predmet.OstaliListNazivFormatedOIB>
    <izvorni_sadrzaj>
      <item>Fabio D Aleo, OIB 89437938986</item>
    </izvorni_sadrzaj>
    <derivirana_varijabla naziv="DomainObject.Predmet.OstaliListNazivFormatedOIB_1">
      <item>Fabio D Aleo, OIB 89437938986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EKO DRVO d.o.o. POREČ</izvorni_sadrzaj>
    <derivirana_varijabla naziv="DomainObject.Predmet.ProtustrankaIDrugi_1">EKO DRVO 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EKO DRVO d.o.o. POREČ, OIB 36978607731, Massa Lombarda 11, 52440 Poreč</izvorni_sadrzaj>
    <derivirana_varijabla naziv="DomainObject.Predmet.ProtustrankaIDrugiAdressOIB_1">EKO DRVO d.o.o. POREČ, OIB 36978607731, Massa Lombarda 11,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EKO DRVO d.o.o. POREČ</item>
      <item>Fabio D Aleo</item>
    </izvorni_sadrzaj>
    <derivirana_varijabla naziv="DomainObject.Predmet.SudioniciListNaziv_1">
      <item>FINANCIJSKA AGENCIJA, RC RIJEKA, PODRUŽNICA PULA, PULA</item>
      <item>EKO DRVO d.o.o. POREČ</item>
      <item>Fabio D Aleo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EKO DRVO d.o.o. POREČ, OIB 36978607731, Massa Lombarda 11,52440 Poreč</item>
      <item>Fabio D Aleo, OIB 89437938986</item>
    </izvorni_sadrzaj>
    <derivirana_varijabla naziv="DomainObject.Predmet.SudioniciListAdressOIB_1">
      <item>FINANCIJSKA AGENCIJA, RC RIJEKA, PODRUŽNICA PULA, PULA, OIB 85821130368, F. Kurelca 8,51000 Rijeka</item>
      <item>EKO DRVO d.o.o. POREČ, OIB 36978607731, Massa Lombarda 11,52440 Poreč</item>
      <item>Fabio D Aleo, OIB 89437938986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36978607731</item>
      <item>, OIB 89437938986</item>
    </izvorni_sadrzaj>
    <derivirana_varijabla naziv="DomainObject.Predmet.SudioniciListNazivOIB_1">
      <item>, OIB 85821130368</item>
      <item>, OIB 36978607731</item>
      <item>, OIB 89437938986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B063E0-FFFD-4E47-A766-165213F1E2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555</properties:Words>
  <properties:Characters>2923</properties:Characters>
  <properties:Lines>83</properties:Lines>
  <properties:Paragraphs>43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2018-05-04T08:18:00Z</dcterms:created>
  <dc:creator>Jasmina Matika</dc:creator>
  <cp:lastModifiedBy>Sanja Prodan</cp:lastModifiedBy>
  <cp:lastPrinted>2018-05-04T13:00:00Z</cp:lastPrinted>
  <dcterms:modified xmlns:xsi="http://www.w3.org/2001/XMLSchema-instance" xsi:type="dcterms:W3CDTF">2018-05-04T13:00:00Z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(st-133-2018-4-prethodni postupak +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