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1127" w14:paraId="9bb1127" w:rsidRDefault="00A85724" w:rsidP="00A85724" w:rsidR="00A85724">
      <w:pPr>
        <w:jc w:val="right"/>
        <w15:collapsed w:val="false"/>
      </w:pPr>
      <w:r>
        <w:t>Broj: St-</w:t>
      </w:r>
      <w:r w:rsidR="00CD7B14">
        <w:t>709</w:t>
      </w:r>
      <w:r w:rsidR="00A97982">
        <w:t>/16-</w:t>
      </w:r>
      <w:r w:rsidR="00CD7B14">
        <w:t>17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CD7B14">
        <w:rPr>
          <w:b/>
        </w:rPr>
        <w:t xml:space="preserve">STRIBOR d.o.o., </w:t>
      </w:r>
      <w:proofErr w:type="spellStart"/>
      <w:r w:rsidR="00CD7B14">
        <w:rPr>
          <w:b/>
        </w:rPr>
        <w:t>Toljani</w:t>
      </w:r>
      <w:proofErr w:type="spellEnd"/>
      <w:r w:rsidR="00CD7B14">
        <w:rPr>
          <w:b/>
        </w:rPr>
        <w:t xml:space="preserve"> 1, </w:t>
      </w:r>
      <w:proofErr w:type="spellStart"/>
      <w:r w:rsidR="00CD7B14">
        <w:rPr>
          <w:b/>
        </w:rPr>
        <w:t>Drenovci</w:t>
      </w:r>
      <w:proofErr w:type="spellEnd"/>
      <w:r w:rsidR="00CD7B14">
        <w:rPr>
          <w:b/>
        </w:rPr>
        <w:t>, MBS: 030077888, OIB: 54768008930</w:t>
      </w:r>
      <w:r w:rsidR="00231114" w:rsidRPr="00231114">
        <w:rPr>
          <w:b/>
        </w:rPr>
        <w:t>,</w:t>
      </w:r>
      <w:r w:rsidRPr="00131686">
        <w:t xml:space="preserve"> dana </w:t>
      </w:r>
      <w:r w:rsidR="00CD7B14">
        <w:t>13. travnja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CD7B14">
        <w:rPr>
          <w:b/>
        </w:rPr>
        <w:t xml:space="preserve">STRIBOR d.o.o., </w:t>
      </w:r>
      <w:proofErr w:type="spellStart"/>
      <w:r w:rsidR="00CD7B14">
        <w:rPr>
          <w:b/>
        </w:rPr>
        <w:t>Toljani</w:t>
      </w:r>
      <w:proofErr w:type="spellEnd"/>
      <w:r w:rsidR="00CD7B14">
        <w:rPr>
          <w:b/>
        </w:rPr>
        <w:t xml:space="preserve"> 1, </w:t>
      </w:r>
      <w:proofErr w:type="spellStart"/>
      <w:r w:rsidR="00CD7B14">
        <w:rPr>
          <w:b/>
        </w:rPr>
        <w:t>Drenovci</w:t>
      </w:r>
      <w:proofErr w:type="spellEnd"/>
      <w:r w:rsidR="00CD7B14">
        <w:rPr>
          <w:b/>
        </w:rPr>
        <w:t>, MBS: 030077888, OIB: 54768008930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720D2B" w:rsidP="00B05E94" w:rsidR="009F17E3" w:rsidRPr="00131686">
      <w:pPr>
        <w:jc w:val="center"/>
        <w:rPr>
          <w:b/>
        </w:rPr>
      </w:pPr>
      <w:r>
        <w:rPr>
          <w:b/>
        </w:rPr>
        <w:t>1</w:t>
      </w:r>
      <w:r w:rsidR="00CD7B14">
        <w:rPr>
          <w:b/>
        </w:rPr>
        <w:t>1</w:t>
      </w:r>
      <w:r>
        <w:rPr>
          <w:b/>
        </w:rPr>
        <w:t>. svibnja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754474">
        <w:rPr>
          <w:b/>
        </w:rPr>
        <w:t>1</w:t>
      </w:r>
      <w:r w:rsidR="00CD7B14">
        <w:rPr>
          <w:b/>
        </w:rPr>
        <w:t>1</w:t>
      </w:r>
      <w:r w:rsidR="00754474">
        <w:rPr>
          <w:b/>
        </w:rPr>
        <w:t>,</w:t>
      </w:r>
      <w:r w:rsidR="00A97982">
        <w:rPr>
          <w:b/>
        </w:rPr>
        <w:t>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CD7B14">
        <w:t>Vukovar</w:t>
      </w:r>
    </w:p>
    <w:p w:rsidRDefault="0004468C" w:rsidP="00AD226C" w:rsidR="0004468C">
      <w:pPr>
        <w:jc w:val="both"/>
      </w:pPr>
      <w:r>
        <w:t>- FINA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CD7B14">
        <w:t xml:space="preserve"> </w:t>
      </w:r>
      <w:r w:rsidR="00132613">
        <w:t>dužnik</w:t>
      </w:r>
      <w:r w:rsidR="00A97982">
        <w:t xml:space="preserve"> </w:t>
      </w:r>
    </w:p>
    <w:p w:rsidRDefault="00CD7B14" w:rsidP="009F2DA4" w:rsidR="00CD7B14">
      <w:pPr>
        <w:tabs>
          <w:tab w:pos="630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>. st. uprav. Jozo Pavičić</w:t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CD7B14">
        <w:t>13. travnja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CD7B14">
        <w:t>Vukovar</w:t>
      </w:r>
    </w:p>
    <w:p w:rsidRDefault="00A97982" w:rsidP="00720D2B" w:rsidR="00720D2B" w:rsidRPr="00720D2B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CD7B14">
        <w:t>Jozo Pavičić, Osijek, Sv. Roka 44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dužnik</w:t>
      </w:r>
      <w:r w:rsidR="00A97982">
        <w:t xml:space="preserve"> </w:t>
      </w:r>
    </w:p>
    <w:p w:rsidRDefault="0004468C" w:rsidP="00B81181" w:rsidR="0004468C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FINA</w:t>
      </w:r>
    </w:p>
    <w:p w:rsidRDefault="002F12A7" w:rsidP="00A97982" w:rsidR="00A97982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97982">
        <w:t xml:space="preserve">uz izvješće </w:t>
      </w:r>
      <w:proofErr w:type="spellStart"/>
      <w:r w:rsidR="00A97982">
        <w:t>priv</w:t>
      </w:r>
      <w:proofErr w:type="spellEnd"/>
      <w:r w:rsidR="00A97982">
        <w:t xml:space="preserve">. st. uprav. od </w:t>
      </w:r>
      <w:r w:rsidR="00CD7B14">
        <w:t>2.12.2016. g. (str. 45 i 46 spisa) i od 13.3.2017. g. (str. 49 i 50 spisa) i od 11.4.2017. g. (str. 62 i 63 spisa)</w:t>
      </w:r>
    </w:p>
    <w:p w:rsidRDefault="00855A25" w:rsidP="00A97982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A97982">
        <w:t>1</w:t>
      </w:r>
      <w:r w:rsidR="00CD7B14">
        <w:t>1</w:t>
      </w:r>
      <w:r w:rsidR="00720D2B">
        <w:t>.5.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DD1FA4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D1FA4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F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1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1F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1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7083B-1B59-4742-83C6-3571C249F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829</properties:Characters>
  <properties:Lines>65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2017-04-13T09:03:00Z</cp:lastPrinted>
  <dcterms:modified xmlns:xsi="http://www.w3.org/2001/XMLSchema-instance" xsi:type="dcterms:W3CDTF">2017-04-13T09:04:00Z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