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2940" w14:paraId="8a22940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9F6613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2C2ECB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="00FE5E1F" w:rsidRPr="009F6613">
        <w:rPr>
          <w:rFonts w:hAnsi="Times New Roman" w:ascii="Times New Roman"/>
          <w:szCs w:val="24"/>
          <w:lang w:val="hr-HR"/>
        </w:rPr>
        <w:t>,</w:t>
      </w:r>
      <w:r w:rsidR="00951D00">
        <w:rPr>
          <w:rFonts w:hAnsi="Times New Roman" w:ascii="Times New Roman"/>
          <w:szCs w:val="24"/>
          <w:lang w:val="hr-HR"/>
        </w:rPr>
        <w:t xml:space="preserve"> dana</w:t>
      </w:r>
      <w:r w:rsidR="00F2310C" w:rsidRPr="009F6613">
        <w:rPr>
          <w:rFonts w:hAnsi="Times New Roman" w:ascii="Times New Roman"/>
          <w:szCs w:val="24"/>
          <w:lang w:val="hr-HR"/>
        </w:rPr>
        <w:t xml:space="preserve"> </w:t>
      </w:r>
      <w:r w:rsidR="009F6613" w:rsidRPr="009F6613">
        <w:rPr>
          <w:rFonts w:hAnsi="Times New Roman" w:ascii="Times New Roman"/>
          <w:szCs w:val="24"/>
          <w:lang w:val="hr-HR"/>
        </w:rPr>
        <w:t>18</w:t>
      </w:r>
      <w:r w:rsidR="00EC0E18" w:rsidRPr="009F6613">
        <w:rPr>
          <w:rFonts w:hAnsi="Times New Roman" w:ascii="Times New Roman"/>
          <w:szCs w:val="24"/>
          <w:lang w:val="hr-HR"/>
        </w:rPr>
        <w:t xml:space="preserve">. </w:t>
      </w:r>
      <w:r w:rsidR="00C727CA" w:rsidRPr="009F6613">
        <w:rPr>
          <w:rFonts w:hAnsi="Times New Roman" w:ascii="Times New Roman"/>
          <w:szCs w:val="24"/>
          <w:lang w:val="hr-HR"/>
        </w:rPr>
        <w:t>studenog</w:t>
      </w:r>
      <w:r w:rsidR="00EC0E18" w:rsidRPr="009F6613">
        <w:rPr>
          <w:rFonts w:hAnsi="Times New Roman" w:ascii="Times New Roman"/>
          <w:szCs w:val="24"/>
          <w:lang w:val="hr-HR"/>
        </w:rPr>
        <w:t xml:space="preserve"> </w:t>
      </w:r>
      <w:r w:rsidR="009B6170" w:rsidRPr="009F6613">
        <w:rPr>
          <w:rFonts w:hAnsi="Times New Roman" w:ascii="Times New Roman"/>
          <w:szCs w:val="24"/>
          <w:lang w:val="hr-HR"/>
        </w:rPr>
        <w:t>2015.</w:t>
      </w:r>
      <w:r w:rsidR="00951D0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9F661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2C2ECB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2C2ECB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2C2ECB">
        <w:rPr>
          <w:rFonts w:hAnsi="Times New Roman" w:ascii="Times New Roman"/>
          <w:b/>
          <w:i/>
          <w:szCs w:val="24"/>
          <w:lang w:val="hr-HR"/>
        </w:rPr>
        <w:t>43715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9F6613">
        <w:rPr>
          <w:rFonts w:hAnsi="Times New Roman" w:ascii="Times New Roman"/>
          <w:szCs w:val="24"/>
          <w:lang w:val="hr-HR"/>
        </w:rPr>
        <w:t>18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617A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2C2ECB">
      <w:rPr>
        <w:rFonts w:hAnsi="Times New Roman" w:ascii="Times New Roman"/>
        <w:szCs w:val="24"/>
        <w:lang w:val="hr-HR"/>
      </w:rPr>
      <w:t>437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2C2ECB">
      <w:rPr>
        <w:rFonts w:hAnsi="Times New Roman" w:ascii="Times New Roman"/>
        <w:sz w:val="20"/>
        <w:lang w:val="hr-HR"/>
      </w:rPr>
      <w:t>14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C2ECB">
      <w:rPr>
        <w:rFonts w:hAnsi="Times New Roman" w:ascii="Times New Roman"/>
        <w:szCs w:val="24"/>
        <w:lang w:val="hr-HR"/>
      </w:rPr>
      <w:t>437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C2ECB">
      <w:rPr>
        <w:rFonts w:hAnsi="Times New Roman" w:ascii="Times New Roman"/>
        <w:sz w:val="20"/>
        <w:lang w:val="hr-HR"/>
      </w:rPr>
      <w:t>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2ECB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4C18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17AE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4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C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C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C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C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4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C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C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C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C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St-437/2015-14</izvorni_sadrzaj>
    <derivirana_varijabla naziv="DomainObject.Oznaka_1">St-437/2015-14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MPR STRATEŠKO KOMUNICIRANJE d.o.o. zastupanog po punomoćniku Dunja Kutle; Ratko Maček</izvorni_sadrzaj>
    <derivirana_varijabla naziv="DomainObject.Predmet.ProtustrankaFormated_1">  MPR STRATEŠKO KOMUNICIRANJE d.o.o. zastupanog po punomoćniku Dunja Kutle; Ratko Maček</derivirana_varijabla>
  </DomainObject.Predmet.ProtustrankaFormated>
  <DomainObject.Predmet.ProtustrankaFormatedOIB>
    <izvorni_sadrzaj>  MPR STRATEŠKO KOMUNICIRANJE d.o.o., OIB 54420881567 zastupanog po punomoćniku Dunja Kutle; Ratko Maček</izvorni_sadrzaj>
    <derivirana_varijabla naziv="DomainObject.Predmet.ProtustrankaFormatedOIB_1">  MPR STRATEŠKO KOMUNICIRANJE d.o.o., OIB 54420881567 zastupanog po punomoćniku Dunja Kutle; Ratko Maček</derivirana_varijabla>
  </DomainObject.Predmet.ProtustrankaFormatedOIB>
  <DomainObject.Predmet.ProtustrankaFormatedWithAdress>
    <izvorni_sadrzaj> MPR STRATEŠKO KOMUNICIRANJE d.o.o., Kornatska 1 F, 10000 Zagreb zastupanog po punomoćniku Dunja Kutle; Ratko Maček</izvorni_sadrzaj>
    <derivirana_varijabla naziv="DomainObject.Predmet.ProtustrankaFormatedWithAdress_1"> MPR STRATEŠKO KOMUNICIRANJE d.o.o., Kornatska 1 F, 10000 Zagreb zastupanog po punomoćniku Dunja Kutle; Ratko Maček</derivirana_varijabla>
  </DomainObject.Predmet.ProtustrankaFormatedWithAdress>
  <DomainObject.Predmet.ProtustrankaFormatedWithAdressOIB>
    <izvorni_sadrzaj> MPR STRATEŠKO KOMUNICIRANJE d.o.o., OIB 54420881567, Kornatska 1 F, 10000 Zagreb zastupanog po punomoćniku Dunja Kutle; Ratko Maček</izvorni_sadrzaj>
    <derivirana_varijabla naziv="DomainObject.Predmet.ProtustrankaFormatedWithAdressOIB_1"> MPR STRATEŠKO KOMUNICIRANJE d.o.o., OIB 54420881567, Kornatska 1 F, 10000 Zagreb zastupanog po punomoćniku Dunja Kutle; Ratko Maček</derivirana_varijabla>
  </DomainObject.Predmet.ProtustrankaFormatedWithAdressOIB>
  <DomainObject.Predmet.ProtustrankaWithAdress>
    <izvorni_sadrzaj>MPR STRATEŠKO KOMUNICIRANJE d.o.o. Kornatska 1 F, 10000 Zagreb</izvorni_sadrzaj>
    <derivirana_varijabla naziv="DomainObject.Predmet.ProtustrankaWithAdress_1">MPR STRATEŠKO KOMUNICIRANJE d.o.o. Kornatska 1 F, 10000 Zagreb</derivirana_varijabla>
  </DomainObject.Predmet.ProtustrankaWithAdress>
  <DomainObject.Predmet.ProtustrankaWithAdressOIB>
    <izvorni_sadrzaj>MPR STRATEŠKO KOMUNICIRANJE d.o.o., OIB 54420881567, Kornatska 1 F, 10000 Zagreb</izvorni_sadrzaj>
    <derivirana_varijabla naziv="DomainObject.Predmet.ProtustrankaWithAdressOIB_1">MPR STRATEŠKO KOMUNICIRANJE d.o.o., OIB 54420881567, Kornatska 1 F, 10000 Zagreb</derivirana_varijabla>
  </DomainObject.Predmet.ProtustrankaWithAdressOIB>
  <DomainObject.Predmet.ProtustrankaNazivFormated>
    <izvorni_sadrzaj>MPR STRATEŠKO KOMUNICIRANJE d.o.o.</izvorni_sadrzaj>
    <derivirana_varijabla naziv="DomainObject.Predmet.ProtustrankaNazivFormated_1">MPR STRATEŠKO KOMUNICIRANJE d.o.o.</derivirana_varijabla>
  </DomainObject.Predmet.ProtustrankaNazivFormated>
  <DomainObject.Predmet.ProtustrankaNazivFormatedOIB>
    <izvorni_sadrzaj>MPR STRATEŠKO KOMUNICIRANJE d.o.o., OIB 54420881567</izvorni_sadrzaj>
    <derivirana_varijabla naziv="DomainObject.Predmet.ProtustrankaNazivFormatedOIB_1">MPR STRATEŠKO KOMUNICIRANJE d.o.o., OIB 54420881567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MPR STRATEŠKO KOMUNICIRANJE d.o.o.</izvorni_sadrzaj>
    <derivirana_varijabla naziv="DomainObject.Predmet.StrankaFormated_1">  MPR STRATEŠKO KOMUNICIRANJE d.o.o.</derivirana_varijabla>
  </DomainObject.Predmet.StrankaFormated>
  <DomainObject.Predmet.StrankaFormatedOIB>
    <izvorni_sadrzaj>  MPR STRATEŠKO KOMUNICIRANJE d.o.o., OIB 54420881567</izvorni_sadrzaj>
    <derivirana_varijabla naziv="DomainObject.Predmet.StrankaFormatedOIB_1">  MPR STRATEŠKO KOMUNICIRANJE d.o.o., OIB 54420881567</derivirana_varijabla>
  </DomainObject.Predmet.StrankaFormatedOIB>
  <DomainObject.Predmet.StrankaFormatedWithAdress>
    <izvorni_sadrzaj> MPR STRATEŠKO KOMUNICIRANJE d.o.o., Kornatska 1 F, 10000 Zagreb</izvorni_sadrzaj>
    <derivirana_varijabla naziv="DomainObject.Predmet.StrankaFormatedWithAdress_1"> MPR STRATEŠKO KOMUNICIRANJE d.o.o., Kornatska 1 F, 10000 Zagreb</derivirana_varijabla>
  </DomainObject.Predmet.StrankaFormatedWithAdress>
  <DomainObject.Predmet.StrankaFormatedWithAdressOIB>
    <izvorni_sadrzaj> MPR STRATEŠKO KOMUNICIRANJE d.o.o., OIB 54420881567, Kornatska 1 F, 10000 Zagreb</izvorni_sadrzaj>
    <derivirana_varijabla naziv="DomainObject.Predmet.StrankaFormatedWithAdressOIB_1"> MPR STRATEŠKO KOMUNICIRANJE d.o.o., OIB 54420881567, Kornatska 1 F, 10000 Zagreb</derivirana_varijabla>
  </DomainObject.Predmet.StrankaFormatedWithAdressOIB>
  <DomainObject.Predmet.StrankaWithAdress>
    <izvorni_sadrzaj>MPR STRATEŠKO KOMUNICIRANJE d.o.o. Kornatska 1 F,10000 Zagreb</izvorni_sadrzaj>
    <derivirana_varijabla naziv="DomainObject.Predmet.StrankaWithAdress_1">MPR STRATEŠKO KOMUNICIRANJE d.o.o. Kornatska 1 F,10000 Zagreb</derivirana_varijabla>
  </DomainObject.Predmet.StrankaWithAdress>
  <DomainObject.Predmet.StrankaWithAdressOIB>
    <izvorni_sadrzaj>MPR STRATEŠKO KOMUNICIRANJE d.o.o., OIB 54420881567, Kornatska 1 F,10000 Zagreb</izvorni_sadrzaj>
    <derivirana_varijabla naziv="DomainObject.Predmet.StrankaWithAdressOIB_1">MPR STRATEŠKO KOMUNICIRANJE d.o.o., OIB 54420881567, Kornatska 1 F,10000 Zagreb</derivirana_varijabla>
  </DomainObject.Predmet.StrankaWithAdressOIB>
  <DomainObject.Predmet.StrankaNazivFormated>
    <izvorni_sadrzaj>MPR STRATEŠKO KOMUNICIRANJE d.o.o.</izvorni_sadrzaj>
    <derivirana_varijabla naziv="DomainObject.Predmet.StrankaNazivFormated_1">MPR STRATEŠKO KOMUNICIRANJE d.o.o.</derivirana_varijabla>
  </DomainObject.Predmet.StrankaNazivFormated>
  <DomainObject.Predmet.StrankaNazivFormatedOIB>
    <izvorni_sadrzaj>MPR STRATEŠKO KOMUNICIRANJE d.o.o., OIB 54420881567</izvorni_sadrzaj>
    <derivirana_varijabla naziv="DomainObject.Predmet.StrankaNazivFormatedOIB_1">MPR STRATEŠKO KOMUNICIRANJE d.o.o., OIB 54420881567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MPR STRATEŠKO KOMUNICIRANJE d.o.o.</item>
    </izvorni_sadrzaj>
    <derivirana_varijabla naziv="DomainObject.Predmet.StrankaListFormated_1">
      <item>MPR STRATEŠKO KOMUNICIRANJE d.o.o.</item>
    </derivirana_varijabla>
  </DomainObject.Predmet.StrankaListFormated>
  <DomainObject.Predmet.StrankaListFormatedOIB>
    <izvorni_sadrzaj>
      <item>MPR STRATEŠKO KOMUNICIRANJE d.o.o., OIB 54420881567</item>
    </izvorni_sadrzaj>
    <derivirana_varijabla naziv="DomainObject.Predmet.StrankaListFormatedOIB_1">
      <item>MPR STRATEŠKO KOMUNICIRANJE d.o.o., OIB 54420881567</item>
    </derivirana_varijabla>
  </DomainObject.Predmet.StrankaListFormatedOIB>
  <DomainObject.Predmet.StrankaListFormatedWithAdress>
    <izvorni_sadrzaj>
      <item>MPR STRATEŠKO KOMUNICIRANJE d.o.o., Kornatska 1 F, 10000 Zagreb</item>
    </izvorni_sadrzaj>
    <derivirana_varijabla naziv="DomainObject.Predmet.StrankaListFormatedWithAdress_1">
      <item>MPR STRATEŠKO KOMUNICIRANJE d.o.o., Kornatska 1 F, 10000 Zagreb</item>
    </derivirana_varijabla>
  </DomainObject.Predmet.StrankaListFormatedWithAdress>
  <DomainObject.Predmet.StrankaListFormatedWithAdressOIB>
    <izvorni_sadrzaj>
      <item>MPR STRATEŠKO KOMUNICIRANJE d.o.o., OIB 54420881567, Kornatska 1 F, 10000 Zagreb</item>
    </izvorni_sadrzaj>
    <derivirana_varijabla naziv="DomainObject.Predmet.StrankaListFormatedWithAdressOIB_1">
      <item>MPR STRATEŠKO KOMUNICIRANJE d.o.o., OIB 54420881567, Kornatska 1 F, 10000 Zagreb</item>
    </derivirana_varijabla>
  </DomainObject.Predmet.StrankaListFormatedWithAdressOIB>
  <DomainObject.Predmet.StrankaListNazivFormated>
    <izvorni_sadrzaj>
      <item>MPR STRATEŠKO KOMUNICIRANJE d.o.o.</item>
    </izvorni_sadrzaj>
    <derivirana_varijabla naziv="DomainObject.Predmet.StrankaListNazivFormated_1">
      <item>MPR STRATEŠKO KOMUNICIRANJE d.o.o.</item>
    </derivirana_varijabla>
  </DomainObject.Predmet.StrankaListNazivFormated>
  <DomainObject.Predmet.StrankaListNazivFormatedOIB>
    <izvorni_sadrzaj>
      <item>MPR STRATEŠKO KOMUNICIRANJE d.o.o., OIB 54420881567</item>
    </izvorni_sadrzaj>
    <derivirana_varijabla naziv="DomainObject.Predmet.StrankaListNazivFormatedOIB_1">
      <item>MPR STRATEŠKO KOMUNICIRANJE d.o.o., OIB 54420881567</item>
    </derivirana_varijabla>
  </DomainObject.Predmet.StrankaListNazivFormatedOIB>
  <DomainObject.Predmet.ProtuStrankaListFormated>
    <izvorni_sadrzaj>
      <item>MPR STRATEŠKO KOMUNICIRANJE d.o.o. zastupanog po punomoćniku Dunja Kutle; Ratko Maček</item>
    </izvorni_sadrzaj>
    <derivirana_varijabla naziv="DomainObject.Predmet.ProtuStrankaListFormated_1">
      <item>MPR STRATEŠKO KOMUNICIRANJE d.o.o. zastupanog po punomoćniku Dunja Kutle; Ratko Maček</item>
    </derivirana_varijabla>
  </DomainObject.Predmet.ProtuStrankaListFormated>
  <DomainObject.Predmet.ProtuStrankaListFormatedOIB>
    <izvorni_sadrzaj>
      <item>MPR STRATEŠKO KOMUNICIRANJE d.o.o., OIB 54420881567 zastupanog po punomoćniku Dunja Kutle; Ratko Maček</item>
    </izvorni_sadrzaj>
    <derivirana_varijabla naziv="DomainObject.Predmet.ProtuStrankaListFormatedOIB_1">
      <item>MPR STRATEŠKO KOMUNICIRANJE d.o.o., OIB 54420881567 zastupanog po punomoćniku Dunja Kutle; Ratko Maček</item>
    </derivirana_varijabla>
  </DomainObject.Predmet.ProtuStrankaListFormatedOIB>
  <DomainObject.Predmet.ProtuStrankaListFormatedWithAdress>
    <izvorni_sadrzaj>
      <item>MPR STRATEŠKO KOMUNICIRANJE d.o.o., Kornatska 1 F, 10000 Zagreb zastupanog po punomoćniku Dunja Kutle; Ratko Maček</item>
    </izvorni_sadrzaj>
    <derivirana_varijabla naziv="DomainObject.Predmet.ProtuStrankaListFormatedWithAdress_1">
      <item>MPR STRATEŠKO KOMUNICIRANJE d.o.o., Kornatska 1 F, 10000 Zagreb zastupanog po punomoćniku Dunja Kutle; Ratko Maček</item>
    </derivirana_varijabla>
  </DomainObject.Predmet.ProtuStrankaListFormatedWithAdress>
  <DomainObject.Predmet.ProtuStrankaListFormatedWithAdressOIB>
    <izvorni_sadrzaj>
      <item>MPR STRATEŠKO KOMUNICIRANJE d.o.o., OIB 54420881567, Kornatska 1 F, 10000 Zagreb zastupanog po punomoćniku Dunja Kutle; Ratko Maček</item>
    </izvorni_sadrzaj>
    <derivirana_varijabla naziv="DomainObject.Predmet.ProtuStrankaListFormatedWithAdressOIB_1">
      <item>MPR STRATEŠKO KOMUNICIRANJE d.o.o., OIB 54420881567, Kornatska 1 F, 10000 Zagreb zastupanog po punomoćniku Dunja Kutle; Ratko Maček</item>
    </derivirana_varijabla>
  </DomainObject.Predmet.ProtuStrankaListFormatedWithAdressOIB>
  <DomainObject.Predmet.ProtuStrankaListNazivFormated>
    <izvorni_sadrzaj>
      <item>MPR STRATEŠKO KOMUNICIRANJE d.o.o.</item>
    </izvorni_sadrzaj>
    <derivirana_varijabla naziv="DomainObject.Predmet.ProtuStrankaListNazivFormated_1">
      <item>MPR STRATEŠKO KOMUNICIRANJE d.o.o.</item>
    </derivirana_varijabla>
  </DomainObject.Predmet.ProtuStrankaListNazivFormated>
  <DomainObject.Predmet.ProtuStrankaListNazivFormatedOIB>
    <izvorni_sadrzaj>
      <item>MPR STRATEŠKO KOMUNICIRANJE d.o.o., OIB 54420881567</item>
    </izvorni_sadrzaj>
    <derivirana_varijabla naziv="DomainObject.Predmet.ProtuStrankaListNazivFormatedOIB_1">
      <item>MPR STRATEŠKO KOMUNICIRANJE d.o.o., OIB 54420881567</item>
    </derivirana_varijabla>
  </DomainObject.Predmet.ProtuStrankaListNazivFormatedOIB>
  <DomainObject.Predmet.OstaliListFormated>
    <izvorni_sadrzaj>
      <item>Dunja Kutle punomoćnik sudionika u postupku MPR STRATEŠKO KOMUNICIRANJE d.o.o.</item>
      <item>Ratko Maček punomoćnik sudionika u postupku MPR STRATEŠKO KOMUNICIRANJE d.o.o.</item>
    </izvorni_sadrzaj>
    <derivirana_varijabla naziv="DomainObject.Predmet.OstaliListFormated_1">
      <item>Dunja Kutle punomoćnik sudionika u postupku MPR STRATEŠKO KOMUNICIRANJE d.o.o.</item>
      <item>Ratko Maček punomoćnik sudionika u postupku MPR STRATEŠKO KOMUNICIRANJE d.o.o.</item>
    </derivirana_varijabla>
  </DomainObject.Predmet.OstaliListFormated>
  <DomainObject.Predmet.OstaliListFormatedOIB>
    <izvorni_sadrzaj>
      <item>Dunja Kutle, OIB 65932468851 punomoćnik sudionika u postupku MPR STRATEŠKO KOMUNICIRANJE d.o.o.</item>
      <item>Ratko Maček, OIB 09420273785 punomoćnik sudionika u postupku MPR STRATEŠKO KOMUNICIRANJE d.o.o.</item>
    </izvorni_sadrzaj>
    <derivirana_varijabla naziv="DomainObject.Predmet.OstaliListFormatedOIB_1">
      <item>Dunja Kutle, OIB 65932468851 punomoćnik sudionika u postupku MPR STRATEŠKO KOMUNICIRANJE d.o.o.</item>
      <item>Ratko Maček, OIB 09420273785 punomoćnik sudionika u postupku MPR STRATEŠKO KOMUNICIRANJE d.o.o.</item>
    </derivirana_varijabla>
  </DomainObject.Predmet.OstaliListFormatedOIB>
  <DomainObject.Predmet.OstaliListFormatedWithAdress>
    <izvorni_sadrzaj>
      <item>Dunja Kutle, A. Hebranga 9/I, 10000 Zagreb punomoćnik sudionika u postupku MPR STRATEŠKO KOMUNICIRANJE d.o.o.</item>
      <item>Ratko Maček, Krste Hegedušića 68, 42000 Varaždin punomoćnik sudionika u postupku MPR STRATEŠKO KOMUNICIRANJE d.o.o.</item>
    </izvorni_sadrzaj>
    <derivirana_varijabla naziv="DomainObject.Predmet.OstaliListFormatedWithAdress_1">
      <item>Dunja Kutle, A. Hebranga 9/I, 10000 Zagreb punomoćnik sudionika u postupku MPR STRATEŠKO KOMUNICIRANJE d.o.o.</item>
      <item>Ratko Maček, Krste Hegedušića 68, 42000 Varaždin punomoćnik sudionika u postupku MPR STRATEŠKO KOMUNICIRANJE d.o.o.</item>
    </derivirana_varijabla>
  </DomainObject.Predmet.OstaliListFormatedWithAdress>
  <DomainObject.Predmet.OstaliListFormatedWithAdressOIB>
    <izvorni_sadrzaj>
      <item>Dunja Kutle, OIB 65932468851, A. Hebranga 9/I, 10000 Zagreb punomoćnik sudionika u postupku MPR STRATEŠKO KOMUNICIRANJE d.o.o.</item>
      <item>Ratko Maček, OIB 09420273785, Krste Hegedušića 68, 42000 Varaždin punomoćnik sudionika u postupku MPR STRATEŠKO KOMUNICIRANJE d.o.o.</item>
    </izvorni_sadrzaj>
    <derivirana_varijabla naziv="DomainObject.Predmet.OstaliListFormatedWithAdressOIB_1">
      <item>Dunja Kutle, OIB 65932468851, A. Hebranga 9/I, 10000 Zagreb punomoćnik sudionika u postupku MPR STRATEŠKO KOMUNICIRANJE d.o.o.</item>
      <item>Ratko Maček, OIB 09420273785, Krste Hegedušića 68, 42000 Varaždin punomoćnik sudionika u postupku MPR STRATEŠKO KOMUNICIRANJE d.o.o.</item>
    </derivirana_varijabla>
  </DomainObject.Predmet.OstaliListFormatedWithAdressOIB>
  <DomainObject.Predmet.OstaliListNazivFormated>
    <izvorni_sadrzaj>
      <item>Dunja Kutle</item>
      <item>Ratko Maček</item>
    </izvorni_sadrzaj>
    <derivirana_varijabla naziv="DomainObject.Predmet.OstaliListNazivFormated_1">
      <item>Dunja Kutle</item>
      <item>Ratko Maček</item>
    </derivirana_varijabla>
  </DomainObject.Predmet.OstaliListNazivFormated>
  <DomainObject.Predmet.OstaliListNazivFormatedOIB>
    <izvorni_sadrzaj>
      <item>Dunja Kutle, OIB 65932468851</item>
      <item>Ratko Maček, OIB 09420273785</item>
    </izvorni_sadrzaj>
    <derivirana_varijabla naziv="DomainObject.Predmet.OstaliListNazivFormatedOIB_1">
      <item>Dunja Kutle, OIB 65932468851</item>
      <item>Ratko Maček, OIB 09420273785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St-437/2015-14</izvorni_sadrzaj>
    <derivirana_varijabla naziv="DomainObject.PoslovniBrojDokumenta_1">St-437/2015-14</derivirana_varijabla>
  </DomainObject.PoslovniBrojDokumenta>
  <DomainObject.Predmet.StrankaIDrugi>
    <izvorni_sadrzaj>MPR STRATEŠKO KOMUNICIRANJE d.o.o.</izvorni_sadrzaj>
    <derivirana_varijabla naziv="DomainObject.Predmet.StrankaIDrugi_1">MPR STRATEŠKO KOMUNICIRANJE d.o.o.</derivirana_varijabla>
  </DomainObject.Predmet.StrankaIDrugi>
  <DomainObject.Predmet.ProtustrankaIDrugi>
    <izvorni_sadrzaj>MPR STRATEŠKO KOMUNICIRANJE d.o.o.</izvorni_sadrzaj>
    <derivirana_varijabla naziv="DomainObject.Predmet.ProtustrankaIDrugi_1">MPR STRATEŠKO KOMUNICIRANJE d.o.o.</derivirana_varijabla>
  </DomainObject.Predmet.ProtustrankaIDrugi>
  <DomainObject.Predmet.StrankaIDrugiAdressOIB>
    <izvorni_sadrzaj>MPR STRATEŠKO KOMUNICIRANJE d.o.o., OIB 54420881567, Kornatska 1 F, 10000 Zagreb</izvorni_sadrzaj>
    <derivirana_varijabla naziv="DomainObject.Predmet.StrankaIDrugiAdressOIB_1">MPR STRATEŠKO KOMUNICIRANJE d.o.o., OIB 54420881567, Kornatska 1 F, 10000 Zagreb</derivirana_varijabla>
  </DomainObject.Predmet.StrankaIDrugiAdressOIB>
  <DomainObject.Predmet.ProtustrankaIDrugiAdressOIB>
    <izvorni_sadrzaj>MPR STRATEŠKO KOMUNICIRANJE d.o.o., OIB 54420881567, Kornatska 1 F, 10000 Zagreb</izvorni_sadrzaj>
    <derivirana_varijabla naziv="DomainObject.Predmet.ProtustrankaIDrugiAdressOIB_1">MPR STRATEŠKO KOMUNICIRANJE d.o.o., OIB 54420881567, Kornatska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MPR STRATEŠKO KOMUNICIRANJE d.o.o.</item>
      <item>MPR STRATEŠKO KOMUNICIRANJE d.o.o.</item>
      <item>Dunja Kutle</item>
      <item>Ratko Maček</item>
    </izvorni_sadrzaj>
    <derivirana_varijabla naziv="DomainObject.Predmet.SudioniciListNaziv_1">
      <item>MPR STRATEŠKO KOMUNICIRANJE d.o.o.</item>
      <item>MPR STRATEŠKO KOMUNICIRANJE d.o.o.</item>
      <item>Dunja Kutle</item>
      <item>Ratko Maček</item>
    </derivirana_varijabla>
  </DomainObject.Predmet.SudioniciListNaziv>
  <DomainObject.Predmet.SudioniciListAdressOIB>
    <izvorni_sadrzaj>
      <item>MPR STRATEŠKO KOMUNICIRANJE d.o.o., OIB 54420881567, Kornatska 1 F,10000 Zagreb</item>
      <item>MPR STRATEŠKO KOMUNICIRANJE d.o.o., OIB 54420881567, Kornatska 1 F,10000 Zagreb</item>
      <item>Dunja Kutle, OIB 65932468851, A. Hebranga 9/I,10000 Zagreb</item>
      <item>Ratko Maček, OIB 09420273785, Krste Hegedušića 68,42000 Varaždin</item>
    </izvorni_sadrzaj>
    <derivirana_varijabla naziv="DomainObject.Predmet.SudioniciListAdressOIB_1">
      <item>MPR STRATEŠKO KOMUNICIRANJE d.o.o., OIB 54420881567, Kornatska 1 F,10000 Zagreb</item>
      <item>MPR STRATEŠKO KOMUNICIRANJE d.o.o., OIB 54420881567, Kornatska 1 F,10000 Zagreb</item>
      <item>Dunja Kutle, OIB 65932468851, A. Hebranga 9/I,10000 Zagreb</item>
      <item>Ratko Maček, OIB 09420273785, Krste Hegedušića 68,42000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54420881567</item>
      <item>, OIB 54420881567</item>
      <item>, OIB 65932468851</item>
      <item>, OIB 09420273785</item>
    </izvorni_sadrzaj>
    <derivirana_varijabla naziv="DomainObject.Predmet.SudioniciListNazivOIB_1">
      <item>, OIB 54420881567</item>
      <item>, OIB 54420881567</item>
      <item>, OIB 65932468851</item>
      <item>, OIB 09420273785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2585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2015-11-18T14:52:00Z</dcterms:created>
  <dc:creator>rsticn</dc:creator>
  <cp:lastModifiedBy>Ana Brlek</cp:lastModifiedBy>
  <cp:lastPrinted>2015-11-18T14:52:00Z</cp:lastPrinted>
  <dcterms:modified xmlns:xsi="http://www.w3.org/2001/XMLSchema-instance" xsi:type="dcterms:W3CDTF">2015-11-18T14:52:00Z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St-437/2015-14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