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6947" w14:paraId="8d36947" w:rsidRDefault="00991B59" w:rsidP="00C4287B" w:rsidR="00C4287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4287B">
        <w:t>7 St-887/18-1</w:t>
      </w:r>
      <w:r w:rsidR="00F15387">
        <w:t>4</w:t>
      </w:r>
    </w:p>
    <w:p w:rsidRDefault="00991B59" w:rsidP="00991B59" w:rsidR="00991B59">
      <w:pPr>
        <w:jc w:val="right"/>
      </w:pPr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B75C26" w:rsidR="00C73B24" w:rsidRPr="00C73B24">
      <w:pPr>
        <w:pStyle w:val="Naslovdokumenta"/>
      </w:pPr>
      <w:r>
        <w:tab/>
        <w:t>POZIV STRANCI RADI SASLUŠANJA</w:t>
      </w:r>
    </w:p>
    <w:p w:rsidRDefault="00991B59" w:rsidP="00C4287B" w:rsidR="00C4287B" w:rsidRPr="00C4287B">
      <w:pPr>
        <w:ind w:left="5664"/>
        <w:rPr>
          <w:b/>
        </w:rPr>
      </w:pPr>
      <w:r>
        <w:rPr>
          <w:color w:val="000000"/>
        </w:rPr>
        <w:t xml:space="preserve">     </w:t>
      </w:r>
      <w:r w:rsidR="00B54DE2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0C1F0F">
        <w:rPr>
          <w:color w:val="000000"/>
        </w:rPr>
        <w:t xml:space="preserve">   </w:t>
      </w:r>
      <w:r w:rsidR="00C4287B">
        <w:rPr>
          <w:color w:val="000000"/>
        </w:rPr>
        <w:tab/>
        <w:t xml:space="preserve">  </w:t>
      </w:r>
      <w:r w:rsidR="00C4287B" w:rsidRPr="00C4287B">
        <w:rPr>
          <w:b/>
        </w:rPr>
        <w:t xml:space="preserve">Hana </w:t>
      </w:r>
      <w:proofErr w:type="spellStart"/>
      <w:r w:rsidR="00C4287B" w:rsidRPr="00C4287B">
        <w:rPr>
          <w:b/>
        </w:rPr>
        <w:t>Kolegjeraj</w:t>
      </w:r>
      <w:proofErr w:type="spellEnd"/>
    </w:p>
    <w:p w:rsidRDefault="00C4287B" w:rsidP="000911A1" w:rsidR="000911A1" w:rsidRPr="00C4287B">
      <w:pPr>
        <w:jc w:val="right"/>
        <w:rPr>
          <w:b/>
        </w:rPr>
      </w:pPr>
      <w:proofErr w:type="spellStart"/>
      <w:r w:rsidRPr="00C4287B">
        <w:rPr>
          <w:b/>
        </w:rPr>
        <w:t>Petrijevci</w:t>
      </w:r>
      <w:proofErr w:type="spellEnd"/>
      <w:r w:rsidRPr="00C4287B">
        <w:rPr>
          <w:b/>
        </w:rPr>
        <w:t>, Republike 47</w:t>
      </w:r>
    </w:p>
    <w:p w:rsidRDefault="00C4287B" w:rsidP="000911A1" w:rsidR="00C4287B" w:rsidRPr="00991B59">
      <w:pPr>
        <w:jc w:val="right"/>
        <w:rPr>
          <w:b/>
          <w:color w:val="000000"/>
        </w:rPr>
      </w:pPr>
    </w:p>
    <w:p w:rsidRDefault="00991B59" w:rsidP="00991B59" w:rsidR="00C73B24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 xml:space="preserve">Predlagatelj: </w:t>
      </w:r>
      <w:r w:rsidR="00C4287B">
        <w:t xml:space="preserve">FINANCIJSKA AGENCIJA Regionalni centar Osijek, L. </w:t>
      </w:r>
      <w:proofErr w:type="spellStart"/>
      <w:r w:rsidR="00C4287B">
        <w:t>Jägera</w:t>
      </w:r>
      <w:proofErr w:type="spellEnd"/>
      <w:r w:rsidR="00C4287B">
        <w:t xml:space="preserve"> 3, Osijek, OIB: 85821130368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Stečajni dužnik: </w:t>
      </w:r>
      <w:r w:rsidR="00A13FE6">
        <w:t xml:space="preserve">KIKI j.d.o.o., </w:t>
      </w:r>
      <w:proofErr w:type="spellStart"/>
      <w:r w:rsidR="00A13FE6">
        <w:t>Petrijevci</w:t>
      </w:r>
      <w:proofErr w:type="spellEnd"/>
      <w:r w:rsidR="00A13FE6">
        <w:t>, Republike 47, MBS: 030178066, OIB: 76407413510</w:t>
      </w:r>
    </w:p>
    <w:p w:rsidRDefault="00A13FE6" w:rsidP="00991B59" w:rsidR="00A13FE6">
      <w:pPr>
        <w:jc w:val="both"/>
      </w:pPr>
    </w:p>
    <w:p w:rsidRDefault="000C1F0F" w:rsidP="00A13FE6" w:rsidR="00A13FE6">
      <w:pPr>
        <w:jc w:val="both"/>
      </w:pPr>
      <w:r>
        <w:t xml:space="preserve">zakonski </w:t>
      </w:r>
      <w:r w:rsidR="00991B59">
        <w:t xml:space="preserve">zastupnik </w:t>
      </w:r>
      <w:r>
        <w:t>dužnika</w:t>
      </w:r>
      <w:r w:rsidR="008A15D9">
        <w:t xml:space="preserve"> </w:t>
      </w:r>
      <w:r w:rsidR="002F4697">
        <w:t>–</w:t>
      </w:r>
      <w:r>
        <w:t xml:space="preserve"> </w:t>
      </w:r>
      <w:r w:rsidR="00A13FE6">
        <w:t xml:space="preserve">direktor Hana </w:t>
      </w:r>
      <w:proofErr w:type="spellStart"/>
      <w:r w:rsidR="00A13FE6">
        <w:t>Kolegjeraj</w:t>
      </w:r>
      <w:proofErr w:type="spellEnd"/>
      <w:r w:rsidR="00A13FE6">
        <w:t xml:space="preserve">, OIB: 33265571434, </w:t>
      </w:r>
      <w:proofErr w:type="spellStart"/>
      <w:r w:rsidR="00A13FE6">
        <w:t>Petrijevci</w:t>
      </w:r>
      <w:proofErr w:type="spellEnd"/>
      <w:r w:rsidR="00A13FE6">
        <w:t>, Republike 47</w:t>
      </w:r>
    </w:p>
    <w:p w:rsidRDefault="000C1F0F" w:rsidP="00991B59" w:rsidR="000C1F0F">
      <w:pPr>
        <w:jc w:val="both"/>
      </w:pPr>
    </w:p>
    <w:p w:rsidRDefault="008A15D9" w:rsidP="008A15D9" w:rsidR="008A15D9">
      <w:pPr>
        <w:jc w:val="both"/>
      </w:pPr>
      <w:r>
        <w:t xml:space="preserve">radi: stečajni postupak </w:t>
      </w:r>
    </w:p>
    <w:p w:rsidRDefault="008A15D9" w:rsidP="008A15D9" w:rsidR="008A15D9">
      <w:pPr>
        <w:jc w:val="both"/>
      </w:pPr>
      <w:r>
        <w:t xml:space="preserve">    </w:t>
      </w:r>
    </w:p>
    <w:p w:rsidRDefault="008A15D9" w:rsidP="008A15D9" w:rsidR="008A15D9">
      <w:pPr>
        <w:jc w:val="both"/>
      </w:pPr>
      <w:r>
        <w:t xml:space="preserve">Pozivate se radi saslušanja u gornjoj pravnoj stvari na ročište koje će se održati </w:t>
      </w:r>
    </w:p>
    <w:p w:rsidRDefault="008A15D9" w:rsidP="008A15D9" w:rsidR="008A15D9">
      <w:pPr>
        <w:jc w:val="both"/>
      </w:pPr>
    </w:p>
    <w:p w:rsidRDefault="00A13FE6" w:rsidP="008A15D9" w:rsidR="008A15D9">
      <w:pPr>
        <w:jc w:val="center"/>
        <w:rPr>
          <w:u w:val="single"/>
        </w:rPr>
      </w:pPr>
      <w:r>
        <w:rPr>
          <w:b/>
          <w:u w:val="single"/>
        </w:rPr>
        <w:t>24. siječnja 2019</w:t>
      </w:r>
      <w:r w:rsidR="008A15D9">
        <w:rPr>
          <w:b/>
          <w:u w:val="single"/>
        </w:rPr>
        <w:t xml:space="preserve">. godine u </w:t>
      </w:r>
      <w:r>
        <w:rPr>
          <w:b/>
          <w:u w:val="single"/>
        </w:rPr>
        <w:t>9,30</w:t>
      </w:r>
      <w:r w:rsidR="008A15D9">
        <w:rPr>
          <w:b/>
          <w:u w:val="single"/>
        </w:rPr>
        <w:t xml:space="preserve"> sati, u ovom sudu, soba broj 23/I</w:t>
      </w:r>
      <w:r w:rsidR="008A15D9">
        <w:rPr>
          <w:u w:val="single"/>
        </w:rPr>
        <w:t>.</w:t>
      </w:r>
    </w:p>
    <w:p w:rsidRDefault="008A15D9" w:rsidP="008A15D9" w:rsidR="008A15D9">
      <w:pPr>
        <w:jc w:val="center"/>
        <w:rPr>
          <w:u w:val="single"/>
        </w:rPr>
      </w:pPr>
    </w:p>
    <w:p w:rsidRDefault="008A15D9" w:rsidP="008A15D9" w:rsidR="008A15D9">
      <w:pPr>
        <w:jc w:val="both"/>
      </w:pPr>
    </w:p>
    <w:p w:rsidRDefault="008A15D9" w:rsidP="008A15D9" w:rsidR="008A15D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8A15D9" w:rsidP="008A15D9" w:rsidR="008A15D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  <w:rPr>
          <w:lang w:eastAsia="en-US"/>
        </w:rPr>
      </w:pPr>
    </w:p>
    <w:p w:rsidRDefault="008A15D9" w:rsidP="008A15D9" w:rsidR="008A15D9">
      <w:pPr>
        <w:jc w:val="center"/>
      </w:pPr>
      <w:r>
        <w:t xml:space="preserve">U Osijeku, </w:t>
      </w:r>
      <w:r w:rsidR="00A13FE6">
        <w:t>2</w:t>
      </w:r>
      <w:r w:rsidR="00BB3EEA">
        <w:t>1</w:t>
      </w:r>
      <w:r w:rsidR="00A13FE6">
        <w:t>. studenog</w:t>
      </w:r>
      <w:r>
        <w:t xml:space="preserve"> 2018.</w:t>
      </w:r>
    </w:p>
    <w:p w:rsidRDefault="008A15D9" w:rsidP="008A15D9" w:rsidR="008A15D9"/>
    <w:p w:rsidRDefault="008A15D9" w:rsidP="008A15D9" w:rsidR="008A15D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     STEČAJNI SUDAC:</w:t>
      </w:r>
    </w:p>
    <w:p w:rsidRDefault="008A15D9" w:rsidP="008A15D9" w:rsidR="008A15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</w:p>
    <w:p w:rsidRDefault="008A15D9" w:rsidP="008A15D9" w:rsidR="008A15D9">
      <w:pPr>
        <w:jc w:val="both"/>
      </w:pPr>
      <w:r>
        <w:t>Zapisničar: Danijela Špeletić</w:t>
      </w:r>
    </w:p>
    <w:p w:rsidRDefault="008A15D9" w:rsidP="008A15D9" w:rsidR="008A15D9">
      <w:pPr>
        <w:jc w:val="both"/>
      </w:pPr>
    </w:p>
    <w:p w:rsidRDefault="008A15D9" w:rsidP="008A15D9" w:rsidR="008A15D9">
      <w:r>
        <w:t>DNA:</w:t>
      </w:r>
    </w:p>
    <w:p w:rsidRDefault="008A15D9" w:rsidP="008D284B" w:rsidR="008D284B">
      <w:pPr>
        <w:pStyle w:val="Odlomakpopisa"/>
        <w:numPr>
          <w:ilvl w:val="0"/>
          <w:numId w:val="13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8D284B">
        <w:t xml:space="preserve">Hana </w:t>
      </w:r>
      <w:proofErr w:type="spellStart"/>
      <w:r w:rsidR="008D284B">
        <w:t>Kolegjeraj</w:t>
      </w:r>
      <w:proofErr w:type="spellEnd"/>
      <w:r w:rsidR="008D284B">
        <w:t xml:space="preserve">, </w:t>
      </w:r>
      <w:proofErr w:type="spellStart"/>
      <w:r w:rsidR="008D284B">
        <w:t>Petrijevci</w:t>
      </w:r>
      <w:proofErr w:type="spellEnd"/>
      <w:r w:rsidR="008D284B">
        <w:t>, Republike 47</w:t>
      </w:r>
    </w:p>
    <w:p w:rsidRDefault="008A15D9" w:rsidP="008A15D9" w:rsidR="008A15D9" w:rsidRPr="008D284B">
      <w:pPr>
        <w:pStyle w:val="Odlomakpopisa"/>
        <w:numPr>
          <w:ilvl w:val="0"/>
          <w:numId w:val="12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A15D9" w:rsidP="008A15D9" w:rsidR="008A15D9">
      <w:pPr>
        <w:pStyle w:val="Odlomakpopisa"/>
        <w:numPr>
          <w:ilvl w:val="0"/>
          <w:numId w:val="12"/>
        </w:numPr>
        <w:spacing w:after="240"/>
      </w:pPr>
      <w:r>
        <w:t xml:space="preserve">R </w:t>
      </w:r>
      <w:r w:rsidR="008D284B">
        <w:t>24.01.2019. u 9,30</w:t>
      </w:r>
      <w:r>
        <w:t xml:space="preserve"> sati</w:t>
      </w:r>
    </w:p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3B4" w:rsidR="00AA53B4">
      <w:r>
        <w:separator/>
      </w:r>
    </w:p>
  </w:endnote>
  <w:endnote w:id="0" w:type="continuationSeparator">
    <w:p w:rsidRDefault="00AA53B4" w:rsidR="00AA5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627" w:rsidR="00B656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627" w:rsidR="00B656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3B4" w:rsidR="00AA53B4">
      <w:r>
        <w:separator/>
      </w:r>
    </w:p>
  </w:footnote>
  <w:footnote w:id="0" w:type="continuationSeparator">
    <w:p w:rsidRDefault="00AA53B4" w:rsidR="00AA5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9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  <w:num w:numId="12">
    <w:abstractNumId w:val="4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11A1"/>
    <w:rsid w:val="000940BA"/>
    <w:rsid w:val="000942BE"/>
    <w:rsid w:val="000A0580"/>
    <w:rsid w:val="000A19A0"/>
    <w:rsid w:val="000A6EA3"/>
    <w:rsid w:val="000B03AD"/>
    <w:rsid w:val="000B0F3A"/>
    <w:rsid w:val="000B1FDB"/>
    <w:rsid w:val="000C1F0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27C2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4697"/>
    <w:rsid w:val="002F5E4E"/>
    <w:rsid w:val="00300189"/>
    <w:rsid w:val="0030662E"/>
    <w:rsid w:val="003123F3"/>
    <w:rsid w:val="00316507"/>
    <w:rsid w:val="00317870"/>
    <w:rsid w:val="0034679B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29CD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EC2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B93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A15D9"/>
    <w:rsid w:val="008B20DC"/>
    <w:rsid w:val="008B253E"/>
    <w:rsid w:val="008C1382"/>
    <w:rsid w:val="008D1D1B"/>
    <w:rsid w:val="008D284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6E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1B59"/>
    <w:rsid w:val="0099202C"/>
    <w:rsid w:val="00992917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2E0E"/>
    <w:rsid w:val="00A04AC0"/>
    <w:rsid w:val="00A056F6"/>
    <w:rsid w:val="00A06F64"/>
    <w:rsid w:val="00A13FE6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547B6"/>
    <w:rsid w:val="00A62819"/>
    <w:rsid w:val="00A766DD"/>
    <w:rsid w:val="00A77042"/>
    <w:rsid w:val="00A80E48"/>
    <w:rsid w:val="00A82BBD"/>
    <w:rsid w:val="00AA53B4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26E5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4DE2"/>
    <w:rsid w:val="00B551C2"/>
    <w:rsid w:val="00B56F73"/>
    <w:rsid w:val="00B57CED"/>
    <w:rsid w:val="00B609A3"/>
    <w:rsid w:val="00B61797"/>
    <w:rsid w:val="00B65627"/>
    <w:rsid w:val="00B6736A"/>
    <w:rsid w:val="00B724A3"/>
    <w:rsid w:val="00B73D49"/>
    <w:rsid w:val="00B75C26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3EEA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287B"/>
    <w:rsid w:val="00C4480A"/>
    <w:rsid w:val="00C473DD"/>
    <w:rsid w:val="00C50B40"/>
    <w:rsid w:val="00C512E3"/>
    <w:rsid w:val="00C53A95"/>
    <w:rsid w:val="00C7265E"/>
    <w:rsid w:val="00C726F0"/>
    <w:rsid w:val="00C73B24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22B3"/>
    <w:rsid w:val="00D27223"/>
    <w:rsid w:val="00D354A9"/>
    <w:rsid w:val="00D378AB"/>
    <w:rsid w:val="00D40809"/>
    <w:rsid w:val="00D421D8"/>
    <w:rsid w:val="00D51CCC"/>
    <w:rsid w:val="00D54FC4"/>
    <w:rsid w:val="00D55CBD"/>
    <w:rsid w:val="00D63D54"/>
    <w:rsid w:val="00D73347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0F0"/>
    <w:rsid w:val="00E8111A"/>
    <w:rsid w:val="00E920EE"/>
    <w:rsid w:val="00E93FB9"/>
    <w:rsid w:val="00E948EE"/>
    <w:rsid w:val="00EA1F18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5387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A6459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992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2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992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2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8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543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967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6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78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St-887/2018</izvorni_sadrzaj>
    <derivirana_varijabla naziv="DomainObject.Predmet.OznakaBroj_1">St-887/2018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j.d.o.o. za usluge zastupanog po punomoćniku Hana Kolëgjeraj</izvorni_sadrzaj>
    <derivirana_varijabla naziv="DomainObject.Predmet.ProtustrankaFormated_1">  KIKI j.d.o.o. za usluge zastupanog po punomoćniku Hana Kolëgjeraj</derivirana_varijabla>
  </DomainObject.Predmet.ProtustrankaFormated>
  <DomainObject.Predmet.ProtustrankaFormatedOIB>
    <izvorni_sadrzaj>  KIKI j.d.o.o. za usluge, OIB 76407413510 zastupanog po punomoćniku Hana Kolëgjeraj</izvorni_sadrzaj>
    <derivirana_varijabla naziv="DomainObject.Predmet.ProtustrankaFormatedOIB_1">  KIKI j.d.o.o. za usluge, OIB 76407413510 zastupanog po punomoćniku Hana Kolëgjeraj</derivirana_varijabla>
  </DomainObject.Predmet.ProtustrankaFormatedOIB>
  <DomainObject.Predmet.ProtustrankaFormatedWithAdress>
    <izvorni_sadrzaj> KIKI j.d.o.o. za usluge, Republike 47, 31208 Petrijevci zastupanog po punomoćniku Hana Kolëgjeraj</izvorni_sadrzaj>
    <derivirana_varijabla naziv="DomainObject.Predmet.ProtustrankaFormatedWithAdress_1"> KIKI j.d.o.o. za usluge, Republike 47, 31208 Petrijevci zastupanog po punomoćniku Hana Kolëgjeraj</derivirana_varijabla>
  </DomainObject.Predmet.ProtustrankaFormatedWithAdress>
  <DomainObject.Predmet.ProtustrankaFormatedWithAdressOIB>
    <izvorni_sadrzaj> KIKI j.d.o.o. za usluge, OIB 76407413510, Republike 47, 31208 Petrijevci zastupanog po punomoćniku Hana Kolëgjeraj</izvorni_sadrzaj>
    <derivirana_varijabla naziv="DomainObject.Predmet.ProtustrankaFormatedWithAdressOIB_1"> KIKI j.d.o.o. za usluge, OIB 76407413510, Republike 47, 31208 Petrijevci zastupanog po punomoćniku Hana Kolëgjeraj</derivirana_varijabla>
  </DomainObject.Predmet.ProtustrankaFormatedWithAdressOIB>
  <DomainObject.Predmet.ProtustrankaWithAdress>
    <izvorni_sadrzaj>KIKI j.d.o.o. za usluge Republike 47, 31208 Petrijevci</izvorni_sadrzaj>
    <derivirana_varijabla naziv="DomainObject.Predmet.ProtustrankaWithAdress_1">KIKI j.d.o.o. za usluge Republike 47, 31208 Petrijevci</derivirana_varijabla>
  </DomainObject.Predmet.ProtustrankaWithAdress>
  <DomainObject.Predmet.ProtustrankaWithAdressOIB>
    <izvorni_sadrzaj>KIKI j.d.o.o. za usluge, OIB 76407413510, Republike 47, 31208 Petrijevci</izvorni_sadrzaj>
    <derivirana_varijabla naziv="DomainObject.Predmet.ProtustrankaWithAdressOIB_1">KIKI j.d.o.o. za usluge, OIB 76407413510, Republike 47, 31208 Petrijevci</derivirana_varijabla>
  </DomainObject.Predmet.ProtustrankaWithAdressOIB>
  <DomainObject.Predmet.ProtustrankaNazivFormated>
    <izvorni_sadrzaj>KIKI j.d.o.o. za usluge</izvorni_sadrzaj>
    <derivirana_varijabla naziv="DomainObject.Predmet.ProtustrankaNazivFormated_1">KIKI j.d.o.o. za usluge</derivirana_varijabla>
  </DomainObject.Predmet.ProtustrankaNazivFormated>
  <DomainObject.Predmet.ProtustrankaNazivFormatedOIB>
    <izvorni_sadrzaj>KIKI j.d.o.o. za usluge, OIB 76407413510</izvorni_sadrzaj>
    <derivirana_varijabla naziv="DomainObject.Predmet.ProtustrankaNazivFormatedOIB_1">KIKI j.d.o.o. za usluge, OIB 76407413510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KIKI j.d.o.o. za usluge zastupanog po punomoćniku Hana Kolëgjeraj</item>
    </izvorni_sadrzaj>
    <derivirana_varijabla naziv="DomainObject.Predmet.ProtuStrankaListFormated_1">
      <item>KIKI j.d.o.o. za usluge zastupanog po punomoćniku Hana Kolëgjeraj</item>
    </derivirana_varijabla>
  </DomainObject.Predmet.ProtuStrankaListFormated>
  <DomainObject.Predmet.ProtuStrankaListFormatedOIB>
    <izvorni_sadrzaj>
      <item>KIKI j.d.o.o. za usluge, OIB 76407413510 zastupanog po punomoćniku Hana Kolëgjeraj</item>
    </izvorni_sadrzaj>
    <derivirana_varijabla naziv="DomainObject.Predmet.ProtuStrankaListFormatedOIB_1">
      <item>KIKI j.d.o.o. za usluge, OIB 76407413510 zastupanog po punomoćniku Hana Kolëgjeraj</item>
    </derivirana_varijabla>
  </DomainObject.Predmet.ProtuStrankaListFormatedOIB>
  <DomainObject.Predmet.ProtuStrankaListFormatedWithAdress>
    <izvorni_sadrzaj>
      <item>KIKI j.d.o.o. za usluge, Republike 47, 31208 Petrijevci zastupanog po punomoćniku Hana Kolëgjeraj</item>
    </izvorni_sadrzaj>
    <derivirana_varijabla naziv="DomainObject.Predmet.ProtuStrankaListFormatedWithAdress_1">
      <item>KIKI j.d.o.o. za usluge, Republike 47, 31208 Petrijevci zastupanog po punomoćniku Hana Kolëgjeraj</item>
    </derivirana_varijabla>
  </DomainObject.Predmet.ProtuStrankaListFormatedWithAdress>
  <DomainObject.Predmet.ProtuStrankaListFormatedWithAdressOIB>
    <izvorni_sadrzaj>
      <item>KIKI j.d.o.o. za usluge, OIB 76407413510, Republike 47, 31208 Petrijevci zastupanog po punomoćniku Hana Kolëgjeraj</item>
    </izvorni_sadrzaj>
    <derivirana_varijabla naziv="DomainObject.Predmet.ProtuStrankaListFormatedWithAdressOIB_1">
      <item>KIKI j.d.o.o. za usluge, OIB 76407413510, Republike 47, 31208 Petrijevci zastupanog po punomoćniku Hana Kolëgjeraj</item>
    </derivirana_varijabla>
  </DomainObject.Predmet.ProtuStrankaListFormatedWithAdressOIB>
  <DomainObject.Predmet.ProtuStrankaListNazivFormated>
    <izvorni_sadrzaj>
      <item>KIKI j.d.o.o. za usluge</item>
    </izvorni_sadrzaj>
    <derivirana_varijabla naziv="DomainObject.Predmet.ProtuStrankaListNazivFormated_1">
      <item>KIKI j.d.o.o. za usluge</item>
    </derivirana_varijabla>
  </DomainObject.Predmet.ProtuStrankaListNazivFormated>
  <DomainObject.Predmet.ProtuStrankaListNazivFormatedOIB>
    <izvorni_sadrzaj>
      <item>KIKI j.d.o.o. za usluge, OIB 76407413510</item>
    </izvorni_sadrzaj>
    <derivirana_varijabla naziv="DomainObject.Predmet.ProtuStrankaListNazivFormatedOIB_1">
      <item>KIKI j.d.o.o. za usluge, OIB 76407413510</item>
    </derivirana_varijabla>
  </DomainObject.Predmet.ProtuStrankaListNazivFormatedOIB>
  <DomainObject.Predmet.OstaliListFormated>
    <izvorni_sadrzaj>
      <item>Županijsko državno odvjetništvo u Osijeku</item>
      <item>Hana Kolëgjeraj punomoćnica sudionika u postupku KIKI j.d.o.o. za usluge</item>
    </izvorni_sadrzaj>
    <derivirana_varijabla naziv="DomainObject.Predmet.OstaliListFormated_1">
      <item>Županijsko državno odvjetništvo u Osijeku</item>
      <item>Hana Kolëgjeraj punomoćnica sudionika u postupku KIKI j.d.o.o. za usluge</item>
    </derivirana_varijabla>
  </DomainObject.Predmet.OstaliListFormated>
  <DomainObject.Predmet.OstaliListFormatedOIB>
    <izvorni_sadrzaj>
      <item>Županijsko državno odvjetništvo u Osijeku, OIB 61379160880</item>
      <item>Hana Kolëgjeraj, OIB 33265571434 punomoćnica sudionika u postupku KIKI j.d.o.o. za usluge</item>
    </izvorni_sadrzaj>
    <derivirana_varijabla naziv="DomainObject.Predmet.OstaliListFormatedOIB_1">
      <item>Županijsko državno odvjetništvo u Osijeku, OIB 61379160880</item>
      <item>Hana Kolëgjeraj, OIB 33265571434 punomoćnica sudionika u postupku KIKI j.d.o.o. za usluge</item>
    </derivirana_varijabla>
  </DomainObject.Predmet.OstaliListFormatedOIB>
  <DomainObject.Predmet.OstaliListFormatedWithAdress>
    <izvorni_sadrzaj>
      <item>Županijsko državno odvjetništvo u Osijeku, Kapucinska 21, 31000 Osijek</item>
      <item>Hana Kolëgjeraj, Republike 47, 31208 Petrijevci punomoćnica sudionika u postupku KIKI j.d.o.o. za usluge</item>
    </izvorni_sadrzaj>
    <derivirana_varijabla naziv="DomainObject.Predmet.OstaliListFormatedWithAdress_1">
      <item>Županijsko državno odvjetništvo u Osijeku, Kapucinska 21, 31000 Osijek</item>
      <item>Hana Kolëgjeraj, Republike 47, 31208 Petrijevci punomoćnica sudionika u postupku KIKI j.d.o.o. za usluge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Hana Kolëgjeraj, OIB 33265571434, Republike 47, 31208 Petrijevci punomoćnica sudionika u postupku KIKI j.d.o.o. za usluge</item>
    </izvorni_sadrzaj>
    <derivirana_varijabla naziv="DomainObject.Predmet.OstaliListFormatedWithAdressOIB_1">
      <item>Županijsko državno odvjetništvo u Osijeku, OIB 61379160880, Kapucinska 21, 31000 Osijek</item>
      <item>Hana Kolëgjeraj, OIB 33265571434, Republike 47, 31208 Petrijevci punomoćnica sudionika u postupku KIKI j.d.o.o. za usluge</item>
    </derivirana_varijabla>
  </DomainObject.Predmet.OstaliListFormatedWithAdressOIB>
  <DomainObject.Predmet.OstaliListNazivFormated>
    <izvorni_sadrzaj>
      <item>Županijsko državno odvjetništvo u Osijeku</item>
      <item>Hana Kolëgjeraj</item>
    </izvorni_sadrzaj>
    <derivirana_varijabla naziv="DomainObject.Predmet.OstaliListNazivFormated_1">
      <item>Županijsko državno odvjetništvo u Osijeku</item>
      <item>Hana Kolëgjeraj</item>
    </derivirana_varijabla>
  </DomainObject.Predmet.OstaliListNazivFormated>
  <DomainObject.Predmet.OstaliListNazivFormatedOIB>
    <izvorni_sadrzaj>
      <item>Županijsko državno odvjetništvo u Osijeku, OIB 61379160880</item>
      <item>Hana Kolëgjeraj, OIB 33265571434</item>
    </izvorni_sadrzaj>
    <derivirana_varijabla naziv="DomainObject.Predmet.OstaliListNazivFormatedOIB_1">
      <item>Županijsko državno odvjetništvo u Osijeku, OIB 61379160880</item>
      <item>Hana Kolëgjeraj, OIB 33265571434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KIKI j.d.o.o. za usluge</izvorni_sadrzaj>
    <derivirana_varijabla naziv="DomainObject.Predmet.ProtustrankaIDrugi_1">KIKI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KIKI j.d.o.o. za usluge, OIB 76407413510, Republike 47, 31208 Petrijevci</izvorni_sadrzaj>
    <derivirana_varijabla naziv="DomainObject.Predmet.ProtustrankaIDrugiAdressOIB_1">KIKI j.d.o.o. za usluge, OIB 76407413510,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KIKI j.d.o.o. za usluge</item>
      <item>Županijsko državno odvjetništvo u Osijeku</item>
      <item>Hana Kolëgjeraj</item>
    </izvorni_sadrzaj>
    <derivirana_varijabla naziv="DomainObject.Predmet.SudioniciListNaziv_1">
      <item>FINA RC OSIJEK</item>
      <item>KIKI j.d.o.o. za usluge</item>
      <item>Županijsko državno odvjetništvo u Osijeku</item>
      <item>Hana Kolëgjeraj</item>
    </derivirana_varijabla>
  </DomainObject.Predmet.SudioniciListNaziv>
  <DomainObject.Predmet.SudioniciListAdressOIB>
    <izvorni_sadrzaj>
      <item>FINA RC OSIJEK, OIB 85821130368</item>
      <item>KIKI j.d.o.o. za usluge, OIB 76407413510, Republike 47,31208 Petrijevci</item>
      <item>Županijsko državno odvjetništvo u Osijeku, OIB 61379160880, Kapucinska 21,31000 Osijek</item>
      <item>Hana Kolëgjeraj, OIB 33265571434, Republike 47,31208 Petrijevci</item>
    </izvorni_sadrzaj>
    <derivirana_varijabla naziv="DomainObject.Predmet.SudioniciListAdressOIB_1">
      <item>FINA RC OSIJEK, OIB 85821130368</item>
      <item>KIKI j.d.o.o. za usluge, OIB 76407413510, Republike 47,31208 Petrijevci</item>
      <item>Županijsko državno odvjetništvo u Osijeku, OIB 61379160880, Kapucinska 21,31000 Osijek</item>
      <item>Hana Kolëgjeraj, OIB 33265571434,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76407413510</item>
      <item>, OIB 61379160880</item>
      <item>, OIB 33265571434</item>
    </izvorni_sadrzaj>
    <derivirana_varijabla naziv="DomainObject.Predmet.SudioniciListNazivOIB_1">
      <item>, OIB 85821130368</item>
      <item>, OIB 76407413510</item>
      <item>, OIB 61379160880</item>
      <item>, OIB 33265571434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St-887/2018-8</izvorni_sadrzaj>
    <derivirana_varijabla naziv="DomainObject.PredzadnjaOdlukaIzPredmeta.Oznaka_1">St-887/2018-8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181</properties:Words>
  <properties:Characters>1023</properties:Characters>
  <properties:Lines>50</properties:Lines>
  <properties:Paragraphs>24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2018-06-13T07:46:00Z</cp:lastPrinted>
  <dcterms:modified xmlns:xsi="http://www.w3.org/2001/XMLSchema-instance" xsi:type="dcterms:W3CDTF">2018-11-21T08:07:00Z</dcterms:modified>
  <cp:revision>125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(887-18 (-14) Hana Kolegjeraj.docx)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