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db2b" w14:paraId="89adb2b" w:rsidRDefault="00DC012F" w:rsidP="00910611" w:rsidR="00DC012F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12F" w:rsidP="003E77C2" w:rsidR="00DC012F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C012F" w:rsidP="003E77C2" w:rsidR="00DC012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DC012F" w:rsidP="003E77C2" w:rsidR="00DC012F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DC012F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sl</w:t>
      </w:r>
      <w:r w:rsid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 w:rsid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80B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662/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2018-5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A74E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80B9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EA74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DD207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B80B9E" w:rsidRPr="00B80B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KAMP MASLINA d.o.o. Njivice, Trg ružmarina 9, OIB: 85950153151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AD43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10.569,28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AD43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662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0C029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AD43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0C029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prosinca </w:t>
      </w:r>
      <w:r w:rsidR="006023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032F"/>
    <w:rsid w:val="000232E9"/>
    <w:rsid w:val="00040D3C"/>
    <w:rsid w:val="00057956"/>
    <w:rsid w:val="00086BEB"/>
    <w:rsid w:val="000B722E"/>
    <w:rsid w:val="000C0290"/>
    <w:rsid w:val="000D7B8F"/>
    <w:rsid w:val="001131BD"/>
    <w:rsid w:val="00127DD9"/>
    <w:rsid w:val="00140657"/>
    <w:rsid w:val="001537BB"/>
    <w:rsid w:val="00162C2A"/>
    <w:rsid w:val="001758F4"/>
    <w:rsid w:val="00191A75"/>
    <w:rsid w:val="00192370"/>
    <w:rsid w:val="001B07EF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6FA2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2377"/>
    <w:rsid w:val="0060619E"/>
    <w:rsid w:val="00625651"/>
    <w:rsid w:val="006460C9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105A"/>
    <w:rsid w:val="007131FA"/>
    <w:rsid w:val="00736DB2"/>
    <w:rsid w:val="007402E6"/>
    <w:rsid w:val="007634B3"/>
    <w:rsid w:val="007658C1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B001E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56533"/>
    <w:rsid w:val="00A56865"/>
    <w:rsid w:val="00A6191F"/>
    <w:rsid w:val="00A711B1"/>
    <w:rsid w:val="00A9196D"/>
    <w:rsid w:val="00AA1E54"/>
    <w:rsid w:val="00AA57AE"/>
    <w:rsid w:val="00AB1744"/>
    <w:rsid w:val="00AD4328"/>
    <w:rsid w:val="00B21B52"/>
    <w:rsid w:val="00B36C93"/>
    <w:rsid w:val="00B6230E"/>
    <w:rsid w:val="00B80B9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130A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C012F"/>
    <w:rsid w:val="00DD207E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EA74E8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DC0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12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012F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012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012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DC0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12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012F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012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012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St-662/2018</izvorni_sadrzaj>
    <derivirana_varijabla naziv="DomainObject.Predmet.OznakaBroj_1">St-662/2018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KAMP MASLINA d.o.o.</izvorni_sadrzaj>
    <derivirana_varijabla naziv="DomainObject.Predmet.ProtustrankaFormated_1">  KAMP MASLINA d.o.o.</derivirana_varijabla>
  </DomainObject.Predmet.ProtustrankaFormated>
  <DomainObject.Predmet.ProtustrankaFormatedOIB>
    <izvorni_sadrzaj>  KAMP MASLINA d.o.o., OIB 85950153151</izvorni_sadrzaj>
    <derivirana_varijabla naziv="DomainObject.Predmet.ProtustrankaFormatedOIB_1">  KAMP MASLINA d.o.o., OIB 85950153151</derivirana_varijabla>
  </DomainObject.Predmet.ProtustrankaFormatedOIB>
  <DomainObject.Predmet.ProtustrankaFormatedWithAdress>
    <izvorni_sadrzaj> KAMP MASLINA d.o.o., Trg ružmarina 9, 51512 Njivice</izvorni_sadrzaj>
    <derivirana_varijabla naziv="DomainObject.Predmet.ProtustrankaFormatedWithAdress_1"> KAMP MASLINA d.o.o., Trg ružmarina 9, 51512 Njivice</derivirana_varijabla>
  </DomainObject.Predmet.ProtustrankaFormatedWithAdress>
  <DomainObject.Predmet.ProtustrankaFormatedWithAdressOIB>
    <izvorni_sadrzaj> KAMP MASLINA d.o.o., OIB 85950153151, Trg ružmarina 9, 51512 Njivice</izvorni_sadrzaj>
    <derivirana_varijabla naziv="DomainObject.Predmet.ProtustrankaFormatedWithAdressOIB_1"> KAMP MASLINA d.o.o., OIB 85950153151, Trg ružmarina 9, 51512 Njivice</derivirana_varijabla>
  </DomainObject.Predmet.ProtustrankaFormatedWithAdressOIB>
  <DomainObject.Predmet.ProtustrankaWithAdress>
    <izvorni_sadrzaj>KAMP MASLINA d.o.o. Trg ružmarina 9, 51512 Njivice</izvorni_sadrzaj>
    <derivirana_varijabla naziv="DomainObject.Predmet.ProtustrankaWithAdress_1">KAMP MASLINA d.o.o. Trg ružmarina 9, 51512 Njivice</derivirana_varijabla>
  </DomainObject.Predmet.ProtustrankaWithAdress>
  <DomainObject.Predmet.ProtustrankaWithAdressOIB>
    <izvorni_sadrzaj>KAMP MASLINA d.o.o., OIB 85950153151, Trg ružmarina 9, 51512 Njivice</izvorni_sadrzaj>
    <derivirana_varijabla naziv="DomainObject.Predmet.ProtustrankaWithAdressOIB_1">KAMP MASLINA d.o.o., OIB 85950153151, Trg ružmarina 9, 51512 Njivice</derivirana_varijabla>
  </DomainObject.Predmet.ProtustrankaWithAdressOIB>
  <DomainObject.Predmet.ProtustrankaNazivFormated>
    <izvorni_sadrzaj>KAMP MASLINA d.o.o.</izvorni_sadrzaj>
    <derivirana_varijabla naziv="DomainObject.Predmet.ProtustrankaNazivFormated_1">KAMP MASLINA d.o.o.</derivirana_varijabla>
  </DomainObject.Predmet.ProtustrankaNazivFormated>
  <DomainObject.Predmet.ProtustrankaNazivFormatedOIB>
    <izvorni_sadrzaj>KAMP MASLINA d.o.o., OIB 85950153151</izvorni_sadrzaj>
    <derivirana_varijabla naziv="DomainObject.Predmet.ProtustrankaNazivFormatedOIB_1">KAMP MASLINA d.o.o., OIB 85950153151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KAMP MASLINA d.o.o.</item>
    </izvorni_sadrzaj>
    <derivirana_varijabla naziv="DomainObject.Predmet.ProtuStrankaListFormated_1">
      <item>KAMP MASLINA d.o.o.</item>
    </derivirana_varijabla>
  </DomainObject.Predmet.ProtuStrankaListFormated>
  <DomainObject.Predmet.ProtuStrankaListFormatedOIB>
    <izvorni_sadrzaj>
      <item>KAMP MASLINA d.o.o., OIB 85950153151</item>
    </izvorni_sadrzaj>
    <derivirana_varijabla naziv="DomainObject.Predmet.ProtuStrankaListFormatedOIB_1">
      <item>KAMP MASLINA d.o.o., OIB 85950153151</item>
    </derivirana_varijabla>
  </DomainObject.Predmet.ProtuStrankaListFormatedOIB>
  <DomainObject.Predmet.ProtuStrankaListFormatedWithAdress>
    <izvorni_sadrzaj>
      <item>KAMP MASLINA d.o.o., Trg ružmarina 9, 51512 Njivice</item>
    </izvorni_sadrzaj>
    <derivirana_varijabla naziv="DomainObject.Predmet.ProtuStrankaListFormatedWithAdress_1">
      <item>KAMP MASLINA d.o.o., Trg ružmarina 9, 51512 Njivice</item>
    </derivirana_varijabla>
  </DomainObject.Predmet.ProtuStrankaListFormatedWithAdress>
  <DomainObject.Predmet.ProtuStrankaListFormatedWithAdressOIB>
    <izvorni_sadrzaj>
      <item>KAMP MASLINA d.o.o., OIB 85950153151, Trg ružmarina 9, 51512 Njivice</item>
    </izvorni_sadrzaj>
    <derivirana_varijabla naziv="DomainObject.Predmet.ProtuStrankaListFormatedWithAdressOIB_1">
      <item>KAMP MASLINA d.o.o., OIB 85950153151, Trg ružmarina 9, 51512 Njivice</item>
    </derivirana_varijabla>
  </DomainObject.Predmet.ProtuStrankaListFormatedWithAdressOIB>
  <DomainObject.Predmet.ProtuStrankaListNazivFormated>
    <izvorni_sadrzaj>
      <item>KAMP MASLINA d.o.o.</item>
    </izvorni_sadrzaj>
    <derivirana_varijabla naziv="DomainObject.Predmet.ProtuStrankaListNazivFormated_1">
      <item>KAMP MASLINA d.o.o.</item>
    </derivirana_varijabla>
  </DomainObject.Predmet.ProtuStrankaListNazivFormated>
  <DomainObject.Predmet.ProtuStrankaListNazivFormatedOIB>
    <izvorni_sadrzaj>
      <item>KAMP MASLINA d.o.o., OIB 85950153151</item>
    </izvorni_sadrzaj>
    <derivirana_varijabla naziv="DomainObject.Predmet.ProtuStrankaListNazivFormatedOIB_1">
      <item>KAMP MASLINA d.o.o., OIB 85950153151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KAMP MASLINA d.o.o.</izvorni_sadrzaj>
    <derivirana_varijabla naziv="DomainObject.Predmet.ProtustrankaIDrugi_1">KAMP MASLINA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KAMP MASLINA d.o.o., OIB 85950153151, Trg ružmarina 9, 51512 Njivice</izvorni_sadrzaj>
    <derivirana_varijabla naziv="DomainObject.Predmet.ProtustrankaIDrugiAdressOIB_1">KAMP MASLINA d.o.o., OIB 85950153151, Trg ružmarina 9,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KAMP MASLINA d.o.o.</item>
    </izvorni_sadrzaj>
    <derivirana_varijabla naziv="DomainObject.Predmet.SudioniciListNaziv_1">
      <item>FINA  Rijeka</item>
      <item>KAMP MASLINA d.o.o.</item>
    </derivirana_varijabla>
  </DomainObject.Predmet.SudioniciListNaziv>
  <DomainObject.Predmet.SudioniciListAdressOIB>
    <izvorni_sadrzaj>
      <item>FINA  Rijeka, OIB 85821130368, Frana Kurelca 8,51000 Rijeka</item>
      <item>KAMP MASLINA d.o.o., OIB 85950153151, Trg ružmarina 9,51512 Njivice</item>
    </izvorni_sadrzaj>
    <derivirana_varijabla naziv="DomainObject.Predmet.SudioniciListAdressOIB_1">
      <item>FINA  Rijeka, OIB 85821130368, Frana Kurelca 8,51000 Rijeka</item>
      <item>KAMP MASLINA d.o.o., OIB 85950153151, Trg ružmarina 9,51512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85950153151</item>
    </izvorni_sadrzaj>
    <derivirana_varijabla naziv="DomainObject.Predmet.SudioniciListNazivOIB_1">
      <item>, OIB 85821130368</item>
      <item>, OIB 85950153151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1356</properties:Characters>
  <properties:Lines>33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2018-12-18T09:54:00Z</dcterms:created>
  <dc:creator>Marlena Redžaj</dc:creator>
  <cp:lastModifiedBy>Marlena Redžaj</cp:lastModifiedBy>
  <cp:lastPrinted>2018-12-12T12:52:00Z</cp:lastPrinted>
  <dcterms:modified xmlns:xsi="http://www.w3.org/2001/XMLSchema-instance" xsi:type="dcterms:W3CDTF">2018-12-18T09:55:00Z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(662.18.docx)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