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9604" w14:paraId="f989604" w:rsidRDefault="008110D2" w:rsidP="008110D2" w:rsidR="008110D2" w:rsidRPr="002F0315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 w:rsidRPr="002F0315">
        <w:tab/>
        <w:t xml:space="preserve"> </w:t>
      </w:r>
      <w:r w:rsidRPr="002F0315"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10D2" w:rsidP="008110D2" w:rsidR="008110D2" w:rsidRPr="002F0315">
      <w:pPr>
        <w:rPr>
          <w:lang w:eastAsia="en-US"/>
        </w:rPr>
      </w:pPr>
      <w:r w:rsidRPr="002F0315">
        <w:rPr>
          <w:lang w:eastAsia="en-US"/>
        </w:rPr>
        <w:t xml:space="preserve">    Republika Hrvatska</w:t>
      </w:r>
    </w:p>
    <w:p w:rsidRDefault="008110D2" w:rsidP="008110D2" w:rsidR="008110D2" w:rsidRPr="002F0315">
      <w:pPr>
        <w:rPr>
          <w:lang w:eastAsia="en-US"/>
        </w:rPr>
      </w:pPr>
      <w:r w:rsidRPr="002F0315">
        <w:rPr>
          <w:lang w:eastAsia="en-US"/>
        </w:rPr>
        <w:t>Trgovački sud u Osijeku</w:t>
      </w:r>
    </w:p>
    <w:p w:rsidRDefault="008110D2" w:rsidP="008110D2" w:rsidR="008110D2" w:rsidRPr="002F0315">
      <w:r w:rsidRPr="002F0315">
        <w:rPr>
          <w:lang w:eastAsia="en-US"/>
        </w:rPr>
        <w:t xml:space="preserve">   Osijek, Zagrebačka 2</w:t>
      </w:r>
    </w:p>
    <w:p w:rsidRDefault="008110D2" w:rsidP="008110D2" w:rsidR="008110D2" w:rsidRPr="002F0315"/>
    <w:p w:rsidRDefault="008110D2" w:rsidP="008110D2" w:rsidR="008110D2" w:rsidRPr="002F0315"/>
    <w:p w:rsidRDefault="008110D2" w:rsidP="008110D2" w:rsidR="008110D2" w:rsidRPr="002F0315">
      <w:pPr>
        <w:jc w:val="center"/>
      </w:pPr>
      <w:r w:rsidRPr="002F0315">
        <w:t>R E P U B L I K A  H R V A T S K A</w:t>
      </w:r>
    </w:p>
    <w:p w:rsidRDefault="008110D2" w:rsidP="008110D2" w:rsidR="008110D2" w:rsidRPr="002F0315">
      <w:pPr>
        <w:jc w:val="center"/>
      </w:pPr>
      <w:r w:rsidRPr="002F0315">
        <w:t>Z A K L J U Č A K</w:t>
      </w:r>
    </w:p>
    <w:p w:rsidRDefault="008110D2" w:rsidP="008110D2" w:rsidR="008110D2" w:rsidRPr="002F0315">
      <w:pPr>
        <w:jc w:val="both"/>
      </w:pPr>
    </w:p>
    <w:p w:rsidRDefault="008110D2" w:rsidP="008110D2" w:rsidR="008110D2" w:rsidRPr="002F0315">
      <w:pPr>
        <w:jc w:val="both"/>
      </w:pPr>
    </w:p>
    <w:p w:rsidRDefault="008110D2" w:rsidP="008110D2" w:rsidR="008110D2" w:rsidRPr="002F0315">
      <w:pPr>
        <w:ind w:firstLine="708"/>
        <w:jc w:val="both"/>
      </w:pPr>
      <w:r w:rsidRPr="002F0315">
        <w:t>Trgovački sud u Osijeku, po stečajnom sucu mr. sc. Borisu Vukoviću</w:t>
      </w:r>
      <w:r w:rsidRPr="002F0315">
        <w:rPr>
          <w:color w:val="000000"/>
        </w:rPr>
        <w:t xml:space="preserve">, </w:t>
      </w:r>
      <w:r w:rsidRPr="002F0315">
        <w:t>u stečajnom postupku nad stečajnim dužnikom HEREDITAS d.o.o. u stečaju, Vukovar, Grgura Ninskog 6, MBS: 030099421, OIB: 55876152223, dana 20. prosinca 2018. godine</w:t>
      </w:r>
    </w:p>
    <w:p w:rsidRDefault="008110D2" w:rsidP="008110D2" w:rsidR="008110D2" w:rsidRPr="002F0315">
      <w:pPr>
        <w:ind w:firstLine="708"/>
        <w:jc w:val="both"/>
      </w:pPr>
      <w:r w:rsidRPr="002F0315">
        <w:t xml:space="preserve"> </w:t>
      </w:r>
    </w:p>
    <w:p w:rsidRDefault="008110D2" w:rsidP="008110D2" w:rsidR="008110D2" w:rsidRPr="002F0315">
      <w:pPr>
        <w:jc w:val="both"/>
      </w:pPr>
    </w:p>
    <w:p w:rsidRDefault="008110D2" w:rsidP="008110D2" w:rsidR="008110D2" w:rsidRPr="002F0315">
      <w:pPr>
        <w:jc w:val="center"/>
      </w:pPr>
      <w:r w:rsidRPr="002F0315">
        <w:t>z a k l j u č i o  j e</w:t>
      </w:r>
    </w:p>
    <w:p w:rsidRDefault="008110D2" w:rsidP="008110D2" w:rsidR="008110D2" w:rsidRPr="002F0315">
      <w:pPr>
        <w:jc w:val="both"/>
      </w:pPr>
    </w:p>
    <w:p w:rsidRDefault="00F911B2" w:rsidP="00F46C41" w:rsidR="00041092" w:rsidRPr="002F0315">
      <w:pPr>
        <w:jc w:val="center"/>
      </w:pPr>
      <w:r w:rsidRPr="002F0315">
        <w:tab/>
      </w:r>
      <w:r w:rsidRPr="002F0315">
        <w:tab/>
      </w:r>
      <w:r w:rsidRPr="002F0315">
        <w:tab/>
      </w:r>
    </w:p>
    <w:p w:rsidRDefault="00872A1F" w:rsidP="00DB13BD" w:rsidR="008110D2">
      <w:pPr>
        <w:ind w:firstLine="708"/>
        <w:jc w:val="both"/>
      </w:pPr>
      <w:r w:rsidRPr="002F0315">
        <w:t>Određuje se ročište radi utvrđivanja vrijednosti nekretnina dužnika</w:t>
      </w:r>
      <w:r w:rsidRPr="002F0315">
        <w:rPr>
          <w:b/>
        </w:rPr>
        <w:t xml:space="preserve"> </w:t>
      </w:r>
      <w:r w:rsidR="008110D2" w:rsidRPr="002F0315">
        <w:t>HEREDITAS d.o.o. u stečaju, Vukovar, Grgura Ninskog 6, MBS: 030099421, OIB: 55876152223</w:t>
      </w:r>
      <w:r w:rsidRPr="002F0315">
        <w:t xml:space="preserve">, na kojima postoji </w:t>
      </w:r>
      <w:r w:rsidR="006F70B5" w:rsidRPr="002F0315">
        <w:t xml:space="preserve"> </w:t>
      </w:r>
      <w:proofErr w:type="spellStart"/>
      <w:r w:rsidRPr="002F0315">
        <w:t>razlučno</w:t>
      </w:r>
      <w:proofErr w:type="spellEnd"/>
      <w:r w:rsidRPr="002F0315">
        <w:t xml:space="preserve"> pravo vjerovnika za dan </w:t>
      </w:r>
    </w:p>
    <w:p w:rsidRDefault="00D714A2" w:rsidP="00DB13BD" w:rsidR="00D714A2" w:rsidRPr="002F0315">
      <w:pPr>
        <w:ind w:firstLine="708"/>
        <w:jc w:val="both"/>
      </w:pPr>
    </w:p>
    <w:p w:rsidRDefault="008110D2" w:rsidP="008110D2" w:rsidR="008110D2">
      <w:pPr>
        <w:ind w:firstLine="708"/>
        <w:jc w:val="center"/>
        <w:rPr>
          <w:b/>
        </w:rPr>
      </w:pPr>
      <w:r w:rsidRPr="002F0315">
        <w:rPr>
          <w:b/>
        </w:rPr>
        <w:t>12. veljače 2019</w:t>
      </w:r>
      <w:r w:rsidR="00872A1F" w:rsidRPr="002F0315">
        <w:rPr>
          <w:b/>
        </w:rPr>
        <w:t xml:space="preserve">. godine u </w:t>
      </w:r>
      <w:r w:rsidRPr="002F0315">
        <w:rPr>
          <w:b/>
        </w:rPr>
        <w:t>10,20</w:t>
      </w:r>
      <w:r w:rsidR="00872A1F" w:rsidRPr="002F0315">
        <w:rPr>
          <w:b/>
        </w:rPr>
        <w:t xml:space="preserve"> sati</w:t>
      </w:r>
    </w:p>
    <w:p w:rsidRDefault="00D714A2" w:rsidP="008110D2" w:rsidR="00D714A2" w:rsidRPr="002F0315">
      <w:pPr>
        <w:ind w:firstLine="708"/>
        <w:jc w:val="center"/>
      </w:pPr>
    </w:p>
    <w:p w:rsidRDefault="009A7275" w:rsidP="008110D2" w:rsidR="008110D2" w:rsidRPr="002F0315">
      <w:pPr>
        <w:ind w:firstLine="708"/>
        <w:jc w:val="center"/>
      </w:pPr>
      <w:r w:rsidRPr="002F0315">
        <w:rPr>
          <w:b/>
        </w:rPr>
        <w:t>u prostorijama Trgovačkog suda u Osijeku, Zagrebačka 2, soba br. 23/I</w:t>
      </w:r>
    </w:p>
    <w:p w:rsidRDefault="008110D2" w:rsidP="008110D2" w:rsidR="008110D2" w:rsidRPr="002F0315">
      <w:pPr>
        <w:ind w:firstLine="708"/>
        <w:jc w:val="center"/>
      </w:pPr>
    </w:p>
    <w:p w:rsidRDefault="00872A1F" w:rsidP="00DB13BD" w:rsidR="00872A1F" w:rsidRPr="002F0315">
      <w:pPr>
        <w:ind w:firstLine="708"/>
        <w:jc w:val="both"/>
      </w:pPr>
      <w:r w:rsidRPr="002F0315">
        <w:t>na koje se dostavom ovog zaključka pozivaju:</w:t>
      </w:r>
    </w:p>
    <w:p w:rsidRDefault="00DB13BD" w:rsidP="008110D2" w:rsidR="00DB13BD" w:rsidRPr="002F0315">
      <w:pPr>
        <w:jc w:val="both"/>
      </w:pPr>
    </w:p>
    <w:p w:rsidRDefault="008110D2" w:rsidP="008110D2" w:rsidR="008110D2" w:rsidRPr="002F0315">
      <w:pPr>
        <w:ind w:left="705"/>
        <w:jc w:val="both"/>
      </w:pPr>
      <w:r w:rsidRPr="002F0315">
        <w:t>-</w:t>
      </w:r>
      <w:r w:rsidRPr="002F0315">
        <w:tab/>
        <w:t>stečajni upravitelj</w:t>
      </w:r>
      <w:r w:rsidR="002F0315" w:rsidRPr="002F0315">
        <w:t xml:space="preserve"> </w:t>
      </w:r>
      <w:r w:rsidR="002F0315">
        <w:t xml:space="preserve">Sanela </w:t>
      </w:r>
      <w:proofErr w:type="spellStart"/>
      <w:r w:rsidR="002F0315">
        <w:t>Kučar</w:t>
      </w:r>
      <w:proofErr w:type="spellEnd"/>
      <w:r w:rsidR="002F0315">
        <w:t xml:space="preserve">, Osijek, Josipa </w:t>
      </w:r>
      <w:proofErr w:type="spellStart"/>
      <w:r w:rsidR="002F0315">
        <w:t>Jurja</w:t>
      </w:r>
      <w:proofErr w:type="spellEnd"/>
      <w:r w:rsidR="002F0315">
        <w:t xml:space="preserve"> Strossmayera 37</w:t>
      </w:r>
    </w:p>
    <w:p w:rsidRDefault="008110D2" w:rsidP="008110D2" w:rsidR="008110D2" w:rsidRPr="002F0315">
      <w:pPr>
        <w:ind w:left="705"/>
        <w:jc w:val="both"/>
      </w:pPr>
      <w:r w:rsidRPr="002F0315">
        <w:t>-</w:t>
      </w:r>
      <w:r w:rsidRPr="002F0315">
        <w:tab/>
      </w:r>
      <w:proofErr w:type="spellStart"/>
      <w:r w:rsidRPr="002F0315">
        <w:t>razlučni</w:t>
      </w:r>
      <w:proofErr w:type="spellEnd"/>
      <w:r w:rsidRPr="002F0315">
        <w:t xml:space="preserve"> vjerovnici: </w:t>
      </w:r>
    </w:p>
    <w:p w:rsidRDefault="002F0315" w:rsidP="002F0315" w:rsidR="008110D2" w:rsidRPr="002F0315">
      <w:pPr>
        <w:ind w:firstLine="3" w:left="1413"/>
        <w:jc w:val="both"/>
      </w:pPr>
      <w:r>
        <w:t xml:space="preserve">- </w:t>
      </w:r>
      <w:proofErr w:type="spellStart"/>
      <w:r w:rsidR="008110D2" w:rsidRPr="002F0315">
        <w:t>Addiko</w:t>
      </w:r>
      <w:proofErr w:type="spellEnd"/>
      <w:r w:rsidR="008110D2" w:rsidRPr="002F0315">
        <w:t xml:space="preserve"> </w:t>
      </w:r>
      <w:proofErr w:type="spellStart"/>
      <w:r w:rsidR="008110D2" w:rsidRPr="002F0315">
        <w:t>bank</w:t>
      </w:r>
      <w:proofErr w:type="spellEnd"/>
      <w:r w:rsidR="008110D2" w:rsidRPr="002F0315">
        <w:t xml:space="preserve"> d.d.. Zagreb, Slavonska avenija 6</w:t>
      </w:r>
    </w:p>
    <w:p w:rsidRDefault="002F0315" w:rsidP="002F0315" w:rsidR="008110D2" w:rsidRPr="002F0315">
      <w:pPr>
        <w:ind w:firstLine="3" w:left="1410"/>
        <w:jc w:val="both"/>
      </w:pPr>
      <w:r>
        <w:t xml:space="preserve">- </w:t>
      </w:r>
      <w:r w:rsidR="008110D2" w:rsidRPr="002F0315">
        <w:t>RH Ministarstvo financija po ŽDO GUO Osijek,</w:t>
      </w:r>
    </w:p>
    <w:p w:rsidRDefault="008110D2" w:rsidP="008110D2" w:rsidR="008110D2" w:rsidRPr="002F0315">
      <w:pPr>
        <w:ind w:left="705"/>
        <w:jc w:val="both"/>
      </w:pPr>
    </w:p>
    <w:p w:rsidRDefault="00293017" w:rsidP="005257DA" w:rsidR="00DC2A67" w:rsidRPr="002F0315">
      <w:pPr>
        <w:jc w:val="both"/>
      </w:pPr>
      <w:r w:rsidRPr="002F0315">
        <w:tab/>
      </w:r>
      <w:r w:rsidRPr="002F0315">
        <w:tab/>
      </w:r>
      <w:r w:rsidRPr="002F0315">
        <w:tab/>
      </w:r>
      <w:r w:rsidRPr="002F0315">
        <w:tab/>
      </w:r>
      <w:r w:rsidR="00DC2A67" w:rsidRPr="002F0315">
        <w:t>U Osijeku</w:t>
      </w:r>
      <w:r w:rsidR="009C1C36" w:rsidRPr="002F0315">
        <w:t xml:space="preserve">, </w:t>
      </w:r>
      <w:r w:rsidR="008110D2" w:rsidRPr="002F0315">
        <w:t>20. prosinca 2018.</w:t>
      </w:r>
    </w:p>
    <w:p w:rsidRDefault="00D378AB" w:rsidP="00687A19" w:rsidR="00DC2A67" w:rsidRPr="002F0315">
      <w:pPr>
        <w:ind w:firstLine="708" w:left="1416"/>
        <w:jc w:val="both"/>
      </w:pPr>
      <w:r w:rsidRPr="002F0315">
        <w:t xml:space="preserve"> </w:t>
      </w:r>
    </w:p>
    <w:p w:rsidRDefault="00F911B2" w:rsidR="00DC2A67" w:rsidRPr="002F0315">
      <w:pPr>
        <w:pStyle w:val="Naslov2"/>
        <w:rPr>
          <w:b w:val="false"/>
          <w:bCs w:val="false"/>
        </w:rPr>
      </w:pPr>
      <w:r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C2A67" w:rsidRPr="002F0315">
        <w:rPr>
          <w:b w:val="false"/>
          <w:bCs w:val="false"/>
        </w:rPr>
        <w:tab/>
      </w:r>
      <w:r w:rsidR="00D378AB" w:rsidRPr="002F0315">
        <w:rPr>
          <w:b w:val="false"/>
          <w:bCs w:val="false"/>
        </w:rPr>
        <w:tab/>
        <w:t>STEČAJNI SUDAC:</w:t>
      </w:r>
    </w:p>
    <w:p w:rsidRDefault="00F911B2" w:rsidR="00687A19" w:rsidRPr="002F0315">
      <w:pPr>
        <w:jc w:val="both"/>
      </w:pPr>
      <w:r w:rsidRPr="002F0315">
        <w:tab/>
      </w:r>
      <w:r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</w:r>
      <w:r w:rsidR="000C4699" w:rsidRPr="002F0315">
        <w:tab/>
        <w:t xml:space="preserve">      </w:t>
      </w:r>
      <w:r w:rsidR="009712AC" w:rsidRPr="002F0315">
        <w:t xml:space="preserve">     </w:t>
      </w:r>
      <w:r w:rsidR="000C4699" w:rsidRPr="002F0315">
        <w:t xml:space="preserve">mr. sc. </w:t>
      </w:r>
      <w:r w:rsidR="009712AC" w:rsidRPr="002F0315">
        <w:t>Boris Vuković</w:t>
      </w:r>
    </w:p>
    <w:p w:rsidRDefault="00081484" w:rsidR="00081484" w:rsidRPr="002F0315">
      <w:pPr>
        <w:jc w:val="both"/>
      </w:pPr>
    </w:p>
    <w:p w:rsidRDefault="00081484" w:rsidR="00081484" w:rsidRPr="002F0315">
      <w:pPr>
        <w:jc w:val="both"/>
      </w:pPr>
    </w:p>
    <w:p w:rsidRDefault="008D1D1B" w:rsidR="00041092" w:rsidRPr="002F0315">
      <w:pPr>
        <w:jc w:val="both"/>
      </w:pPr>
      <w:r w:rsidRPr="002F0315">
        <w:t>Zapisničar: Danijela Špeletić</w:t>
      </w:r>
    </w:p>
    <w:p w:rsidRDefault="00912E7E" w:rsidR="00912E7E" w:rsidRPr="002F0315">
      <w:pPr>
        <w:jc w:val="both"/>
      </w:pPr>
    </w:p>
    <w:p w:rsidRDefault="00687A19" w:rsidR="00687A19" w:rsidRPr="002F0315">
      <w:pPr>
        <w:jc w:val="both"/>
      </w:pPr>
      <w:r w:rsidRPr="002F0315">
        <w:t>DNA:</w:t>
      </w:r>
    </w:p>
    <w:p w:rsidRDefault="008110D2" w:rsidP="008110D2" w:rsidR="008110D2" w:rsidRPr="002F0315">
      <w:pPr>
        <w:pStyle w:val="Tijeloteksta"/>
        <w:numPr>
          <w:ilvl w:val="0"/>
          <w:numId w:val="15"/>
        </w:numPr>
        <w:rPr>
          <w:color w:val="000000"/>
        </w:rPr>
      </w:pPr>
      <w:r w:rsidRPr="002F0315">
        <w:rPr>
          <w:color w:val="000000"/>
        </w:rPr>
        <w:t xml:space="preserve">e- </w:t>
      </w:r>
      <w:proofErr w:type="spellStart"/>
      <w:r w:rsidRPr="002F0315">
        <w:rPr>
          <w:color w:val="000000"/>
        </w:rPr>
        <w:t>ogl</w:t>
      </w:r>
      <w:proofErr w:type="spellEnd"/>
      <w:r w:rsidRPr="002F0315">
        <w:rPr>
          <w:color w:val="000000"/>
        </w:rPr>
        <w:t xml:space="preserve">. ploča suda </w:t>
      </w:r>
    </w:p>
    <w:p w:rsidRDefault="008110D2" w:rsidP="008110D2" w:rsidR="008110D2" w:rsidRPr="002F0315">
      <w:pPr>
        <w:pStyle w:val="Tijeloteksta"/>
        <w:numPr>
          <w:ilvl w:val="0"/>
          <w:numId w:val="15"/>
        </w:numPr>
        <w:rPr>
          <w:color w:val="000000"/>
        </w:rPr>
      </w:pPr>
      <w:r w:rsidRPr="002F0315">
        <w:rPr>
          <w:color w:val="000000"/>
        </w:rPr>
        <w:t>stečajni upravitelj</w:t>
      </w:r>
      <w:r w:rsidR="002F0315" w:rsidRPr="002F0315">
        <w:t xml:space="preserve"> </w:t>
      </w:r>
      <w:r w:rsidR="002F0315">
        <w:t xml:space="preserve">Sanela </w:t>
      </w:r>
      <w:proofErr w:type="spellStart"/>
      <w:r w:rsidR="002F0315">
        <w:t>Kučar</w:t>
      </w:r>
      <w:proofErr w:type="spellEnd"/>
      <w:r w:rsidR="002F0315">
        <w:t xml:space="preserve">, Osijek, Josipa </w:t>
      </w:r>
      <w:proofErr w:type="spellStart"/>
      <w:r w:rsidR="002F0315">
        <w:t>Jurja</w:t>
      </w:r>
      <w:proofErr w:type="spellEnd"/>
      <w:r w:rsidR="002F0315">
        <w:t xml:space="preserve"> Strossmayera 37</w:t>
      </w:r>
    </w:p>
    <w:p w:rsidRDefault="008110D2" w:rsidP="008110D2" w:rsidR="008110D2" w:rsidRPr="002F0315">
      <w:pPr>
        <w:pStyle w:val="Tijeloteksta"/>
        <w:numPr>
          <w:ilvl w:val="0"/>
          <w:numId w:val="15"/>
        </w:numPr>
        <w:rPr>
          <w:color w:val="000000"/>
        </w:rPr>
      </w:pPr>
      <w:proofErr w:type="spellStart"/>
      <w:r w:rsidRPr="002F0315">
        <w:rPr>
          <w:color w:val="000000"/>
        </w:rPr>
        <w:t>razlučni</w:t>
      </w:r>
      <w:proofErr w:type="spellEnd"/>
      <w:r w:rsidRPr="002F0315">
        <w:rPr>
          <w:color w:val="000000"/>
        </w:rPr>
        <w:t xml:space="preserve"> vjerovnici: </w:t>
      </w:r>
    </w:p>
    <w:p w:rsidRDefault="008110D2" w:rsidP="008110D2" w:rsidR="008110D2" w:rsidRPr="002F0315">
      <w:pPr>
        <w:pStyle w:val="Tijeloteksta"/>
        <w:ind w:left="1080"/>
        <w:rPr>
          <w:color w:val="000000"/>
        </w:rPr>
      </w:pPr>
      <w:proofErr w:type="spellStart"/>
      <w:r w:rsidRPr="002F0315">
        <w:rPr>
          <w:color w:val="000000"/>
        </w:rPr>
        <w:t>Addiko</w:t>
      </w:r>
      <w:proofErr w:type="spellEnd"/>
      <w:r w:rsidRPr="002F0315">
        <w:rPr>
          <w:color w:val="000000"/>
        </w:rPr>
        <w:t xml:space="preserve"> </w:t>
      </w:r>
      <w:proofErr w:type="spellStart"/>
      <w:r w:rsidRPr="002F0315">
        <w:rPr>
          <w:color w:val="000000"/>
        </w:rPr>
        <w:t>bank</w:t>
      </w:r>
      <w:proofErr w:type="spellEnd"/>
      <w:r w:rsidRPr="002F0315">
        <w:rPr>
          <w:color w:val="000000"/>
        </w:rPr>
        <w:t xml:space="preserve"> d.d.. Zagreb, Slavonska avenija 6</w:t>
      </w:r>
    </w:p>
    <w:p w:rsidRDefault="008110D2" w:rsidP="008110D2" w:rsidR="008110D2" w:rsidRPr="002F0315">
      <w:pPr>
        <w:pStyle w:val="Tijeloteksta"/>
        <w:ind w:left="1080"/>
        <w:rPr>
          <w:color w:val="000000"/>
        </w:rPr>
      </w:pPr>
      <w:r w:rsidRPr="002F0315">
        <w:rPr>
          <w:color w:val="000000"/>
        </w:rPr>
        <w:t>RH Ministarstvo financija po ŽDO GUO Osijek,</w:t>
      </w:r>
    </w:p>
    <w:p w:rsidRDefault="008110D2" w:rsidP="008110D2" w:rsidR="00687A19" w:rsidRPr="002F0315">
      <w:pPr>
        <w:pStyle w:val="Tijeloteksta"/>
        <w:numPr>
          <w:ilvl w:val="0"/>
          <w:numId w:val="15"/>
        </w:numPr>
      </w:pPr>
      <w:r w:rsidRPr="002F0315">
        <w:rPr>
          <w:color w:val="000000"/>
        </w:rPr>
        <w:t>R 12.02.2019 u 10,20 sati</w:t>
      </w:r>
    </w:p>
    <w:sectPr w:rsidSect="00C567D1" w:rsidR="00687A19" w:rsidRPr="002F031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EFE" w:rsidR="006D2EFE">
      <w:r>
        <w:separator/>
      </w:r>
    </w:p>
  </w:endnote>
  <w:endnote w:id="0" w:type="continuationSeparator">
    <w:p w:rsidRDefault="006D2EFE" w:rsidR="006D2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EFE" w:rsidR="006D2EFE">
      <w:r>
        <w:separator/>
      </w:r>
    </w:p>
  </w:footnote>
  <w:footnote w:id="0" w:type="continuationSeparator">
    <w:p w:rsidRDefault="006D2EFE" w:rsidR="006D2E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02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33044" w:rsidR="00433044">
    <w:pPr>
      <w:jc w:val="right"/>
    </w:pPr>
    <w:r>
      <w:tab/>
    </w:r>
    <w:r>
      <w:tab/>
    </w:r>
    <w:r w:rsidR="00433044">
      <w:t>7 St-18/17-22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ED0" w:rsidP="00271ED0" w:rsidR="00271ED0">
    <w:pPr>
      <w:jc w:val="right"/>
    </w:pPr>
    <w:r>
      <w:t>Poslovni broj: 7 St-196/18-44</w:t>
    </w: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56B05746"/>
    <w:multiLevelType w:val="hybridMultilevel"/>
    <w:tmpl w:val="EFDC56D2"/>
    <w:lvl w:tplc="03205226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1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9092994"/>
    <w:multiLevelType w:val="hybridMultilevel"/>
    <w:tmpl w:val="69C2B52E"/>
    <w:lvl w:tplc="320695C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6"/>
  </w:num>
  <w:num w:numId="11">
    <w:abstractNumId w:val="7"/>
  </w:num>
  <w:num w:numId="12">
    <w:abstractNumId w:val="13"/>
  </w:num>
  <w:num w:numId="13">
    <w:abstractNumId w:val="9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4D56"/>
    <w:rsid w:val="00066089"/>
    <w:rsid w:val="00066D3A"/>
    <w:rsid w:val="00071B21"/>
    <w:rsid w:val="000726FE"/>
    <w:rsid w:val="00081484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1908"/>
    <w:rsid w:val="00270975"/>
    <w:rsid w:val="00271ED0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0315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59CD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E0AFE"/>
    <w:rsid w:val="004F4EBF"/>
    <w:rsid w:val="004F62DE"/>
    <w:rsid w:val="0050082C"/>
    <w:rsid w:val="0050172E"/>
    <w:rsid w:val="00502350"/>
    <w:rsid w:val="0050699A"/>
    <w:rsid w:val="00507F72"/>
    <w:rsid w:val="00520104"/>
    <w:rsid w:val="005257DA"/>
    <w:rsid w:val="0053422D"/>
    <w:rsid w:val="005355BA"/>
    <w:rsid w:val="00537F04"/>
    <w:rsid w:val="00543045"/>
    <w:rsid w:val="00563213"/>
    <w:rsid w:val="005642B5"/>
    <w:rsid w:val="00571EB4"/>
    <w:rsid w:val="00572080"/>
    <w:rsid w:val="00576C91"/>
    <w:rsid w:val="005807EA"/>
    <w:rsid w:val="005874FF"/>
    <w:rsid w:val="00592054"/>
    <w:rsid w:val="00592389"/>
    <w:rsid w:val="00594E06"/>
    <w:rsid w:val="00597F84"/>
    <w:rsid w:val="005A73F6"/>
    <w:rsid w:val="005B0DFA"/>
    <w:rsid w:val="005B32E2"/>
    <w:rsid w:val="005B7351"/>
    <w:rsid w:val="005C4528"/>
    <w:rsid w:val="005C5A85"/>
    <w:rsid w:val="005C5FEF"/>
    <w:rsid w:val="005D169F"/>
    <w:rsid w:val="005D63CA"/>
    <w:rsid w:val="005D7113"/>
    <w:rsid w:val="005D7E5F"/>
    <w:rsid w:val="005E0289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1CDE"/>
    <w:rsid w:val="006D2EFE"/>
    <w:rsid w:val="006D4F1E"/>
    <w:rsid w:val="006E19C7"/>
    <w:rsid w:val="006F4348"/>
    <w:rsid w:val="006F70B5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2869"/>
    <w:rsid w:val="0080387D"/>
    <w:rsid w:val="00805612"/>
    <w:rsid w:val="008110D2"/>
    <w:rsid w:val="0081213F"/>
    <w:rsid w:val="008172AE"/>
    <w:rsid w:val="00823302"/>
    <w:rsid w:val="00824BF6"/>
    <w:rsid w:val="008308BB"/>
    <w:rsid w:val="00832FF2"/>
    <w:rsid w:val="008345A7"/>
    <w:rsid w:val="00835928"/>
    <w:rsid w:val="008423C6"/>
    <w:rsid w:val="00842B56"/>
    <w:rsid w:val="00844311"/>
    <w:rsid w:val="00851D2C"/>
    <w:rsid w:val="00872A1F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2A3"/>
    <w:rsid w:val="008F08B1"/>
    <w:rsid w:val="008F536E"/>
    <w:rsid w:val="00901399"/>
    <w:rsid w:val="009053BB"/>
    <w:rsid w:val="00905A55"/>
    <w:rsid w:val="00910BE9"/>
    <w:rsid w:val="00912E7E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0B44"/>
    <w:rsid w:val="009712AC"/>
    <w:rsid w:val="009729B6"/>
    <w:rsid w:val="00984378"/>
    <w:rsid w:val="009873AC"/>
    <w:rsid w:val="0099202C"/>
    <w:rsid w:val="009A29B4"/>
    <w:rsid w:val="009A2CFB"/>
    <w:rsid w:val="009A2FE1"/>
    <w:rsid w:val="009A7275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1AB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5754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C4432"/>
    <w:rsid w:val="00BD0DFD"/>
    <w:rsid w:val="00BD34A3"/>
    <w:rsid w:val="00BD4A0F"/>
    <w:rsid w:val="00BD4E50"/>
    <w:rsid w:val="00BD6DD3"/>
    <w:rsid w:val="00BE30E0"/>
    <w:rsid w:val="00BF4EE8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14A2"/>
    <w:rsid w:val="00D75DA6"/>
    <w:rsid w:val="00D8111E"/>
    <w:rsid w:val="00D90165"/>
    <w:rsid w:val="00DA0994"/>
    <w:rsid w:val="00DA0F57"/>
    <w:rsid w:val="00DA4365"/>
    <w:rsid w:val="00DA74CE"/>
    <w:rsid w:val="00DB06D6"/>
    <w:rsid w:val="00DB13BD"/>
    <w:rsid w:val="00DB499E"/>
    <w:rsid w:val="00DB4B72"/>
    <w:rsid w:val="00DB7DDD"/>
    <w:rsid w:val="00DC043A"/>
    <w:rsid w:val="00DC1D90"/>
    <w:rsid w:val="00DC2A67"/>
    <w:rsid w:val="00DC3E7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3E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3E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E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E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E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B1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3E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3E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E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E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E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86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810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61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988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HEREDITAS društvo s ograničenom odgovornošću za trgovinu i usluge zastupanog po punomoćniku Ana Čolaković</izvorni_sadrzaj>
    <derivirana_varijabla naziv="DomainObject.Predmet.ProtustrankaFormated_1">  HEREDITAS društvo s ograničenom odgovornošću za trgovinu i usluge zastupanog po punomoćniku Ana Čolaković</derivirana_varijabla>
  </DomainObject.Predmet.ProtustrankaFormated>
  <DomainObject.Predmet.ProtustrankaFormatedOIB>
    <izvorni_sadrzaj>  HEREDITAS društvo s ograničenom odgovornošću za trgovinu i usluge, OIB 55876152223 zastupanog po punomoćniku Ana Čolaković</izvorni_sadrzaj>
    <derivirana_varijabla naziv="DomainObject.Predmet.ProtustrankaFormatedOIB_1">  HEREDITAS društvo s ograničenom odgovornošću za trgovinu i usluge, OIB 55876152223 zastupanog po punomoćniku Ana Čolaković</derivirana_varijabla>
  </DomainObject.Predmet.ProtustrankaFormatedOIB>
  <DomainObject.Predmet.ProtustrankaFormatedWithAdress>
    <izvorni_sadrzaj> HEREDITAS društvo s ograničenom odgovornošću za trgovinu i usluge, Grgura Ninskog 6, 32000 Vukovar zastupanog po punomoćniku Ana Čolaković</izvorni_sadrzaj>
    <derivirana_varijabla naziv="DomainObject.Predmet.ProtustrankaFormatedWithAdress_1"> HEREDITAS društvo s ograničenom odgovornošću za trgovinu i usluge, Grgura Ninskog 6, 32000 Vukovar zastupanog po punomoćniku Ana Čolaković</derivirana_varijabla>
  </DomainObject.Predmet.ProtustrankaFormatedWithAdress>
  <DomainObject.Predmet.ProtustrankaFormatedWithAdressOIB>
    <izvorni_sadrzaj> HEREDITAS društvo s ograničenom odgovornošću za trgovinu i usluge, OIB 55876152223, Grgura Ninskog 6, 32000 Vukovar zastupanog po punomoćniku Ana Čolaković</izvorni_sadrzaj>
    <derivirana_varijabla naziv="DomainObject.Predmet.ProtustrankaFormatedWithAdressOIB_1"> HEREDITAS društvo s ograničenom odgovornošću za trgovinu i usluge, OIB 55876152223, Grgura Ninskog 6, 32000 Vukovar zastupanog po punomoćniku Ana Čolaković</derivirana_varijabla>
  </DomainObject.Predmet.ProtustrankaFormatedWithAdressOIB>
  <DomainObject.Predmet.ProtustrankaWithAdress>
    <izvorni_sadrzaj>HEREDITAS društvo s ograničenom odgovornošću za trgovinu i usluge Grgura Ninskog 6, 32000 Vukovar</izvorni_sadrzaj>
    <derivirana_varijabla naziv="DomainObject.Predmet.ProtustrankaWithAdress_1">HEREDITAS društvo s ograničenom odgovornošću za trgovinu i usluge Grgura Ninskog 6, 32000 Vukovar</derivirana_varijabla>
  </DomainObject.Predmet.ProtustrankaWithAdress>
  <DomainObject.Predmet.ProtustrankaWithAdressOIB>
    <izvorni_sadrzaj>HEREDITAS društvo s ograničenom odgovornošću za trgovinu i usluge, OIB 55876152223, Grgura Ninskog 6, 32000 Vukovar</izvorni_sadrzaj>
    <derivirana_varijabla naziv="DomainObject.Predmet.ProtustrankaWithAdressOIB_1">HEREDITAS društvo s ograničenom odgovornošću za trgovinu i usluge, OIB 55876152223, Grgura Ninskog 6, 32000 Vukovar</derivirana_varijabla>
  </DomainObject.Predmet.ProtustrankaWithAdressOIB>
  <DomainObject.Predmet.ProtustrankaNazivFormated>
    <izvorni_sadrzaj>HEREDITAS društvo s ograničenom odgovornošću za trgovinu i usluge</izvorni_sadrzaj>
    <derivirana_varijabla naziv="DomainObject.Predmet.ProtustrankaNazivFormated_1">HEREDITAS društvo s ograničenom odgovornošću za trgovinu i usluge</derivirana_varijabla>
  </DomainObject.Predmet.ProtustrankaNazivFormated>
  <DomainObject.Predmet.ProtustrankaNazivFormatedOIB>
    <izvorni_sadrzaj>HEREDITAS društvo s ograničenom odgovornošću za trgovinu i usluge, OIB 55876152223</izvorni_sadrzaj>
    <derivirana_varijabla naziv="DomainObject.Predmet.ProtustrankaNazivFormatedOIB_1">HEREDITAS društvo s ograničenom odgovornošću za trgovinu i usluge, OIB 55876152223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HEREDITAS društvo s ograničenom odgovornošću za trgovinu i usluge zastupanog po punomoćniku Ana Čolaković</item>
    </izvorni_sadrzaj>
    <derivirana_varijabla naziv="DomainObject.Predmet.ProtuStrankaListFormated_1">
      <item>HEREDITAS društvo s ograničenom odgovornošću za trgovinu i usluge zastupanog po punomoćniku Ana Čolaković</item>
    </derivirana_varijabla>
  </DomainObject.Predmet.ProtuStrankaListFormated>
  <DomainObject.Predmet.ProtuStrankaListFormatedOIB>
    <izvorni_sadrzaj>
      <item>HEREDITAS društvo s ograničenom odgovornošću za trgovinu i usluge, OIB 55876152223 zastupanog po punomoćniku Ana Čolaković</item>
    </izvorni_sadrzaj>
    <derivirana_varijabla naziv="DomainObject.Predmet.ProtuStrankaListFormatedOIB_1">
      <item>HEREDITAS društvo s ograničenom odgovornošću za trgovinu i usluge, OIB 55876152223 zastupanog po punomoćniku Ana Čolaković</item>
    </derivirana_varijabla>
  </DomainObject.Predmet.ProtuStrankaListFormatedOIB>
  <DomainObject.Predmet.ProtuStrankaListFormatedWithAdress>
    <izvorni_sadrzaj>
      <item>HEREDITAS društvo s ograničenom odgovornošću za trgovinu i usluge, Grgura Ninskog 6, 32000 Vukovar zastupanog po punomoćniku Ana Čolaković</item>
    </izvorni_sadrzaj>
    <derivirana_varijabla naziv="DomainObject.Predmet.ProtuStrankaListFormatedWithAdress_1">
      <item>HEREDITAS društvo s ograničenom odgovornošću za trgovinu i usluge, Grgura Ninskog 6, 32000 Vukovar zastupanog po punomoćniku Ana Čolaković</item>
    </derivirana_varijabla>
  </DomainObject.Predmet.ProtuStrankaListFormatedWithAdress>
  <DomainObject.Predmet.ProtuStrankaListFormatedWithAdressOIB>
    <izvorni_sadrzaj>
      <item>HEREDITAS društvo s ograničenom odgovornošću za trgovinu i usluge, OIB 55876152223, Grgura Ninskog 6, 32000 Vukovar zastupanog po punomoćniku Ana Čolaković</item>
    </izvorni_sadrzaj>
    <derivirana_varijabla naziv="DomainObject.Predmet.ProtuStrankaListFormatedWithAdressOIB_1">
      <item>HEREDITAS društvo s ograničenom odgovornošću za trgovinu i usluge, OIB 55876152223, Grgura Ninskog 6, 32000 Vukovar zastupanog po punomoćniku Ana Čolaković</item>
    </derivirana_varijabla>
  </DomainObject.Predmet.ProtuStrankaListFormatedWithAdressOIB>
  <DomainObject.Predmet.ProtuStrankaListNazivFormated>
    <izvorni_sadrzaj>
      <item>HEREDITAS društvo s ograničenom odgovornošću za trgovinu i usluge</item>
    </izvorni_sadrzaj>
    <derivirana_varijabla naziv="DomainObject.Predmet.ProtuStrankaListNazivFormated_1">
      <item>HEREDITAS društvo s ograničenom odgovornošću za trgovinu i usluge</item>
    </derivirana_varijabla>
  </DomainObject.Predmet.ProtuStrankaListNazivFormated>
  <DomainObject.Predmet.ProtuStrankaListNazivFormatedOIB>
    <izvorni_sadrzaj>
      <item>HEREDITAS društvo s ograničenom odgovornošću za trgovinu i usluge, OIB 55876152223</item>
    </izvorni_sadrzaj>
    <derivirana_varijabla naziv="DomainObject.Predmet.ProtuStrankaListNazivFormatedOIB_1">
      <item>HEREDITAS društvo s ograničenom odgovornošću za trgovinu i usluge, OIB 55876152223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  <item>Ana Čolaković punomoćnica sudionika u postupku HEREDITAS društvo s ograničenom odgovornošću za trgovinu i usluge</item>
    </izvorni_sadrzaj>
    <derivirana_varijabla naziv="DomainObject.Predmet.OstaliListFormated_1">
      <item>Županijsko državno odvjetništvo u Vukovaru punomoćnik sudionika u postupku RH MF POREZNA UPRAVA</item>
      <item>Ana Čolaković punomoćnica sudionika u postupku HEREDITAS društvo s ograničenom odgovornošću za trgovinu i usluge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  <item>Ana Čolaković, OIB 84810992209 punomoćnica sudionika u postupku HEREDITAS društvo s ograničenom odgovornošću za trgovinu i usluge</item>
    </izvorni_sadrzaj>
    <derivirana_varijabla naziv="DomainObject.Predmet.OstaliListFormatedOIB_1">
      <item>Županijsko državno odvjetništvo u Vukovaru, OIB 81618487055 punomoćnik sudionika u postupku RH MF POREZNA UPRAVA</item>
      <item>Ana Čolaković, OIB 84810992209 punomoćnica sudionika u postupku HEREDITAS društvo s ograničenom odgovornošću za trgovinu i usluge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  <item>Ana Čolaković, Kralja Tomislava 52, 32245 Podgrađe punomoćnica sudionika u postupku HEREDITAS društvo s ograničenom odgovornošću za trgovinu i usluge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  <item>Ana Čolaković, Kralja Tomislava 52, 32245 Podgrađe punomoćnica sudionika u postupku HEREDITAS društvo s ograničenom odgovornošću za trgovinu i usluge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  <item>Ana Čolaković, OIB 84810992209, Kralja Tomislava 52, 32245 Podgrađe punomoćnica sudionika u postupku HEREDITAS društvo s ograničenom odgovornošću za trgovinu i usluge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  <item>Ana Čolaković, OIB 84810992209, Kralja Tomislava 52, 32245 Podgrađe punomoćnica sudionika u postupku HEREDITAS društvo s ograničenom odgovornošću za trgovinu i usluge</item>
    </derivirana_varijabla>
  </DomainObject.Predmet.OstaliListFormatedWithAdressOIB>
  <DomainObject.Predmet.OstaliListNazivFormated>
    <izvorni_sadrzaj>
      <item>Županijsko državno odvjetništvo u Vukovaru</item>
      <item>Ana Čolaković</item>
    </izvorni_sadrzaj>
    <derivirana_varijabla naziv="DomainObject.Predmet.OstaliListNazivFormated_1">
      <item>Županijsko državno odvjetništvo u Vukovaru</item>
      <item>Ana Čolaković</item>
    </derivirana_varijabla>
  </DomainObject.Predmet.OstaliListNazivFormated>
  <DomainObject.Predmet.OstaliListNazivFormatedOIB>
    <izvorni_sadrzaj>
      <item>Županijsko državno odvjetništvo u Vukovaru, OIB 81618487055</item>
      <item>Ana Čolaković, OIB 84810992209</item>
    </izvorni_sadrzaj>
    <derivirana_varijabla naziv="DomainObject.Predmet.OstaliListNazivFormatedOIB_1">
      <item>Županijsko državno odvjetništvo u Vukovaru, OIB 81618487055</item>
      <item>Ana Čolaković, OIB 84810992209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HEREDITAS društvo s ograničenom odgovornošću za trgovinu i usluge</izvorni_sadrzaj>
    <derivirana_varijabla naziv="DomainObject.Predmet.ProtustrankaIDrugi_1">HEREDITAS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HEREDITAS društvo s ograničenom odgovornošću za trgovinu i usluge, OIB 55876152223, Grgura Ninskog 6, 32000 Vukovar</izvorni_sadrzaj>
    <derivirana_varijabla naziv="DomainObject.Predmet.ProtustrankaIDrugiAdressOIB_1">HEREDITAS društvo s ograničenom odgovornošću za trgovinu i usluge, OIB 55876152223, Grgura Ninskog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HEREDITAS društvo s ograničenom odgovornošću za trgovinu i usluge</item>
      <item>RH MF POREZNA UPRAVA</item>
      <item>Županijsko državno odvjetništvo u Vukovaru</item>
      <item>Ana Čolaković</item>
    </izvorni_sadrzaj>
    <derivirana_varijabla naziv="DomainObject.Predmet.SudioniciListNaziv_1">
      <item>HEREDITAS društvo s ograničenom odgovornošću za trgovinu i usluge</item>
      <item>RH MF POREZNA UPRAVA</item>
      <item>Županijsko državno odvjetništvo u Vukovaru</item>
      <item>Ana Čolaković</item>
    </derivirana_varijabla>
  </DomainObject.Predmet.SudioniciListNaziv>
  <DomainObject.Predmet.SudioniciListAdressOIB>
    <izvorni_sadrzaj>
      <item>HEREDITAS društvo s ograničenom odgovornošću za trgovinu i usluge, OIB 55876152223, Grgura Ninskog 6,32000 Vukovar</item>
      <item>RH MF POREZNA UPRAVA, OIB 18683136487</item>
      <item>Županijsko državno odvjetništvo u Vukovaru, OIB 81618487055, Ulica Andrije Hebranga 2,32000 Vukovar</item>
      <item>Ana Čolaković, OIB 84810992209, Kralja Tomislava 52,32245 Podgrađe</item>
    </izvorni_sadrzaj>
    <derivirana_varijabla naziv="DomainObject.Predmet.SudioniciListAdressOIB_1">
      <item>HEREDITAS društvo s ograničenom odgovornošću za trgovinu i usluge, OIB 55876152223, Grgura Ninskog 6,32000 Vukovar</item>
      <item>RH MF POREZNA UPRAVA, OIB 18683136487</item>
      <item>Županijsko državno odvjetništvo u Vukovaru, OIB 81618487055, Ulica Andrije Hebranga 2,32000 Vukovar</item>
      <item>Ana Čolaković, OIB 84810992209, Kralja Tomislava 52,32245 Podgrađe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55876152223</item>
      <item>, OIB 18683136487</item>
      <item>, OIB 81618487055</item>
      <item>, OIB 84810992209</item>
    </izvorni_sadrzaj>
    <derivirana_varijabla naziv="DomainObject.Predmet.SudioniciListNazivOIB_1">
      <item>, OIB 55876152223</item>
      <item>, OIB 18683136487</item>
      <item>, OIB 81618487055</item>
      <item>, OIB 84810992209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2018.</izvorni_sadrzaj>
    <derivirana_varijabla naziv="DomainObject.Predmet.DatumZadnjeOdrzaneSudskeRadnje_1">25. rujna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St-196/2018-40</izvorni_sadrzaj>
    <derivirana_varijabla naziv="DomainObject.PredzadnjaOdlukaIzPredmeta.Oznaka_1">St-196/2018-40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215</properties:Words>
  <properties:Characters>1046</properties:Characters>
  <properties:Lines>48</properties:Lines>
  <properties:Paragraphs>26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2018-12-20T08:58:00Z</cp:lastPrinted>
  <dcterms:modified xmlns:xsi="http://www.w3.org/2001/XMLSchema-instance" xsi:type="dcterms:W3CDTF">2018-12-20T09:08:00Z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(196-18 (-44) ZK poziv za R - HEREDITAS.docx)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