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93af2" w14:paraId="7b93af2"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DD15DB">
        <w:rPr>
          <w:sz w:val="24"/>
          <w:szCs w:val="24"/>
        </w:rPr>
        <w:t>70. St-5014</w:t>
      </w:r>
      <w:r w:rsidR="000E5128">
        <w:rPr>
          <w:sz w:val="24"/>
          <w:szCs w:val="24"/>
        </w:rPr>
        <w:t>/201</w:t>
      </w:r>
      <w:r w:rsidR="00DD15DB">
        <w:rPr>
          <w:sz w:val="24"/>
          <w:szCs w:val="24"/>
        </w:rPr>
        <w:t>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B110FE">
      <w:pPr>
        <w:ind w:firstLine="720"/>
        <w:jc w:val="both"/>
        <w:rPr>
          <w:sz w:val="24"/>
          <w:szCs w:val="24"/>
        </w:rPr>
      </w:pPr>
      <w:r w:rsidRPr="00B110FE">
        <w:rPr>
          <w:sz w:val="24"/>
          <w:szCs w:val="24"/>
          <w:lang w:val="pt-BR"/>
        </w:rPr>
        <w:t>Trgovački sud u Zagrebu, po sucu</w:t>
      </w:r>
      <w:r w:rsidR="00FA2A78" w:rsidRPr="00B110FE">
        <w:rPr>
          <w:sz w:val="24"/>
          <w:szCs w:val="24"/>
          <w:lang w:val="pt-BR"/>
        </w:rPr>
        <w:t xml:space="preserve"> Maji Jurovicki</w:t>
      </w:r>
      <w:r w:rsidRPr="00B110FE">
        <w:rPr>
          <w:sz w:val="24"/>
          <w:szCs w:val="24"/>
          <w:lang w:val="pt-BR"/>
        </w:rPr>
        <w:t xml:space="preserve">, u stečajnom postupku u povodu prijedloga predlagatelja FINANCIJSKE AGENCIJE, Zagreb, Ulica grada Vukovara 70, OIB: </w:t>
      </w:r>
      <w:r w:rsidRPr="00B110FE">
        <w:rPr>
          <w:sz w:val="24"/>
          <w:szCs w:val="24"/>
        </w:rPr>
        <w:t>85821130368</w:t>
      </w:r>
      <w:r w:rsidRPr="00B110FE">
        <w:rPr>
          <w:sz w:val="24"/>
          <w:szCs w:val="24"/>
          <w:lang w:val="pt-BR"/>
        </w:rPr>
        <w:t xml:space="preserve">, za otvaranje </w:t>
      </w:r>
      <w:r w:rsidR="00E12852" w:rsidRPr="00B110FE">
        <w:rPr>
          <w:sz w:val="24"/>
          <w:szCs w:val="24"/>
          <w:lang w:val="pt-BR"/>
        </w:rPr>
        <w:t>stečajnog postupka nad dužnikom</w:t>
      </w:r>
      <w:r w:rsidR="006B031D">
        <w:rPr>
          <w:sz w:val="24"/>
          <w:szCs w:val="24"/>
          <w:lang w:val="pt-BR"/>
        </w:rPr>
        <w:t xml:space="preserve"> </w:t>
      </w:r>
      <w:r w:rsidR="006B031D" w:rsidRPr="006B031D">
        <w:rPr>
          <w:sz w:val="24"/>
          <w:szCs w:val="24"/>
          <w:lang w:val="pt-BR"/>
        </w:rPr>
        <w:t>TVORNICA DUHANA VUKOVAR d.o.o.</w:t>
      </w:r>
      <w:r w:rsidR="006B031D">
        <w:rPr>
          <w:sz w:val="24"/>
          <w:szCs w:val="24"/>
          <w:lang w:val="pt-BR"/>
        </w:rPr>
        <w:t xml:space="preserve"> OIB: </w:t>
      </w:r>
      <w:r w:rsidR="006B031D" w:rsidRPr="006B031D">
        <w:rPr>
          <w:sz w:val="24"/>
          <w:szCs w:val="24"/>
          <w:lang w:val="pt-BR"/>
        </w:rPr>
        <w:t>95762166702</w:t>
      </w:r>
      <w:r w:rsidR="000715E7">
        <w:rPr>
          <w:sz w:val="24"/>
          <w:szCs w:val="24"/>
          <w:lang w:val="pt-BR"/>
        </w:rPr>
        <w:t>,</w:t>
      </w:r>
      <w:r w:rsidR="006B031D">
        <w:rPr>
          <w:sz w:val="24"/>
          <w:szCs w:val="24"/>
          <w:lang w:val="pt-BR"/>
        </w:rPr>
        <w:t xml:space="preserve">Zagreb, Ulica grada Vukovara 269D, </w:t>
      </w:r>
      <w:r w:rsidR="00A64645">
        <w:rPr>
          <w:sz w:val="24"/>
          <w:szCs w:val="24"/>
          <w:lang w:val="pt-BR"/>
        </w:rPr>
        <w:t>26</w:t>
      </w:r>
      <w:r w:rsidR="00555145" w:rsidRPr="00B110FE">
        <w:rPr>
          <w:sz w:val="24"/>
          <w:szCs w:val="24"/>
          <w:lang w:val="pt-BR"/>
        </w:rPr>
        <w:t xml:space="preserve">. rujna </w:t>
      </w:r>
      <w:r w:rsidR="00810027" w:rsidRPr="00B110FE">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6B031D">
      <w:pPr>
        <w:jc w:val="both"/>
        <w:rPr>
          <w:sz w:val="24"/>
          <w:szCs w:val="24"/>
        </w:rPr>
      </w:pPr>
      <w:r>
        <w:rPr>
          <w:sz w:val="24"/>
          <w:szCs w:val="24"/>
        </w:rPr>
        <w:t xml:space="preserve">         </w:t>
      </w:r>
      <w:r w:rsidR="006F7455" w:rsidRPr="00A6200C">
        <w:rPr>
          <w:sz w:val="24"/>
          <w:szCs w:val="24"/>
        </w:rPr>
        <w:t xml:space="preserve">Pokreće se </w:t>
      </w:r>
      <w:r w:rsidR="00DE479D" w:rsidRPr="00A6200C">
        <w:rPr>
          <w:sz w:val="24"/>
          <w:szCs w:val="24"/>
        </w:rPr>
        <w:t xml:space="preserve">prethodni postupak radi </w:t>
      </w:r>
      <w:r w:rsidR="006F7455" w:rsidRPr="00A6200C">
        <w:rPr>
          <w:sz w:val="24"/>
          <w:szCs w:val="24"/>
        </w:rPr>
        <w:t xml:space="preserve">utvrđivanja </w:t>
      </w:r>
      <w:r w:rsidR="006C36E6" w:rsidRPr="00A6200C">
        <w:rPr>
          <w:sz w:val="24"/>
          <w:szCs w:val="24"/>
        </w:rPr>
        <w:t xml:space="preserve">pretpostavki </w:t>
      </w:r>
      <w:r w:rsidR="00F53100" w:rsidRPr="00A6200C">
        <w:rPr>
          <w:sz w:val="24"/>
          <w:szCs w:val="24"/>
        </w:rPr>
        <w:t>za otvaranje stečajnog postupka</w:t>
      </w:r>
      <w:r w:rsidR="006C36E6" w:rsidRPr="00A6200C">
        <w:rPr>
          <w:sz w:val="24"/>
          <w:szCs w:val="24"/>
        </w:rPr>
        <w:t xml:space="preserve"> </w:t>
      </w:r>
      <w:r w:rsidR="006F7455" w:rsidRPr="00A6200C">
        <w:rPr>
          <w:sz w:val="24"/>
          <w:szCs w:val="24"/>
        </w:rPr>
        <w:t xml:space="preserve">nad </w:t>
      </w:r>
      <w:r w:rsidR="00F53100" w:rsidRPr="00A6200C">
        <w:rPr>
          <w:sz w:val="24"/>
          <w:szCs w:val="24"/>
        </w:rPr>
        <w:t>dužnikom</w:t>
      </w:r>
      <w:r w:rsidR="00E40CD1" w:rsidRPr="00E40CD1">
        <w:t xml:space="preserve"> </w:t>
      </w:r>
      <w:r w:rsidR="006B031D" w:rsidRPr="006B031D">
        <w:rPr>
          <w:sz w:val="24"/>
          <w:szCs w:val="24"/>
        </w:rPr>
        <w:t>TVORNICA DUHANA VUKOVAR d.o.o. OIB: 95762166702,Zagreb, Ulica grada Vukovara 269D</w:t>
      </w:r>
      <w:r w:rsidR="006B031D">
        <w:rPr>
          <w:sz w:val="24"/>
          <w:szCs w:val="24"/>
        </w:rPr>
        <w:t>.</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5747AC">
        <w:rPr>
          <w:sz w:val="24"/>
          <w:szCs w:val="24"/>
        </w:rPr>
        <w:t xml:space="preserve"> </w:t>
      </w:r>
      <w:r w:rsidR="00056F71">
        <w:rPr>
          <w:sz w:val="24"/>
          <w:szCs w:val="24"/>
        </w:rPr>
        <w:t xml:space="preserve">Stjepanu Kos </w:t>
      </w:r>
      <w:r w:rsidR="001B6496">
        <w:rPr>
          <w:sz w:val="24"/>
          <w:szCs w:val="24"/>
        </w:rPr>
        <w:t>OIB</w:t>
      </w:r>
      <w:r w:rsidR="00492592">
        <w:rPr>
          <w:sz w:val="24"/>
          <w:szCs w:val="24"/>
        </w:rPr>
        <w:t>: 73937953460, Črešnjevo</w:t>
      </w:r>
      <w:r w:rsidR="00056F71">
        <w:rPr>
          <w:sz w:val="24"/>
          <w:szCs w:val="24"/>
        </w:rPr>
        <w:t xml:space="preserve"> Zagorska 11</w:t>
      </w:r>
      <w:r w:rsidR="00346131">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A64645">
        <w:rPr>
          <w:b/>
          <w:sz w:val="24"/>
          <w:szCs w:val="24"/>
        </w:rPr>
        <w:t>22. studenog</w:t>
      </w:r>
      <w:r w:rsidR="00C16E00">
        <w:rPr>
          <w:b/>
          <w:sz w:val="24"/>
          <w:szCs w:val="24"/>
        </w:rPr>
        <w:t xml:space="preserve"> 2017. u </w:t>
      </w:r>
      <w:r w:rsidR="005B330D">
        <w:rPr>
          <w:b/>
          <w:sz w:val="24"/>
          <w:szCs w:val="24"/>
        </w:rPr>
        <w:t>09</w:t>
      </w:r>
      <w:r w:rsidR="00492592">
        <w:rPr>
          <w:b/>
          <w:sz w:val="24"/>
          <w:szCs w:val="24"/>
        </w:rPr>
        <w:t>,15</w:t>
      </w:r>
      <w:r w:rsidR="00FB6908">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3E3C29" w:rsidR="00BD3FE4">
      <w:pPr>
        <w:jc w:val="both"/>
        <w:rPr>
          <w:sz w:val="24"/>
          <w:szCs w:val="24"/>
        </w:rPr>
      </w:pPr>
      <w:r>
        <w:rPr>
          <w:sz w:val="24"/>
          <w:szCs w:val="24"/>
        </w:rPr>
        <w:t>-</w:t>
      </w:r>
      <w:r w:rsidR="00361B2A">
        <w:rPr>
          <w:sz w:val="24"/>
          <w:szCs w:val="24"/>
        </w:rPr>
        <w:t xml:space="preserve"> </w:t>
      </w:r>
      <w:r w:rsidR="00492592">
        <w:rPr>
          <w:sz w:val="24"/>
          <w:szCs w:val="24"/>
        </w:rPr>
        <w:t>Erste&amp;St</w:t>
      </w:r>
      <w:r w:rsidR="00B95D8C">
        <w:rPr>
          <w:sz w:val="24"/>
          <w:szCs w:val="24"/>
        </w:rPr>
        <w:t xml:space="preserve">eiermarkische bank </w:t>
      </w:r>
      <w:r w:rsidR="00361B2A">
        <w:rPr>
          <w:sz w:val="24"/>
          <w:szCs w:val="24"/>
        </w:rPr>
        <w:t>d.d.</w:t>
      </w:r>
    </w:p>
    <w:p w:rsidRDefault="00B95D8C" w:rsidP="003E3C29" w:rsidR="00B95D8C">
      <w:pPr>
        <w:jc w:val="both"/>
        <w:rPr>
          <w:sz w:val="24"/>
          <w:szCs w:val="24"/>
        </w:rPr>
      </w:pPr>
      <w:r>
        <w:rPr>
          <w:sz w:val="24"/>
          <w:szCs w:val="24"/>
        </w:rPr>
        <w:t>- BKS Bank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C07902" w:rsidRPr="00C07902">
        <w:t xml:space="preserve"> </w:t>
      </w:r>
      <w:r w:rsidR="00C07902" w:rsidRPr="00C07902">
        <w:rPr>
          <w:sz w:val="24"/>
          <w:szCs w:val="24"/>
        </w:rPr>
        <w:t>TVORNICA DUHANA VUKOVAR d.o.o. OIB: 95762166702,</w:t>
      </w:r>
      <w:r w:rsidR="007523CF">
        <w:rPr>
          <w:sz w:val="24"/>
          <w:szCs w:val="24"/>
        </w:rPr>
        <w:t xml:space="preserve"> </w:t>
      </w:r>
      <w:r w:rsidR="00C07902" w:rsidRPr="00C07902">
        <w:rPr>
          <w:sz w:val="24"/>
          <w:szCs w:val="24"/>
        </w:rPr>
        <w:t>Zagreb, Ulica grada Vukovara 269D</w:t>
      </w:r>
      <w:r w:rsidR="005B330D">
        <w:rPr>
          <w:sz w:val="24"/>
          <w:szCs w:val="24"/>
        </w:rPr>
        <w:t>.</w:t>
      </w:r>
      <w:r w:rsidR="00DC4216" w:rsidRPr="00DC4216">
        <w:rPr>
          <w:sz w:val="24"/>
          <w:szCs w:val="24"/>
        </w:rPr>
        <w:t xml:space="preserve"> </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C07902">
        <w:rPr>
          <w:sz w:val="24"/>
          <w:szCs w:val="24"/>
        </w:rPr>
        <w:t>g postupka kako dužnik na dan 14</w:t>
      </w:r>
      <w:r w:rsidR="005B330D">
        <w:rPr>
          <w:sz w:val="24"/>
          <w:szCs w:val="24"/>
        </w:rPr>
        <w:t>.</w:t>
      </w:r>
      <w:r w:rsidR="0028282A">
        <w:rPr>
          <w:sz w:val="24"/>
          <w:szCs w:val="24"/>
        </w:rPr>
        <w:t>06</w:t>
      </w:r>
      <w:r w:rsidR="00FB6908">
        <w:rPr>
          <w:sz w:val="24"/>
          <w:szCs w:val="24"/>
        </w:rPr>
        <w:t>.2015</w:t>
      </w:r>
      <w:r w:rsidR="007C3B99" w:rsidRPr="007C3B99">
        <w:rPr>
          <w:sz w:val="24"/>
          <w:szCs w:val="24"/>
        </w:rPr>
        <w:t xml:space="preserve">. u Očevidniku redoslijeda osnova za plaćanje ima evidentirane neizvršene osnove za plaćanje u neprekinutom razdoblju od 120 dana, u ukupnom iznosu od </w:t>
      </w:r>
      <w:r w:rsidR="00C07902">
        <w:rPr>
          <w:sz w:val="24"/>
          <w:szCs w:val="24"/>
        </w:rPr>
        <w:t xml:space="preserve">103.856,91 </w:t>
      </w:r>
      <w:r w:rsidR="00FB6908">
        <w:rPr>
          <w:sz w:val="24"/>
          <w:szCs w:val="24"/>
        </w:rPr>
        <w:t xml:space="preserve">kn, kao i </w:t>
      </w:r>
      <w:r w:rsidR="00C07902">
        <w:rPr>
          <w:sz w:val="24"/>
          <w:szCs w:val="24"/>
        </w:rPr>
        <w:t>da dužnik ima 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lastRenderedPageBreak/>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0473B6" w:rsidP="00DD5101" w:rsidR="007C3B99" w:rsidRPr="007C3B99">
      <w:pPr>
        <w:jc w:val="center"/>
        <w:rPr>
          <w:sz w:val="24"/>
          <w:szCs w:val="24"/>
        </w:rPr>
      </w:pPr>
      <w:r>
        <w:rPr>
          <w:sz w:val="24"/>
          <w:szCs w:val="24"/>
        </w:rPr>
        <w:t xml:space="preserve">U Zagrebu. </w:t>
      </w:r>
      <w:r w:rsidR="00A64645">
        <w:rPr>
          <w:sz w:val="24"/>
          <w:szCs w:val="24"/>
        </w:rPr>
        <w:t>26</w:t>
      </w:r>
      <w:r w:rsidR="007C3B99" w:rsidRPr="007C3B99">
        <w:rPr>
          <w:sz w:val="24"/>
          <w:szCs w:val="24"/>
        </w:rPr>
        <w:t>. rujna 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A56F60">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A56F60" w:rsidP="004F5146" w:rsidR="00A56F60">
      <w:pPr>
        <w:jc w:val="right"/>
        <w:rPr>
          <w:sz w:val="24"/>
        </w:rPr>
      </w:pPr>
      <w:r>
        <w:rPr>
          <w:sz w:val="24"/>
        </w:rPr>
        <w:t>za točnost otpravka-ovlašteni službenik</w:t>
      </w:r>
    </w:p>
    <w:p w:rsidRDefault="00A56F60" w:rsidP="004F5146" w:rsidR="00A56F60">
      <w:pPr>
        <w:jc w:val="right"/>
        <w:rPr>
          <w:sz w:val="24"/>
          <w:szCs w:val="24"/>
        </w:rPr>
      </w:pPr>
      <w:r>
        <w:rPr>
          <w:sz w:val="24"/>
        </w:rPr>
        <w:t xml:space="preserve">Mirjana Gašparić </w:t>
      </w:r>
    </w:p>
    <w:p w:rsidRDefault="00B32E61" w:rsidP="00131E99" w:rsidR="00B32E61" w:rsidRPr="00992FCB">
      <w:pPr>
        <w:numPr>
          <w:ilvl w:val="0"/>
          <w:numId w:val="2"/>
        </w:numPr>
        <w:jc w:val="both"/>
        <w:rPr>
          <w:color w:themeColor="background1" w:val="FFFFFF"/>
          <w:sz w:val="24"/>
          <w:szCs w:val="24"/>
        </w:rPr>
      </w:pP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56F60">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C07902">
      <w:rPr>
        <w:sz w:val="24"/>
        <w:szCs w:val="24"/>
      </w:rPr>
      <w:t>St-5014</w:t>
    </w:r>
    <w:r w:rsidR="00EB6EFC" w:rsidRPr="00EB6EFC">
      <w:rPr>
        <w:sz w:val="24"/>
        <w:szCs w:val="24"/>
      </w:rPr>
      <w:t>/</w:t>
    </w:r>
    <w:r w:rsidR="00BC29E9">
      <w:rPr>
        <w:sz w:val="24"/>
        <w:szCs w:val="24"/>
      </w:rPr>
      <w:t>20</w:t>
    </w:r>
    <w:r w:rsidR="00333F5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1159"/>
    <w:rsid w:val="00036DB2"/>
    <w:rsid w:val="0003714F"/>
    <w:rsid w:val="00040783"/>
    <w:rsid w:val="000457CF"/>
    <w:rsid w:val="000468E0"/>
    <w:rsid w:val="000473B6"/>
    <w:rsid w:val="000519B3"/>
    <w:rsid w:val="00054EC5"/>
    <w:rsid w:val="000553D0"/>
    <w:rsid w:val="0005692D"/>
    <w:rsid w:val="00056F71"/>
    <w:rsid w:val="00062662"/>
    <w:rsid w:val="000715E7"/>
    <w:rsid w:val="00072548"/>
    <w:rsid w:val="0007422D"/>
    <w:rsid w:val="00080CBD"/>
    <w:rsid w:val="00082956"/>
    <w:rsid w:val="000867BC"/>
    <w:rsid w:val="00096362"/>
    <w:rsid w:val="000A0821"/>
    <w:rsid w:val="000A43DF"/>
    <w:rsid w:val="000B75BC"/>
    <w:rsid w:val="000D2202"/>
    <w:rsid w:val="000E214F"/>
    <w:rsid w:val="000E5128"/>
    <w:rsid w:val="000F32D6"/>
    <w:rsid w:val="00104EFD"/>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F10"/>
    <w:rsid w:val="0018622D"/>
    <w:rsid w:val="00192171"/>
    <w:rsid w:val="00192C38"/>
    <w:rsid w:val="001979D8"/>
    <w:rsid w:val="001A1A7F"/>
    <w:rsid w:val="001A4CA9"/>
    <w:rsid w:val="001B38C6"/>
    <w:rsid w:val="001B44D2"/>
    <w:rsid w:val="001B45BE"/>
    <w:rsid w:val="001B6496"/>
    <w:rsid w:val="001C3EE5"/>
    <w:rsid w:val="001C6A0A"/>
    <w:rsid w:val="00206C15"/>
    <w:rsid w:val="00220341"/>
    <w:rsid w:val="002275D2"/>
    <w:rsid w:val="00236CC4"/>
    <w:rsid w:val="002431C4"/>
    <w:rsid w:val="0025167F"/>
    <w:rsid w:val="00260A9E"/>
    <w:rsid w:val="00261402"/>
    <w:rsid w:val="0028282A"/>
    <w:rsid w:val="00286FBD"/>
    <w:rsid w:val="002903F5"/>
    <w:rsid w:val="0029270E"/>
    <w:rsid w:val="002A3523"/>
    <w:rsid w:val="002B0A2D"/>
    <w:rsid w:val="002B1C21"/>
    <w:rsid w:val="002B471E"/>
    <w:rsid w:val="002B486C"/>
    <w:rsid w:val="002C3115"/>
    <w:rsid w:val="002C63C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3F5B"/>
    <w:rsid w:val="00336AB4"/>
    <w:rsid w:val="00337798"/>
    <w:rsid w:val="0034166F"/>
    <w:rsid w:val="003417D7"/>
    <w:rsid w:val="00346131"/>
    <w:rsid w:val="003469BA"/>
    <w:rsid w:val="00347895"/>
    <w:rsid w:val="00361B2A"/>
    <w:rsid w:val="00361C14"/>
    <w:rsid w:val="00364674"/>
    <w:rsid w:val="00365959"/>
    <w:rsid w:val="00366125"/>
    <w:rsid w:val="00374C58"/>
    <w:rsid w:val="00375FFC"/>
    <w:rsid w:val="0039199F"/>
    <w:rsid w:val="003929CB"/>
    <w:rsid w:val="003B45C0"/>
    <w:rsid w:val="003C0854"/>
    <w:rsid w:val="003E3082"/>
    <w:rsid w:val="003E3C29"/>
    <w:rsid w:val="003F6C5C"/>
    <w:rsid w:val="0040669C"/>
    <w:rsid w:val="004069D5"/>
    <w:rsid w:val="0041101F"/>
    <w:rsid w:val="0041799A"/>
    <w:rsid w:val="00420D67"/>
    <w:rsid w:val="00424AEB"/>
    <w:rsid w:val="0043352C"/>
    <w:rsid w:val="004401E2"/>
    <w:rsid w:val="0044050C"/>
    <w:rsid w:val="004476F1"/>
    <w:rsid w:val="00450221"/>
    <w:rsid w:val="00450676"/>
    <w:rsid w:val="004531FC"/>
    <w:rsid w:val="00454BBA"/>
    <w:rsid w:val="004552C2"/>
    <w:rsid w:val="00475CDF"/>
    <w:rsid w:val="00476E8D"/>
    <w:rsid w:val="00482933"/>
    <w:rsid w:val="00482C4B"/>
    <w:rsid w:val="00483785"/>
    <w:rsid w:val="00492592"/>
    <w:rsid w:val="004A009E"/>
    <w:rsid w:val="004A16A8"/>
    <w:rsid w:val="004A6EF4"/>
    <w:rsid w:val="004C6167"/>
    <w:rsid w:val="004D057C"/>
    <w:rsid w:val="004D2841"/>
    <w:rsid w:val="004D3197"/>
    <w:rsid w:val="004D708A"/>
    <w:rsid w:val="004D7BA1"/>
    <w:rsid w:val="004E2FD0"/>
    <w:rsid w:val="004E5FEF"/>
    <w:rsid w:val="004F5696"/>
    <w:rsid w:val="004F56AE"/>
    <w:rsid w:val="00500C65"/>
    <w:rsid w:val="00503128"/>
    <w:rsid w:val="00512F42"/>
    <w:rsid w:val="00516616"/>
    <w:rsid w:val="00523814"/>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8458C"/>
    <w:rsid w:val="006863E9"/>
    <w:rsid w:val="00690884"/>
    <w:rsid w:val="006A5506"/>
    <w:rsid w:val="006A5E09"/>
    <w:rsid w:val="006B031D"/>
    <w:rsid w:val="006B2EAB"/>
    <w:rsid w:val="006C36E6"/>
    <w:rsid w:val="006C7E17"/>
    <w:rsid w:val="006D2752"/>
    <w:rsid w:val="006D2BAA"/>
    <w:rsid w:val="006D3033"/>
    <w:rsid w:val="006D7A0F"/>
    <w:rsid w:val="006E00CB"/>
    <w:rsid w:val="006E674E"/>
    <w:rsid w:val="006F2D89"/>
    <w:rsid w:val="006F46EA"/>
    <w:rsid w:val="006F7455"/>
    <w:rsid w:val="006F7E16"/>
    <w:rsid w:val="00713D3D"/>
    <w:rsid w:val="007158F9"/>
    <w:rsid w:val="00715F86"/>
    <w:rsid w:val="00722026"/>
    <w:rsid w:val="0072351F"/>
    <w:rsid w:val="00727BFD"/>
    <w:rsid w:val="007368D0"/>
    <w:rsid w:val="00744B90"/>
    <w:rsid w:val="007523CF"/>
    <w:rsid w:val="0075681B"/>
    <w:rsid w:val="0075688D"/>
    <w:rsid w:val="007602F0"/>
    <w:rsid w:val="007669AF"/>
    <w:rsid w:val="007905F6"/>
    <w:rsid w:val="007917EC"/>
    <w:rsid w:val="007B0B71"/>
    <w:rsid w:val="007B0EC1"/>
    <w:rsid w:val="007B20CC"/>
    <w:rsid w:val="007B593F"/>
    <w:rsid w:val="007C3B99"/>
    <w:rsid w:val="007D2FB3"/>
    <w:rsid w:val="007D7B30"/>
    <w:rsid w:val="007E3C54"/>
    <w:rsid w:val="007F11F6"/>
    <w:rsid w:val="00810027"/>
    <w:rsid w:val="00814209"/>
    <w:rsid w:val="0082137B"/>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1157"/>
    <w:rsid w:val="008C2738"/>
    <w:rsid w:val="008C4E25"/>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40EE1"/>
    <w:rsid w:val="00941567"/>
    <w:rsid w:val="00943EE4"/>
    <w:rsid w:val="00971EE7"/>
    <w:rsid w:val="009729A5"/>
    <w:rsid w:val="00973968"/>
    <w:rsid w:val="0098133E"/>
    <w:rsid w:val="009850B8"/>
    <w:rsid w:val="0098563E"/>
    <w:rsid w:val="00985D7D"/>
    <w:rsid w:val="00992FCB"/>
    <w:rsid w:val="00995C45"/>
    <w:rsid w:val="009B21F7"/>
    <w:rsid w:val="009B5D8A"/>
    <w:rsid w:val="009C6B0B"/>
    <w:rsid w:val="009D2200"/>
    <w:rsid w:val="009E5841"/>
    <w:rsid w:val="009F55BD"/>
    <w:rsid w:val="00A110D0"/>
    <w:rsid w:val="00A1420F"/>
    <w:rsid w:val="00A15AB7"/>
    <w:rsid w:val="00A214E4"/>
    <w:rsid w:val="00A25E9B"/>
    <w:rsid w:val="00A30948"/>
    <w:rsid w:val="00A34A9B"/>
    <w:rsid w:val="00A435C7"/>
    <w:rsid w:val="00A43E3A"/>
    <w:rsid w:val="00A44A71"/>
    <w:rsid w:val="00A56F60"/>
    <w:rsid w:val="00A6067D"/>
    <w:rsid w:val="00A6200C"/>
    <w:rsid w:val="00A6313F"/>
    <w:rsid w:val="00A64645"/>
    <w:rsid w:val="00A647F3"/>
    <w:rsid w:val="00A7167B"/>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32E61"/>
    <w:rsid w:val="00B35218"/>
    <w:rsid w:val="00B4780B"/>
    <w:rsid w:val="00B549BF"/>
    <w:rsid w:val="00B63A18"/>
    <w:rsid w:val="00B844BF"/>
    <w:rsid w:val="00B8469C"/>
    <w:rsid w:val="00B865AB"/>
    <w:rsid w:val="00B920C4"/>
    <w:rsid w:val="00B93B9A"/>
    <w:rsid w:val="00B95513"/>
    <w:rsid w:val="00B95D8C"/>
    <w:rsid w:val="00BA539F"/>
    <w:rsid w:val="00BB06FD"/>
    <w:rsid w:val="00BB50A0"/>
    <w:rsid w:val="00BC29E9"/>
    <w:rsid w:val="00BC4571"/>
    <w:rsid w:val="00BC6610"/>
    <w:rsid w:val="00BD3FE4"/>
    <w:rsid w:val="00BD784A"/>
    <w:rsid w:val="00BE08D8"/>
    <w:rsid w:val="00BE5457"/>
    <w:rsid w:val="00C022A1"/>
    <w:rsid w:val="00C03ACA"/>
    <w:rsid w:val="00C07902"/>
    <w:rsid w:val="00C11F84"/>
    <w:rsid w:val="00C16E00"/>
    <w:rsid w:val="00C17000"/>
    <w:rsid w:val="00C25680"/>
    <w:rsid w:val="00C35378"/>
    <w:rsid w:val="00C356A1"/>
    <w:rsid w:val="00C3663A"/>
    <w:rsid w:val="00C40383"/>
    <w:rsid w:val="00C44B11"/>
    <w:rsid w:val="00C51C6E"/>
    <w:rsid w:val="00C52D37"/>
    <w:rsid w:val="00C649A3"/>
    <w:rsid w:val="00C7241B"/>
    <w:rsid w:val="00C8555E"/>
    <w:rsid w:val="00C8740B"/>
    <w:rsid w:val="00C9063D"/>
    <w:rsid w:val="00C9548B"/>
    <w:rsid w:val="00CA5100"/>
    <w:rsid w:val="00CC1C79"/>
    <w:rsid w:val="00CC327E"/>
    <w:rsid w:val="00CC43BC"/>
    <w:rsid w:val="00CC4B4E"/>
    <w:rsid w:val="00CC7D07"/>
    <w:rsid w:val="00CD1553"/>
    <w:rsid w:val="00CD201B"/>
    <w:rsid w:val="00CE3890"/>
    <w:rsid w:val="00CE3B7D"/>
    <w:rsid w:val="00CE4F52"/>
    <w:rsid w:val="00D03020"/>
    <w:rsid w:val="00D0515D"/>
    <w:rsid w:val="00D05238"/>
    <w:rsid w:val="00D10A4F"/>
    <w:rsid w:val="00D10A85"/>
    <w:rsid w:val="00D14320"/>
    <w:rsid w:val="00D15150"/>
    <w:rsid w:val="00D16BBF"/>
    <w:rsid w:val="00D2048B"/>
    <w:rsid w:val="00D30578"/>
    <w:rsid w:val="00D31451"/>
    <w:rsid w:val="00D321FE"/>
    <w:rsid w:val="00D3363A"/>
    <w:rsid w:val="00D40A10"/>
    <w:rsid w:val="00D448E9"/>
    <w:rsid w:val="00D55220"/>
    <w:rsid w:val="00D60187"/>
    <w:rsid w:val="00D60476"/>
    <w:rsid w:val="00D6047E"/>
    <w:rsid w:val="00D64275"/>
    <w:rsid w:val="00D959BC"/>
    <w:rsid w:val="00D964DB"/>
    <w:rsid w:val="00DA4BF4"/>
    <w:rsid w:val="00DA5FA3"/>
    <w:rsid w:val="00DA76EE"/>
    <w:rsid w:val="00DB247A"/>
    <w:rsid w:val="00DB2C54"/>
    <w:rsid w:val="00DB50AE"/>
    <w:rsid w:val="00DB78EE"/>
    <w:rsid w:val="00DC4216"/>
    <w:rsid w:val="00DC72C4"/>
    <w:rsid w:val="00DD0F68"/>
    <w:rsid w:val="00DD15DB"/>
    <w:rsid w:val="00DD5101"/>
    <w:rsid w:val="00DD600F"/>
    <w:rsid w:val="00DD64E6"/>
    <w:rsid w:val="00DD67BA"/>
    <w:rsid w:val="00DD76DB"/>
    <w:rsid w:val="00DE1976"/>
    <w:rsid w:val="00DE479D"/>
    <w:rsid w:val="00DE4B4D"/>
    <w:rsid w:val="00DE53F3"/>
    <w:rsid w:val="00E12852"/>
    <w:rsid w:val="00E13C77"/>
    <w:rsid w:val="00E16438"/>
    <w:rsid w:val="00E20AD8"/>
    <w:rsid w:val="00E23F0D"/>
    <w:rsid w:val="00E340C4"/>
    <w:rsid w:val="00E40CD1"/>
    <w:rsid w:val="00E40D56"/>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26C51"/>
    <w:rsid w:val="00F3761C"/>
    <w:rsid w:val="00F42A90"/>
    <w:rsid w:val="00F43443"/>
    <w:rsid w:val="00F45C5E"/>
    <w:rsid w:val="00F51F6C"/>
    <w:rsid w:val="00F52798"/>
    <w:rsid w:val="00F53100"/>
    <w:rsid w:val="00F5367E"/>
    <w:rsid w:val="00F5779C"/>
    <w:rsid w:val="00F71855"/>
    <w:rsid w:val="00F71AC5"/>
    <w:rsid w:val="00F72583"/>
    <w:rsid w:val="00F83060"/>
    <w:rsid w:val="00FA0F49"/>
    <w:rsid w:val="00FA1855"/>
    <w:rsid w:val="00FA2A78"/>
    <w:rsid w:val="00FB211C"/>
    <w:rsid w:val="00FB6908"/>
    <w:rsid w:val="00FC1084"/>
    <w:rsid w:val="00FC3E6C"/>
    <w:rsid w:val="00FC400B"/>
    <w:rsid w:val="00FD0250"/>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A64645"/>
    <w:rPr>
      <w:color w:val="808080"/>
      <w:bdr w:space="0" w:sz="0" w:color="auto" w:val="none"/>
      <w:shd w:fill="auto" w:color="auto" w:val="clear"/>
    </w:rPr>
  </w:style>
  <w:style w:customStyle="true" w:styleId="eSPISCCParagraphDefaultFont" w:type="character">
    <w:name w:val="eSPIS_CC_Paragraph Default Font"/>
    <w:basedOn w:val="Zadanifontodlomka"/>
    <w:rsid w:val="00A646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4645"/>
    <w:rPr>
      <w:bdr w:space="0" w:sz="0" w:color="auto" w:val="none"/>
      <w:shd w:fill="FFFFCC" w:color="auto" w:val="clear"/>
      <w:lang w:val="hr-HR"/>
    </w:rPr>
  </w:style>
  <w:style w:customStyle="true" w:styleId="PozadinaSvijetloCrvena" w:type="character">
    <w:name w:val="Pozadina_SvijetloCrvena"/>
    <w:basedOn w:val="eSPISCCParagraphDefaultFont"/>
    <w:rsid w:val="00A646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46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A64645"/>
    <w:rPr>
      <w:color w:val="808080"/>
      <w:bdr w:color="auto" w:space="0" w:sz="0" w:val="none"/>
      <w:shd w:color="auto" w:fill="auto" w:val="clear"/>
    </w:rPr>
  </w:style>
  <w:style w:customStyle="1" w:styleId="eSPISCCParagraphDefaultFont" w:type="character">
    <w:name w:val="eSPIS_CC_Paragraph Default Font"/>
    <w:basedOn w:val="Zadanifontodlomka"/>
    <w:rsid w:val="00A646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4645"/>
    <w:rPr>
      <w:bdr w:color="auto" w:space="0" w:sz="0" w:val="none"/>
      <w:shd w:color="auto" w:fill="FFFFCC" w:val="clear"/>
      <w:lang w:val="hr-HR"/>
    </w:rPr>
  </w:style>
  <w:style w:customStyle="1" w:styleId="PozadinaSvijetloCrvena" w:type="character">
    <w:name w:val="Pozadina_SvijetloCrvena"/>
    <w:basedOn w:val="eSPISCCParagraphDefaultFont"/>
    <w:rsid w:val="00A646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46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5014</izvorni_sadrzaj>
    <derivirana_varijabla naziv="DomainObject.Predmet.Broj_1">5014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St-5014/2016</izvorni_sadrzaj>
    <derivirana_varijabla naziv="DomainObject.Predmet.OznakaBroj_1">St-5014/2016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TVORNICA DUHANA VUKOVAR d.o.o.</izvorni_sadrzaj>
    <derivirana_varijabla naziv="DomainObject.Predmet.ProtustrankaFormated_1">  TVORNICA DUHANA VUKOVAR d.o.o.</derivirana_varijabla>
  </DomainObject.Predmet.ProtustrankaFormated>
  <DomainObject.Predmet.ProtustrankaFormatedOIB>
    <izvorni_sadrzaj>  TVORNICA DUHANA VUKOVAR d.o.o., OIB 95762166702</izvorni_sadrzaj>
    <derivirana_varijabla naziv="DomainObject.Predmet.ProtustrankaFormatedOIB_1">  TVORNICA DUHANA VUKOVAR d.o.o., OIB 95762166702</derivirana_varijabla>
  </DomainObject.Predmet.ProtustrankaFormatedOIB>
  <DomainObject.Predmet.ProtustrankaFormatedWithAdress>
    <izvorni_sadrzaj> TVORNICA DUHANA VUKOVAR d.o.o., Ulica grada Vukovara 269 D, 10000 Zagreb</izvorni_sadrzaj>
    <derivirana_varijabla naziv="DomainObject.Predmet.ProtustrankaFormatedWithAdress_1"> TVORNICA DUHANA VUKOVAR d.o.o., Ulica grada Vukovara 269 D, 10000 Zagreb</derivirana_varijabla>
  </DomainObject.Predmet.ProtustrankaFormatedWithAdress>
  <DomainObject.Predmet.ProtustrankaFormatedWithAdressOIB>
    <izvorni_sadrzaj> TVORNICA DUHANA VUKOVAR d.o.o., OIB 95762166702, Ulica grada Vukovara 269 D, 10000 Zagreb</izvorni_sadrzaj>
    <derivirana_varijabla naziv="DomainObject.Predmet.ProtustrankaFormatedWithAdressOIB_1"> TVORNICA DUHANA VUKOVAR d.o.o., OIB 95762166702, Ulica grada Vukovara 269 D, 10000 Zagreb</derivirana_varijabla>
  </DomainObject.Predmet.ProtustrankaFormatedWithAdressOIB>
  <DomainObject.Predmet.ProtustrankaWithAdress>
    <izvorni_sadrzaj>TVORNICA DUHANA VUKOVAR d.o.o. Ulica grada Vukovara 269 D, 10000 Zagreb</izvorni_sadrzaj>
    <derivirana_varijabla naziv="DomainObject.Predmet.ProtustrankaWithAdress_1">TVORNICA DUHANA VUKOVAR d.o.o. Ulica grada Vukovara 269 D, 10000 Zagreb</derivirana_varijabla>
  </DomainObject.Predmet.ProtustrankaWithAdress>
  <DomainObject.Predmet.ProtustrankaWithAdressOIB>
    <izvorni_sadrzaj>TVORNICA DUHANA VUKOVAR d.o.o., OIB 95762166702, Ulica grada Vukovara 269 D, 10000 Zagreb</izvorni_sadrzaj>
    <derivirana_varijabla naziv="DomainObject.Predmet.ProtustrankaWithAdressOIB_1">TVORNICA DUHANA VUKOVAR d.o.o., OIB 95762166702, Ulica grada Vukovara 269 D, 10000 Zagreb</derivirana_varijabla>
  </DomainObject.Predmet.ProtustrankaWithAdressOIB>
  <DomainObject.Predmet.ProtustrankaNazivFormated>
    <izvorni_sadrzaj>TVORNICA DUHANA VUKOVAR d.o.o.</izvorni_sadrzaj>
    <derivirana_varijabla naziv="DomainObject.Predmet.ProtustrankaNazivFormated_1">TVORNICA DUHANA VUKOVAR d.o.o.</derivirana_varijabla>
  </DomainObject.Predmet.ProtustrankaNazivFormated>
  <DomainObject.Predmet.ProtustrankaNazivFormatedOIB>
    <izvorni_sadrzaj>TVORNICA DUHANA VUKOVAR d.o.o., OIB 95762166702</izvorni_sadrzaj>
    <derivirana_varijabla naziv="DomainObject.Predmet.ProtustrankaNazivFormatedOIB_1">TVORNICA DUHANA VUKOVAR d.o.o., OIB 95762166702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TVORNICA DUHANA VUKOVAR d.o.o.</item>
    </izvorni_sadrzaj>
    <derivirana_varijabla naziv="DomainObject.Predmet.ProtuStrankaListFormated_1">
      <item>TVORNICA DUHANA VUKOVAR d.o.o.</item>
    </derivirana_varijabla>
  </DomainObject.Predmet.ProtuStrankaListFormated>
  <DomainObject.Predmet.ProtuStrankaListFormatedOIB>
    <izvorni_sadrzaj>
      <item>TVORNICA DUHANA VUKOVAR d.o.o., OIB 95762166702</item>
    </izvorni_sadrzaj>
    <derivirana_varijabla naziv="DomainObject.Predmet.ProtuStrankaListFormatedOIB_1">
      <item>TVORNICA DUHANA VUKOVAR d.o.o., OIB 95762166702</item>
    </derivirana_varijabla>
  </DomainObject.Predmet.ProtuStrankaListFormatedOIB>
  <DomainObject.Predmet.ProtuStrankaListFormatedWithAdress>
    <izvorni_sadrzaj>
      <item>TVORNICA DUHANA VUKOVAR d.o.o., Ulica grada Vukovara 269 D, 10000 Zagreb</item>
    </izvorni_sadrzaj>
    <derivirana_varijabla naziv="DomainObject.Predmet.ProtuStrankaListFormatedWithAdress_1">
      <item>TVORNICA DUHANA VUKOVAR d.o.o., Ulica grada Vukovara 269 D, 10000 Zagreb</item>
    </derivirana_varijabla>
  </DomainObject.Predmet.ProtuStrankaListFormatedWithAdress>
  <DomainObject.Predmet.ProtuStrankaListFormatedWithAdressOIB>
    <izvorni_sadrzaj>
      <item>TVORNICA DUHANA VUKOVAR d.o.o., OIB 95762166702, Ulica grada Vukovara 269 D, 10000 Zagreb</item>
    </izvorni_sadrzaj>
    <derivirana_varijabla naziv="DomainObject.Predmet.ProtuStrankaListFormatedWithAdressOIB_1">
      <item>TVORNICA DUHANA VUKOVAR d.o.o., OIB 95762166702, Ulica grada Vukovara 269 D, 10000 Zagreb</item>
    </derivirana_varijabla>
  </DomainObject.Predmet.ProtuStrankaListFormatedWithAdressOIB>
  <DomainObject.Predmet.ProtuStrankaListNazivFormated>
    <izvorni_sadrzaj>
      <item>TVORNICA DUHANA VUKOVAR d.o.o.</item>
    </izvorni_sadrzaj>
    <derivirana_varijabla naziv="DomainObject.Predmet.ProtuStrankaListNazivFormated_1">
      <item>TVORNICA DUHANA VUKOVAR d.o.o.</item>
    </derivirana_varijabla>
  </DomainObject.Predmet.ProtuStrankaListNazivFormated>
  <DomainObject.Predmet.ProtuStrankaListNazivFormatedOIB>
    <izvorni_sadrzaj>
      <item>TVORNICA DUHANA VUKOVAR d.o.o., OIB 95762166702</item>
    </izvorni_sadrzaj>
    <derivirana_varijabla naziv="DomainObject.Predmet.ProtuStrankaListNazivFormatedOIB_1">
      <item>TVORNICA DUHANA VUKOVAR d.o.o., OIB 95762166702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TVORNICA DUHANA VUKOVAR d.o.o.</izvorni_sadrzaj>
    <derivirana_varijabla naziv="DomainObject.Predmet.ProtustrankaIDrugi_1">TVORNICA DUHANA VUKOVAR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TVORNICA DUHANA VUKOVAR d.o.o., OIB 95762166702, Ulica grada Vukovara 269 D, 10000 Zagreb</izvorni_sadrzaj>
    <derivirana_varijabla naziv="DomainObject.Predmet.ProtustrankaIDrugiAdressOIB_1">TVORNICA DUHANA VUKOVAR d.o.o., OIB 95762166702, Ulica grada Vukovara 269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TVORNICA DUHANA VUKOVAR d.o.o.</item>
    </izvorni_sadrzaj>
    <derivirana_varijabla naziv="DomainObject.Predmet.SudioniciListNaziv_1">
      <item>FINA Regionalni centar Zagreb</item>
      <item>TVORNICA DUHANA VUKOVAR d.o.o.</item>
    </derivirana_varijabla>
  </DomainObject.Predmet.SudioniciListNaziv>
  <DomainObject.Predmet.SudioniciListAdressOIB>
    <izvorni_sadrzaj>
      <item>FINA Regionalni centar Zagreb, OIB 85821130368, Trg svibanjskih žrtava 1995. br. 1,10000 Zagreb</item>
      <item>TVORNICA DUHANA VUKOVAR d.o.o., OIB 95762166702, Ulica grada Vukovara 269 D,10000 Zagreb</item>
    </izvorni_sadrzaj>
    <derivirana_varijabla naziv="DomainObject.Predmet.SudioniciListAdressOIB_1">
      <item>FINA Regionalni centar Zagreb, OIB 85821130368, Trg svibanjskih žrtava 1995. br. 1,10000 Zagreb</item>
      <item>TVORNICA DUHANA VUKOVAR d.o.o., OIB 95762166702, Ulica grada Vukovara 269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95762166702</item>
    </izvorni_sadrzaj>
    <derivirana_varijabla naziv="DomainObject.Predmet.SudioniciListNazivOIB_1">
      <item>, OIB 85821130368</item>
      <item>, OIB 95762166702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B5BC68-2F78-46DA-A961-AB69B29D2E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5412</properties:Characters>
  <properties:Lines>129</properties:Lines>
  <properties:Paragraphs>45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2017-09-13T10:52:00Z</dcterms:created>
  <dc:creator>Unknown</dc:creator>
  <cp:lastModifiedBy>Mirjana Gašparić</cp:lastModifiedBy>
  <cp:lastPrinted>2017-09-26T08:44:00Z</cp:lastPrinted>
  <dcterms:modified xmlns:xsi="http://www.w3.org/2001/XMLSchema-instance" xsi:type="dcterms:W3CDTF">2017-09-26T08:45:00Z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