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adea6" w14:paraId="06adea6" w:rsidRDefault="00074978" w:rsidR="00074978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923814" cx="5760720"/>
            <wp:effectExtent b="1270" r="0" t="0" l="0"/>
            <wp:docPr descr="C:\Users\zvitez\AppData\Local\Microsoft\Windows\Temporary Internet Files\Content.Outlook\BUAJH1QU\Slika (116).jpg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16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3814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0BC1" w:rsidR="00E529BF">
      <w:r>
        <w:rPr>
          <w:noProof/>
          <w:lang w:eastAsia="hr-HR"/>
        </w:rPr>
        <w:lastRenderedPageBreak/>
        <w:drawing>
          <wp:inline distR="0" distL="0" distB="0" distT="0">
            <wp:extent cy="7923814" cx="5760720"/>
            <wp:effectExtent b="1270" r="0" t="0" l="0"/>
            <wp:docPr descr="C:\Users\zvitez\AppData\Local\Microsoft\Windows\Temporary Internet Files\Content.Outlook\BUAJH1QU\Slika (114)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14).jp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3814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lastRenderedPageBreak/>
        <w:drawing>
          <wp:inline distR="0" distL="0" distB="0" distT="0">
            <wp:extent cy="7923814" cx="5760720"/>
            <wp:effectExtent b="1270" r="0" t="0" l="0"/>
            <wp:docPr descr="C:\Users\zvitez\AppData\Local\Microsoft\Windows\Temporary Internet Files\Content.Outlook\BUAJH1QU\Slika (115).jpg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15).jpg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3814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529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0BC1"/>
    <w:rsid w:val="00074978"/>
    <w:rsid w:val="001603E3"/>
    <w:rsid w:val="00750F21"/>
    <w:rsid w:val="00C50BC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50B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0B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03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03E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603E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603E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603E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50B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0B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03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03E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603E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603E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603E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prijedlog za završnu diobu</izvorni_sadrzaj>
    <derivirana_varijabla naziv="DomainObject.Primjedba_1">prijedlog za završnu diobu</derivirana_varijabla>
  </DomainObject.Primjedba>
  <DomainObject.Oznaka>
    <izvorni_sadrzaj>St-1348/2016-52</izvorni_sadrzaj>
    <derivirana_varijabla naziv="DomainObject.Oznaka_1">St-1348/2016-52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1348</izvorni_sadrzaj>
    <derivirana_varijabla naziv="DomainObject.Predmet.Broj_1">1348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St-1348/2016</izvorni_sadrzaj>
    <derivirana_varijabla naziv="DomainObject.Predmet.OznakaBroj_1">St-1348/2016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FORMET društvo s ograničenom odgovornošću za trgovinu, proizvodnju i usluge</izvorni_sadrzaj>
    <derivirana_varijabla naziv="DomainObject.Predmet.ProtustrankaFormated_1">  FORMET društvo s ograničenom odgovornošću za trgovinu, proizvodnju i usluge</derivirana_varijabla>
  </DomainObject.Predmet.ProtustrankaFormated>
  <DomainObject.Predmet.ProtustrankaFormatedOIB>
    <izvorni_sadrzaj>  FORMET društvo s ograničenom odgovornošću za trgovinu, proizvodnju i usluge, OIB 10888191043</izvorni_sadrzaj>
    <derivirana_varijabla naziv="DomainObject.Predmet.ProtustrankaFormatedOIB_1">  FORMET društvo s ograničenom odgovornošću za trgovinu, proizvodnju i usluge, OIB 10888191043</derivirana_varijabla>
  </DomainObject.Predmet.ProtustrankaFormatedOIB>
  <DomainObject.Predmet.ProtustrankaFormatedWithAdress>
    <izvorni_sadrzaj> FORMET društvo s ograničenom odgovornošću za trgovinu, proizvodnju i usluge, Industrijska 4, 33520 Slatina</izvorni_sadrzaj>
    <derivirana_varijabla naziv="DomainObject.Predmet.ProtustrankaFormatedWithAdress_1"> FORMET društvo s ograničenom odgovornošću za trgovinu, proizvodnju i usluge, Industrijska 4, 33520 Slatina</derivirana_varijabla>
  </DomainObject.Predmet.ProtustrankaFormatedWithAdress>
  <DomainObject.Predmet.ProtustrankaFormatedWithAdressOIB>
    <izvorni_sadrzaj> FORMET društvo s ograničenom odgovornošću za trgovinu, proizvodnju i usluge, OIB 10888191043, Industrijska 4, 33520 Slatina</izvorni_sadrzaj>
    <derivirana_varijabla naziv="DomainObject.Predmet.ProtustrankaFormatedWithAdressOIB_1"> FORMET društvo s ograničenom odgovornošću za trgovinu, proizvodnju i usluge, OIB 10888191043, Industrijska 4, 33520 Slatina</derivirana_varijabla>
  </DomainObject.Predmet.ProtustrankaFormatedWithAdressOIB>
  <DomainObject.Predmet.ProtustrankaWithAdress>
    <izvorni_sadrzaj>FORMET društvo s ograničenom odgovornošću za trgovinu, proizvodnju i usluge Industrijska 4, 33520 Slatina</izvorni_sadrzaj>
    <derivirana_varijabla naziv="DomainObject.Predmet.ProtustrankaWithAdress_1">FORMET društvo s ograničenom odgovornošću za trgovinu, proizvodnju i usluge Industrijska 4, 33520 Slatina</derivirana_varijabla>
  </DomainObject.Predmet.ProtustrankaWithAdress>
  <DomainObject.Predmet.ProtustrankaWithAdressOIB>
    <izvorni_sadrzaj>FORMET društvo s ograničenom odgovornošću za trgovinu, proizvodnju i usluge, OIB 10888191043, Industrijska 4, 33520 Slatina</izvorni_sadrzaj>
    <derivirana_varijabla naziv="DomainObject.Predmet.ProtustrankaWithAdressOIB_1">FORMET društvo s ograničenom odgovornošću za trgovinu, proizvodnju i usluge, OIB 10888191043, Industrijska 4, 33520 Slatina</derivirana_varijabla>
  </DomainObject.Predmet.ProtustrankaWithAdressOIB>
  <DomainObject.Predmet.ProtustrankaNazivFormated>
    <izvorni_sadrzaj>FORMET društvo s ograničenom odgovornošću za trgovinu, proizvodnju i usluge</izvorni_sadrzaj>
    <derivirana_varijabla naziv="DomainObject.Predmet.ProtustrankaNazivFormated_1">FORMET društvo s ograničenom odgovornošću za trgovinu, proizvodnju i usluge</derivirana_varijabla>
  </DomainObject.Predmet.ProtustrankaNazivFormated>
  <DomainObject.Predmet.ProtustrankaNazivFormatedOIB>
    <izvorni_sadrzaj>FORMET društvo s ograničenom odgovornošću za trgovinu, proizvodnju i usluge, OIB 10888191043</izvorni_sadrzaj>
    <derivirana_varijabla naziv="DomainObject.Predmet.ProtustrankaNazivFormatedOIB_1">FORMET društvo s ograničenom odgovornošću za trgovinu, proizvodnju i usluge, OIB 10888191043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FORMET društvo s ograničenom odgovornošću za trgovinu, proizvodnju i usluge</item>
    </izvorni_sadrzaj>
    <derivirana_varijabla naziv="DomainObject.Predmet.ProtuStrankaListFormated_1">
      <item>FORMET društvo s ograničenom odgovornošću za trgovinu, proizvodnju i usluge</item>
    </derivirana_varijabla>
  </DomainObject.Predmet.ProtuStrankaListFormated>
  <DomainObject.Predmet.ProtuStrankaListFormatedOIB>
    <izvorni_sadrzaj>
      <item>FORMET društvo s ograničenom odgovornošću za trgovinu, proizvodnju i usluge, OIB 10888191043</item>
    </izvorni_sadrzaj>
    <derivirana_varijabla naziv="DomainObject.Predmet.ProtuStrankaListFormatedOIB_1">
      <item>FORMET društvo s ograničenom odgovornošću za trgovinu, proizvodnju i usluge, OIB 10888191043</item>
    </derivirana_varijabla>
  </DomainObject.Predmet.ProtuStrankaListFormatedOIB>
  <DomainObject.Predmet.ProtuStrankaListFormatedWithAdress>
    <izvorni_sadrzaj>
      <item>FORMET društvo s ograničenom odgovornošću za trgovinu, proizvodnju i usluge, Industrijska 4, 33520 Slatina</item>
    </izvorni_sadrzaj>
    <derivirana_varijabla naziv="DomainObject.Predmet.ProtuStrankaListFormatedWithAdress_1">
      <item>FORMET društvo s ograničenom odgovornošću za trgovinu, proizvodnju i usluge, Industrijska 4, 33520 Slatina</item>
    </derivirana_varijabla>
  </DomainObject.Predmet.ProtuStrankaListFormatedWithAdress>
  <DomainObject.Predmet.ProtuStrankaListFormatedWithAdressOIB>
    <izvorni_sadrzaj>
      <item>FORMET društvo s ograničenom odgovornošću za trgovinu, proizvodnju i usluge, OIB 10888191043, Industrijska 4, 33520 Slatina</item>
    </izvorni_sadrzaj>
    <derivirana_varijabla naziv="DomainObject.Predmet.ProtuStrankaListFormatedWithAdressOIB_1">
      <item>FORMET društvo s ograničenom odgovornošću za trgovinu, proizvodnju i usluge, OIB 10888191043, Industrijska 4, 33520 Slatina</item>
    </derivirana_varijabla>
  </DomainObject.Predmet.ProtuStrankaListFormatedWithAdressOIB>
  <DomainObject.Predmet.ProtuStrankaListNazivFormated>
    <izvorni_sadrzaj>
      <item>FORMET društvo s ograničenom odgovornošću za trgovinu, proizvodnju i usluge</item>
    </izvorni_sadrzaj>
    <derivirana_varijabla naziv="DomainObject.Predmet.ProtuStrankaListNazivFormated_1">
      <item>FORMET društvo s ograničenom odgovornošću za trgovinu, proizvodnju i usluge</item>
    </derivirana_varijabla>
  </DomainObject.Predmet.ProtuStrankaListNazivFormated>
  <DomainObject.Predmet.ProtuStrankaListNazivFormatedOIB>
    <izvorni_sadrzaj>
      <item>FORMET društvo s ograničenom odgovornošću za trgovinu, proizvodnju i usluge, OIB 10888191043</item>
    </izvorni_sadrzaj>
    <derivirana_varijabla naziv="DomainObject.Predmet.ProtuStrankaListNazivFormatedOIB_1">
      <item>FORMET društvo s ograničenom odgovornošću za trgovinu, proizvodnju i usluge, OIB 10888191043</item>
    </derivirana_varijabla>
  </DomainObject.Predmet.ProtuStrankaListNazivFormatedOIB>
  <DomainObject.Predmet.OstaliListFormated>
    <izvorni_sadrzaj>
      <item>Evren Erkoc</item>
      <item>Selim Alpaslan</item>
      <item>Branko Valentić</item>
      <item>Evren Erkoc</item>
      <item>Klaus Goedicke</item>
      <item>Paško Gucić</item>
    </izvorni_sadrzaj>
    <derivirana_varijabla naziv="DomainObject.Predmet.OstaliListFormated_1">
      <item>Evren Erkoc</item>
      <item>Selim Alpaslan</item>
      <item>Branko Valentić</item>
      <item>Evren Erkoc</item>
      <item>Klaus Goedicke</item>
      <item>Paško Gucić</item>
    </derivirana_varijabla>
  </DomainObject.Predmet.OstaliListFormated>
  <DomainObject.Predmet.OstaliListFormatedOIB>
    <izvorni_sadrzaj>
      <item>Evren Erkoc, OIB 62347211621</item>
      <item>Selim Alpaslan, OIB 45687875710</item>
      <item>Branko Valentić, OIB 85378232573</item>
      <item>Evren Erkoc</item>
      <item>Klaus Goedicke</item>
      <item>Paško Gucić</item>
    </izvorni_sadrzaj>
    <derivirana_varijabla naziv="DomainObject.Predmet.OstaliListFormatedOIB_1">
      <item>Evren Erkoc, OIB 62347211621</item>
      <item>Selim Alpaslan, OIB 45687875710</item>
      <item>Branko Valentić, OIB 85378232573</item>
      <item>Evren Erkoc</item>
      <item>Klaus Goedicke</item>
      <item>Paško Gucić</item>
    </derivirana_varijabla>
  </DomainObject.Predmet.OstaliListFormatedOIB>
  <DomainObject.Predmet.OstaliListFormatedWithAdress>
    <izvorni_sadrzaj>
      <item>Evren Erkoc, Dobriše Cesarića 22, 33520 Slatina</item>
      <item>Selim Alpaslan, Dobriše Cesarića 22, 33520 Slatina</item>
      <item>Branko Valentić, Ferde Rusana 100, 33000 Virovitica</item>
      <item>Evren Erkoc</item>
      <item>Klaus Goedicke</item>
      <item>Paško Gucić</item>
    </izvorni_sadrzaj>
    <derivirana_varijabla naziv="DomainObject.Predmet.OstaliListFormatedWithAdress_1">
      <item>Evren Erkoc, Dobriše Cesarića 22, 33520 Slatina</item>
      <item>Selim Alpaslan, Dobriše Cesarića 22, 33520 Slatina</item>
      <item>Branko Valentić, Ferde Rusana 100, 33000 Virovitica</item>
      <item>Evren Erkoc</item>
      <item>Klaus Goedicke</item>
      <item>Paško Gucić</item>
    </derivirana_varijabla>
  </DomainObject.Predmet.OstaliListFormatedWithAdress>
  <DomainObject.Predmet.OstaliListFormatedWithAdressOIB>
    <izvorni_sadrzaj>
      <item>Evren Erkoc, OIB 62347211621, Dobriše Cesarića 22, 33520 Slatina</item>
      <item>Selim Alpaslan, OIB 45687875710, Dobriše Cesarića 22, 33520 Slatina</item>
      <item>Branko Valentić, OIB 85378232573, Ferde Rusana 100, 33000 Virovitica</item>
      <item>Evren Erkoc</item>
      <item>Klaus Goedicke</item>
      <item>Paško Gucić</item>
    </izvorni_sadrzaj>
    <derivirana_varijabla naziv="DomainObject.Predmet.OstaliListFormatedWithAdressOIB_1">
      <item>Evren Erkoc, OIB 62347211621, Dobriše Cesarića 22, 33520 Slatina</item>
      <item>Selim Alpaslan, OIB 45687875710, Dobriše Cesarića 22, 33520 Slatina</item>
      <item>Branko Valentić, OIB 85378232573, Ferde Rusana 100, 33000 Virovitica</item>
      <item>Evren Erkoc</item>
      <item>Klaus Goedicke</item>
      <item>Paško Gucić</item>
    </derivirana_varijabla>
  </DomainObject.Predmet.OstaliListFormatedWithAdressOIB>
  <DomainObject.Predmet.OstaliListNazivFormated>
    <izvorni_sadrzaj>
      <item>Evren Erkoc</item>
      <item>Selim Alpaslan</item>
      <item>Branko Valentić</item>
      <item>Evren Erkoc</item>
      <item>Klaus Goedicke</item>
      <item>Paško Gucić</item>
    </izvorni_sadrzaj>
    <derivirana_varijabla naziv="DomainObject.Predmet.OstaliListNazivFormated_1">
      <item>Evren Erkoc</item>
      <item>Selim Alpaslan</item>
      <item>Branko Valentić</item>
      <item>Evren Erkoc</item>
      <item>Klaus Goedicke</item>
      <item>Paško Gucić</item>
    </derivirana_varijabla>
  </DomainObject.Predmet.OstaliListNazivFormated>
  <DomainObject.Predmet.OstaliListNazivFormatedOIB>
    <izvorni_sadrzaj>
      <item>Evren Erkoc, OIB 62347211621</item>
      <item>Selim Alpaslan, OIB 45687875710</item>
      <item>Branko Valentić, OIB 85378232573</item>
      <item>Evren Erkoc</item>
      <item>Klaus Goedicke</item>
      <item>Paško Gucić</item>
    </izvorni_sadrzaj>
    <derivirana_varijabla naziv="DomainObject.Predmet.OstaliListNazivFormatedOIB_1">
      <item>Evren Erkoc, OIB 62347211621</item>
      <item>Selim Alpaslan, OIB 45687875710</item>
      <item>Branko Valentić, OIB 85378232573</item>
      <item>Evren Erkoc</item>
      <item>Klaus Goedicke</item>
      <item>Paško Gucić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FORMET društvo s ograničenom odgovornošću za trgovinu, proizvodnju i usluge</izvorni_sadrzaj>
    <derivirana_varijabla naziv="DomainObject.Predmet.ProtustrankaIDrugi_1">FORMET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FORMET društvo s ograničenom odgovornošću za trgovinu, proizvodnju i usluge, OIB 10888191043, Industrijska 4, 33520 Slatina</izvorni_sadrzaj>
    <derivirana_varijabla naziv="DomainObject.Predmet.ProtustrankaIDrugiAdressOIB_1">FORMET društvo s ograničenom odgovornošću za trgovinu, proizvodnju i usluge, OIB 10888191043, Industrijska 4,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FORMET društvo s ograničenom odgovornošću za trgovinu, proizvodnju i usluge</item>
      <item>Evren Erkoc</item>
      <item>Selim Alpaslan</item>
      <item>Branko Valentić</item>
      <item>Evren Erkoc</item>
      <item>Klaus Goedicke</item>
      <item>Paško Gucić</item>
    </izvorni_sadrzaj>
    <derivirana_varijabla naziv="DomainObject.Predmet.SudioniciListNaziv_1">
      <item>FINA, RC ZAGREB, Podružnica Bjelovar</item>
      <item>FORMET društvo s ograničenom odgovornošću za trgovinu, proizvodnju i usluge</item>
      <item>Evren Erkoc</item>
      <item>Selim Alpaslan</item>
      <item>Branko Valentić</item>
      <item>Evren Erkoc</item>
      <item>Klaus Goedicke</item>
      <item>Paško Gucić</item>
    </derivirana_varijabla>
  </DomainObject.Predmet.SudioniciListNaziv>
  <DomainObject.Predmet.SudioniciListAdressOIB>
    <izvorni_sadrzaj>
      <item>FINA, RC ZAGREB, Podružnica Bjelovar, OIB 85821130368, F. Supila 4,43000 Bjelovar</item>
      <item>FORMET društvo s ograničenom odgovornošću za trgovinu, proizvodnju i usluge, OIB 10888191043, Industrijska 4,33520 Slatina</item>
      <item>Evren Erkoc, OIB 62347211621, Dobriše Cesarića 22,33520 Slatina</item>
      <item>Selim Alpaslan, OIB 45687875710, Dobriše Cesarića 22,33520 Slatina</item>
      <item>Branko Valentić, OIB 85378232573, Ferde Rusana 100,33000 Virovitica</item>
      <item>Evren Erkoc</item>
      <item>Klaus Goedicke</item>
      <item>Paško Gucić</item>
    </izvorni_sadrzaj>
    <derivirana_varijabla naziv="DomainObject.Predmet.SudioniciListAdressOIB_1">
      <item>FINA, RC ZAGREB, Podružnica Bjelovar, OIB 85821130368, F. Supila 4,43000 Bjelovar</item>
      <item>FORMET društvo s ograničenom odgovornošću za trgovinu, proizvodnju i usluge, OIB 10888191043, Industrijska 4,33520 Slatina</item>
      <item>Evren Erkoc, OIB 62347211621, Dobriše Cesarića 22,33520 Slatina</item>
      <item>Selim Alpaslan, OIB 45687875710, Dobriše Cesarića 22,33520 Slatina</item>
      <item>Branko Valentić, OIB 85378232573, Ferde Rusana 100,33000 Virovitica</item>
      <item>Evren Erkoc</item>
      <item>Klaus Goedicke</item>
      <item>Paško Gucić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10888191043</item>
      <item>, OIB 62347211621</item>
      <item>, OIB 45687875710</item>
      <item>, OIB 85378232573</item>
      <item>, OIB null</item>
      <item>, OIB null</item>
      <item>, OIB null</item>
    </izvorni_sadrzaj>
    <derivirana_varijabla naziv="DomainObject.Predmet.SudioniciListNazivOIB_1">
      <item>, OIB 85821130368</item>
      <item>, OIB 10888191043</item>
      <item>, OIB 62347211621</item>
      <item>, OIB 45687875710</item>
      <item>, OIB 85378232573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Valentić, OIB 85378232573, Ferde Rusana 100 Virovitica</item>
    </izvorni_sadrzaj>
    <derivirana_varijabla naziv="DomainObject.Predmet.StecajniUpraviteljiListAddressOIB_1">
      <item>Branko Valentić, OIB 85378232573, Ferde Rusana 100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0</properties:Words>
  <properties:Characters>0</properties:Characters>
  <properties:Lines>3</properties:Lines>
  <properties:Paragraphs>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2017-11-03T11:59:00Z</dcterms:created>
  <dc:creator>Željka Vitez</dc:creator>
  <cp:lastModifiedBy>Željka Vitez</cp:lastModifiedBy>
  <dcterms:modified xmlns:xsi="http://www.w3.org/2001/XMLSchema-instance" xsi:type="dcterms:W3CDTF">2017-11-03T12:14:00Z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St-1348/2016-52 / Podnesak - Prijedlog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