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e306" w14:paraId="099e306" w:rsidRDefault="00B47698" w:rsidP="00910611" w:rsidR="00B476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698" w:rsidP="00910611" w:rsidR="00B47698">
      <w:r>
        <w:rPr>
          <w:rFonts w:eastAsia="MS Mincho"/>
        </w:rPr>
        <w:t>REPUBLIKA HRVATSKA</w:t>
      </w:r>
    </w:p>
    <w:p w:rsidRDefault="00B47698" w:rsidP="00910611" w:rsidR="00B47698">
      <w:r>
        <w:rPr>
          <w:rFonts w:eastAsia="MS Mincho"/>
        </w:rPr>
        <w:t>TRGOVAČKI SUD U RIJECI</w:t>
      </w:r>
    </w:p>
    <w:p w:rsidRDefault="00B47698" w:rsidR="00B476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23DF4" w:rsidP="0030222D" w:rsidR="00B23DF4" w:rsidRPr="00FE7AB2">
      <w:pPr>
        <w:jc w:val="both"/>
      </w:pPr>
    </w:p>
    <w:p w:rsidRDefault="00253D10" w:rsidP="0030222D" w:rsidR="00B23DF4" w:rsidRPr="00FE7AB2">
      <w:pPr>
        <w:pStyle w:val="Naslov1"/>
        <w:rPr>
          <w:b w:val="false"/>
          <w:sz w:val="24"/>
          <w:szCs w:val="24"/>
        </w:rPr>
      </w:pPr>
      <w:r w:rsidRPr="00FE7AB2">
        <w:rPr>
          <w:b w:val="false"/>
          <w:sz w:val="24"/>
          <w:szCs w:val="24"/>
        </w:rPr>
        <w:t>R E P U B L I K A    H R V A T S K A</w:t>
      </w:r>
    </w:p>
    <w:p w:rsidRDefault="0030222D" w:rsidP="0030222D" w:rsidR="0030222D" w:rsidRPr="00FE7AB2">
      <w:pPr>
        <w:pStyle w:val="Naslov1"/>
        <w:rPr>
          <w:b w:val="false"/>
          <w:sz w:val="24"/>
          <w:szCs w:val="24"/>
        </w:rPr>
      </w:pPr>
      <w:r w:rsidRPr="00FE7AB2">
        <w:rPr>
          <w:b w:val="false"/>
          <w:sz w:val="24"/>
          <w:szCs w:val="24"/>
        </w:rPr>
        <w:t>R J E Š E N J E</w:t>
      </w:r>
    </w:p>
    <w:p w:rsidRDefault="0030222D" w:rsidP="0030222D" w:rsidR="0030222D" w:rsidRPr="00FE7AB2"/>
    <w:p w:rsidRDefault="0030222D" w:rsidP="00021FF7" w:rsidR="0030222D" w:rsidRPr="00FE7AB2">
      <w:pPr>
        <w:ind w:firstLine="720"/>
        <w:jc w:val="both"/>
      </w:pPr>
      <w:r w:rsidRPr="00FE7AB2">
        <w:t>Trgovački sud u Rijeci,</w:t>
      </w:r>
      <w:r w:rsidR="00DF79F1" w:rsidRPr="00FE7AB2">
        <w:t xml:space="preserve"> OIB 88785964957,</w:t>
      </w:r>
      <w:r w:rsidRPr="00FE7AB2">
        <w:t xml:space="preserve"> po sucu</w:t>
      </w:r>
      <w:r w:rsidR="007D4134" w:rsidRPr="00FE7AB2">
        <w:t xml:space="preserve"> pojedincu</w:t>
      </w:r>
      <w:r w:rsidRPr="00FE7AB2">
        <w:t xml:space="preserve"> </w:t>
      </w:r>
      <w:r w:rsidR="00FE7AB2">
        <w:t>Veri Jeleno</w:t>
      </w:r>
      <w:r w:rsidRPr="00FE7AB2">
        <w:t xml:space="preserve">vić, u </w:t>
      </w:r>
      <w:r w:rsidR="007D4134" w:rsidRPr="00FE7AB2">
        <w:t>pred</w:t>
      </w:r>
      <w:r w:rsidR="000254D4" w:rsidRPr="00FE7AB2">
        <w:t xml:space="preserve">stečajnom postupku nad dužnikom </w:t>
      </w:r>
      <w:r w:rsidR="00081732" w:rsidRPr="00570953">
        <w:t>DEI TRANSPORTI d. o. o. za prijevoz i usluge Rijeka (Grad Rijeka), Turkovo 40E, OIB: 52785749979</w:t>
      </w:r>
      <w:r w:rsidR="007D4134" w:rsidRPr="00FE7AB2">
        <w:t>,</w:t>
      </w:r>
      <w:r w:rsidR="00253D10" w:rsidRPr="00FE7AB2">
        <w:t xml:space="preserve"> </w:t>
      </w:r>
      <w:r w:rsidR="007D4134" w:rsidRPr="00FE7AB2">
        <w:t xml:space="preserve">dana </w:t>
      </w:r>
      <w:r w:rsidR="00FE7AB2">
        <w:t xml:space="preserve"> </w:t>
      </w:r>
      <w:r w:rsidR="00081732">
        <w:t>11. prosinca</w:t>
      </w:r>
      <w:r w:rsidR="00FE7AB2">
        <w:t xml:space="preserve"> 2018.</w:t>
      </w:r>
    </w:p>
    <w:p w:rsidRDefault="00632005" w:rsidP="0030222D" w:rsidR="00632005" w:rsidRPr="00FE7AB2">
      <w:pPr>
        <w:jc w:val="center"/>
      </w:pPr>
    </w:p>
    <w:p w:rsidRDefault="0030222D" w:rsidP="00B224E2" w:rsidR="00B224E2" w:rsidRPr="00FE7AB2">
      <w:pPr>
        <w:jc w:val="center"/>
      </w:pPr>
      <w:r w:rsidRPr="00FE7AB2">
        <w:t xml:space="preserve">r i j e š i o </w:t>
      </w:r>
      <w:r w:rsidR="008E4BEC" w:rsidRPr="00FE7AB2">
        <w:t xml:space="preserve">  </w:t>
      </w:r>
      <w:r w:rsidR="008C691F" w:rsidRPr="00FE7AB2">
        <w:t xml:space="preserve"> </w:t>
      </w:r>
      <w:r w:rsidRPr="00FE7AB2">
        <w:t xml:space="preserve"> j e</w:t>
      </w:r>
    </w:p>
    <w:p w:rsidRDefault="00B224E2" w:rsidP="00B224E2" w:rsidR="00B224E2" w:rsidRPr="00FE7AB2">
      <w:pPr>
        <w:jc w:val="center"/>
      </w:pPr>
    </w:p>
    <w:p w:rsidRDefault="003E146F" w:rsidP="00B224E2" w:rsidR="0030222D" w:rsidRPr="00FE7AB2">
      <w:pPr>
        <w:jc w:val="both"/>
      </w:pPr>
      <w:r w:rsidRPr="00FE7AB2">
        <w:t>I.</w:t>
      </w:r>
      <w:r w:rsidR="00B224E2" w:rsidRPr="00FE7AB2">
        <w:tab/>
      </w:r>
      <w:r w:rsidR="003724D3" w:rsidRPr="00FE7AB2">
        <w:t>Utvrđene su</w:t>
      </w:r>
      <w:r w:rsidR="0030222D" w:rsidRPr="00FE7AB2">
        <w:t xml:space="preserve"> tražbine sljedećih vjerovnika:</w:t>
      </w:r>
    </w:p>
    <w:p w:rsidRDefault="0008173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570953">
        <w:t>Addiko Bank dioničko društvo Zagreb, Slavonska avenija 6, OIB: 52785749979</w:t>
      </w:r>
      <w:r w:rsidR="00FE7AB2">
        <w:rPr>
          <w:lang w:eastAsia="en-US"/>
        </w:rPr>
        <w:t xml:space="preserve"> </w:t>
      </w:r>
    </w:p>
    <w:p w:rsidRDefault="00FE7AB2" w:rsidP="00FE7AB2" w:rsidR="007D4134" w:rsidRPr="00FE7AB2">
      <w:pPr>
        <w:pStyle w:val="Odlomakpopisa"/>
        <w:ind w:left="1069"/>
        <w:jc w:val="right"/>
        <w:rPr>
          <w:lang w:eastAsia="en-US"/>
        </w:rPr>
      </w:pPr>
      <w:r>
        <w:rPr>
          <w:lang w:eastAsia="en-US"/>
        </w:rPr>
        <w:t xml:space="preserve"> </w:t>
      </w:r>
      <w:r w:rsidR="00081732" w:rsidRPr="00570953">
        <w:t>137.908,03</w:t>
      </w:r>
      <w:r w:rsidR="00081732">
        <w:t xml:space="preserve"> </w:t>
      </w:r>
      <w:r w:rsidR="007D4134" w:rsidRPr="00FE7AB2">
        <w:rPr>
          <w:lang w:eastAsia="en-US"/>
        </w:rPr>
        <w:t>kn</w:t>
      </w:r>
    </w:p>
    <w:p w:rsidRDefault="00081732" w:rsidP="00FE7AB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570953">
        <w:t>B. &amp; S. COMMERCE, društvo s ograničenom odgovornošću za proizvodnju i doradu, vanjsku i unutarnju trgovinu Viškovo, Gornji Jugi 4/A OIB: 62216606177</w:t>
      </w:r>
      <w:r w:rsidR="00FE7AB2">
        <w:rPr>
          <w:lang w:eastAsia="en-US"/>
        </w:rPr>
        <w:t xml:space="preserve"> </w:t>
      </w:r>
    </w:p>
    <w:p w:rsidRDefault="00081732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570953">
        <w:t>312,50</w:t>
      </w:r>
      <w:r>
        <w:t xml:space="preserve"> </w:t>
      </w:r>
      <w:r w:rsidR="007D4134" w:rsidRPr="00FE7AB2">
        <w:rPr>
          <w:lang w:eastAsia="en-US"/>
        </w:rPr>
        <w:t>kn</w:t>
      </w:r>
    </w:p>
    <w:p w:rsidRDefault="00081732" w:rsidP="00081732" w:rsidR="0008173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570953">
        <w:t>DAVOR BASTA, IZRADA CERADA I TENDI "ICT" PERMANI ULICA ANDRIJE ŠTANGERA 10, 51410 OPATIJA, OIB: 73374474242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  <w:t xml:space="preserve">      </w:t>
      </w:r>
    </w:p>
    <w:p w:rsidRDefault="00A653A9" w:rsidP="0008173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</w:t>
      </w:r>
      <w:r w:rsidR="00081732" w:rsidRPr="00570953">
        <w:t>5.569,27</w:t>
      </w:r>
      <w:r w:rsidR="00081732">
        <w:t xml:space="preserve"> </w:t>
      </w:r>
      <w:r w:rsidR="007D4134" w:rsidRPr="00FE7AB2">
        <w:rPr>
          <w:lang w:eastAsia="en-US"/>
        </w:rPr>
        <w:t>kn</w:t>
      </w:r>
    </w:p>
    <w:p w:rsidRDefault="00081732" w:rsidP="0008173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081732">
        <w:rPr>
          <w:lang w:eastAsia="en-US"/>
        </w:rPr>
        <w:t>BRANISLAV BJELJAC, AUTOPRIJEVOZNIČKI OBRT "BJELJAC TRANSPORTI", ŠKURINJSKIH BORACA 20, 51000 RIJEKA, OIB: 68143839733</w:t>
      </w:r>
    </w:p>
    <w:p w:rsidRDefault="007D4134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</w:t>
      </w:r>
      <w:r w:rsidR="00081732" w:rsidRPr="00570953">
        <w:t>1.100,00</w:t>
      </w:r>
      <w:r w:rsidR="00081732">
        <w:t xml:space="preserve"> </w:t>
      </w:r>
      <w:r w:rsidRPr="00FE7AB2">
        <w:rPr>
          <w:lang w:eastAsia="en-US"/>
        </w:rPr>
        <w:t>kn</w:t>
      </w:r>
    </w:p>
    <w:p w:rsidRDefault="00081732" w:rsidP="00081732" w:rsidR="00FE7AB2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081732">
        <w:rPr>
          <w:lang w:eastAsia="en-US"/>
        </w:rPr>
        <w:t>IGOR BLAŽIĆ, TISKARSKI OBRT "SUŠAK", DRAGE ŠĆITARA 24, 51000 RIJEKA, OIB: 19971221845</w:t>
      </w:r>
    </w:p>
    <w:p w:rsidRDefault="007D4134" w:rsidP="00FE7AB2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</w:t>
      </w:r>
      <w:r w:rsidR="00081732" w:rsidRPr="00081732">
        <w:t>1.000,00</w:t>
      </w:r>
      <w:r w:rsidR="00FE7AB2">
        <w:t xml:space="preserve"> </w:t>
      </w:r>
      <w:r w:rsidRPr="00FE7AB2">
        <w:rPr>
          <w:lang w:eastAsia="en-US"/>
        </w:rPr>
        <w:t>kn</w:t>
      </w:r>
    </w:p>
    <w:p w:rsidRDefault="00081732" w:rsidP="00081732" w:rsidR="00E32171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>
        <w:rPr>
          <w:lang w:eastAsia="en-US"/>
        </w:rPr>
        <w:t>CIAK TRUCK d.o.o. za trgovinu i usluge Donji Stupnik, Stupničke šipkovine 1, OIB: 78969071801</w:t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</w:t>
      </w:r>
      <w:r w:rsidR="00A653A9" w:rsidRPr="00FE7AB2">
        <w:rPr>
          <w:lang w:eastAsia="en-US"/>
        </w:rPr>
        <w:t xml:space="preserve">      </w:t>
      </w:r>
      <w:r w:rsidR="00081732" w:rsidRPr="00570953">
        <w:t>5.807,82</w:t>
      </w:r>
      <w:r w:rsidR="00081732">
        <w:t xml:space="preserve"> </w:t>
      </w:r>
      <w:r w:rsidRPr="00FE7AB2">
        <w:rPr>
          <w:lang w:eastAsia="en-US"/>
        </w:rPr>
        <w:t>kn</w:t>
      </w:r>
    </w:p>
    <w:p w:rsidRDefault="0008173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570953">
        <w:t>CROATIA osiguranje d.d. Zagreb, Vatroslava Jagića 33, OIB: 26187994862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A653A9" w:rsidP="00E32171" w:rsidR="007D4134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   </w:t>
      </w:r>
      <w:r w:rsidR="00081732" w:rsidRPr="00570953">
        <w:t>18.376,23</w:t>
      </w:r>
      <w:r w:rsidR="00081732">
        <w:t xml:space="preserve"> </w:t>
      </w:r>
      <w:r w:rsidR="007D4134" w:rsidRPr="00FE7AB2">
        <w:rPr>
          <w:lang w:eastAsia="en-US"/>
        </w:rPr>
        <w:t>kn</w:t>
      </w:r>
    </w:p>
    <w:p w:rsidRDefault="00B47698" w:rsidP="00E32171" w:rsidR="00B47698" w:rsidRPr="00FE7AB2">
      <w:pPr>
        <w:pStyle w:val="Odlomakpopisa"/>
        <w:ind w:left="1069"/>
        <w:jc w:val="right"/>
        <w:rPr>
          <w:lang w:eastAsia="en-US"/>
        </w:rPr>
      </w:pPr>
    </w:p>
    <w:p w:rsidRDefault="0008173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570953">
        <w:t>DKV EURO SERVICE GMBH, Republika Slovenija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  <w:t xml:space="preserve">     </w:t>
      </w:r>
      <w:r w:rsidR="00A653A9" w:rsidRPr="00FE7AB2">
        <w:rPr>
          <w:lang w:eastAsia="en-US"/>
        </w:rPr>
        <w:t xml:space="preserve">    </w:t>
      </w:r>
      <w:r w:rsidR="00081732" w:rsidRPr="00570953">
        <w:t>140.978,66</w:t>
      </w:r>
      <w:r w:rsidR="00081732">
        <w:t xml:space="preserve"> </w:t>
      </w:r>
      <w:r w:rsidRPr="00FE7AB2">
        <w:rPr>
          <w:lang w:eastAsia="en-US"/>
        </w:rPr>
        <w:t>kn</w:t>
      </w:r>
    </w:p>
    <w:p w:rsidRDefault="007D4134" w:rsidP="007D4134" w:rsidR="007D4134" w:rsidRPr="00FE7AB2">
      <w:pPr>
        <w:ind w:left="709"/>
        <w:rPr>
          <w:lang w:eastAsia="en-US"/>
        </w:rPr>
      </w:pPr>
    </w:p>
    <w:p w:rsidRDefault="0008173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570953">
        <w:t>EFFECTUS društvo s ograničenom odgovornošću za savjetovanje i usluge Bjelovar, Vukovarska 14, OIB: 36523098396</w:t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="00081732" w:rsidRPr="00570953">
        <w:t>150,00</w:t>
      </w:r>
      <w:r w:rsidR="00081732">
        <w:t xml:space="preserve"> </w:t>
      </w:r>
      <w:r w:rsidRPr="00FE7AB2">
        <w:rPr>
          <w:lang w:eastAsia="en-US"/>
        </w:rPr>
        <w:t>kn</w:t>
      </w:r>
    </w:p>
    <w:p w:rsidRDefault="00081732" w:rsidP="00A64E10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570953">
        <w:t>ERSTE CARD CLUB društvo s ograničenom odgovornošću za financijsko posredovanje i usluge Zagreb, Ulica Frana Folnegovića 6, OIB: 85941596441</w:t>
      </w:r>
    </w:p>
    <w:p w:rsidRDefault="007D4134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="00A653A9"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A653A9" w:rsidRPr="00FE7AB2">
        <w:rPr>
          <w:lang w:eastAsia="en-US"/>
        </w:rPr>
        <w:t xml:space="preserve">        </w:t>
      </w:r>
      <w:r w:rsidR="00081732" w:rsidRPr="00570953">
        <w:t>40.859,74</w:t>
      </w:r>
      <w:r w:rsidR="00081732">
        <w:t xml:space="preserve"> </w:t>
      </w:r>
      <w:r w:rsidRPr="00FE7AB2">
        <w:rPr>
          <w:lang w:eastAsia="en-US"/>
        </w:rPr>
        <w:t>kn</w:t>
      </w:r>
    </w:p>
    <w:p w:rsidRDefault="00C50D85" w:rsidP="00C50D85" w:rsidR="00A64E10">
      <w:pPr>
        <w:pStyle w:val="Odlomakpopisa"/>
        <w:numPr>
          <w:ilvl w:val="0"/>
          <w:numId w:val="9"/>
        </w:numPr>
        <w:rPr>
          <w:lang w:eastAsia="en-US"/>
        </w:rPr>
      </w:pPr>
      <w:r w:rsidRPr="00C50D85">
        <w:t>FEROS d.o.o. za trgovinu Zagreb, Čulinečka 234, OIB: 91115557093</w:t>
      </w:r>
    </w:p>
    <w:p w:rsidRDefault="00A653A9" w:rsidP="00E32171" w:rsidR="007D4134" w:rsidRPr="00FE7AB2">
      <w:pPr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</w:t>
      </w:r>
      <w:r w:rsidR="000F3AFD" w:rsidRPr="00570953">
        <w:t>683,48</w:t>
      </w:r>
      <w:r w:rsidR="00A64E10">
        <w:t xml:space="preserve"> </w:t>
      </w:r>
      <w:r w:rsidR="007D4134" w:rsidRPr="00FE7AB2">
        <w:rPr>
          <w:lang w:eastAsia="en-US"/>
        </w:rPr>
        <w:t>kn</w:t>
      </w:r>
    </w:p>
    <w:p w:rsidRDefault="000F3AFD" w:rsidP="000F3AFD" w:rsidR="000F3AFD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0F3AFD">
        <w:lastRenderedPageBreak/>
        <w:t>Financijska agencija, Zagreb, Ulica grada Vukovara 70, OIB: 85821130368</w:t>
      </w:r>
    </w:p>
    <w:p w:rsidRDefault="00A653A9" w:rsidP="000F3AFD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 xml:space="preserve">       </w:t>
      </w:r>
      <w:r w:rsidR="000F3AFD" w:rsidRPr="00570953">
        <w:t>195,82</w:t>
      </w:r>
      <w:r w:rsidR="000F3AFD">
        <w:t xml:space="preserve"> </w:t>
      </w:r>
      <w:r w:rsidR="007D4134"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Grad Rijeka, Rijeka, Korzo 16, OIB: 54382731928</w:t>
      </w:r>
    </w:p>
    <w:p w:rsidRDefault="00A653A9" w:rsidP="00E32171" w:rsidR="007D4134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0F3AFD" w:rsidRPr="000F3AFD">
        <w:t>1.505,22</w:t>
      </w:r>
      <w:r w:rsidR="000F3AFD">
        <w:t xml:space="preserve"> </w:t>
      </w:r>
      <w:r w:rsidR="007D4134"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Hrvatski Telekom d.d. Zagreb, Roberta Frangeša Mihanovića 9,  OIB: 81793146560</w:t>
      </w:r>
      <w:r w:rsidR="007D4134" w:rsidRPr="00FE7AB2">
        <w:rPr>
          <w:lang w:eastAsia="en-US"/>
        </w:rPr>
        <w:tab/>
      </w:r>
    </w:p>
    <w:p w:rsidRDefault="00A653A9" w:rsidP="00E32171" w:rsidR="00B8271D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7D4134" w:rsidRPr="00FE7AB2">
        <w:rPr>
          <w:lang w:eastAsia="en-US"/>
        </w:rPr>
        <w:tab/>
      </w:r>
      <w:r w:rsidRPr="00FE7AB2">
        <w:rPr>
          <w:lang w:eastAsia="en-US"/>
        </w:rPr>
        <w:t xml:space="preserve">              </w:t>
      </w:r>
      <w:r w:rsidR="000F3AFD" w:rsidRPr="000F3AFD">
        <w:t>465,41</w:t>
      </w:r>
      <w:r w:rsidR="000F3AFD">
        <w:t xml:space="preserve"> </w:t>
      </w:r>
      <w:r w:rsidR="007D4134"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HRVATSKA OSIGURAVAJUĆA KUĆA - dioničko društvo za osiguranje Zagreb, Roberta Frangeša Mihanovića 9, OIB: 00432869176</w:t>
      </w:r>
      <w:r w:rsidR="00E32171">
        <w:t xml:space="preserve">          </w:t>
      </w:r>
    </w:p>
    <w:p w:rsidRDefault="00E32171" w:rsidP="00E32171" w:rsidR="00A653A9">
      <w:pPr>
        <w:pStyle w:val="Odlomakpopisa"/>
        <w:ind w:left="1069"/>
        <w:jc w:val="right"/>
        <w:rPr>
          <w:lang w:eastAsia="en-US"/>
        </w:rPr>
      </w:pPr>
      <w:r>
        <w:t xml:space="preserve"> </w:t>
      </w:r>
      <w:r w:rsidR="000F3AFD" w:rsidRPr="00570953">
        <w:t>7.638,00</w:t>
      </w:r>
      <w:r w:rsidR="000F3AFD">
        <w:t xml:space="preserve"> </w:t>
      </w:r>
      <w: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 xml:space="preserve">IMPULS-LEASING društvo s ograničenom odgovornošću za </w:t>
      </w:r>
      <w:r>
        <w:t xml:space="preserve">leasing Velimira Škorpika 241, </w:t>
      </w:r>
      <w:r w:rsidRPr="000F3AFD">
        <w:t>Zagreb</w:t>
      </w:r>
      <w:r w:rsidR="00E32171">
        <w:t xml:space="preserve">       </w:t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>
        <w:t xml:space="preserve">    </w:t>
      </w:r>
      <w:r w:rsidR="000F3AFD">
        <w:t xml:space="preserve">172.250,02 </w:t>
      </w:r>
      <w: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INA-INDUSTRIJA NAFTE, d.d. Zagreb, Avenija V. Holjevca 10, OIB: 27759560625</w:t>
      </w:r>
    </w:p>
    <w:p w:rsidRDefault="00E32171" w:rsidP="00E32171" w:rsidR="00E32171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0F3AFD" w:rsidRPr="000F3AFD">
        <w:t>37.340,71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PREDRAG  JAKŠIĆ, "A.D.R. TRANSPORTI" OBRT ZA UNUTARNJI I MEĐUNARODNI PRIJEVOZ TERETA, OIB: 15678275601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0F3AFD" w:rsidRPr="000F3AFD">
        <w:t>20,00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K. M. D. BABIĆ, d. o. o. za proizvodnju i trgovinu Viškovo, Blažići 25A, OIB: 55603613497</w:t>
      </w:r>
      <w:r w:rsidR="00E32171" w:rsidRPr="00FE7AB2">
        <w:rPr>
          <w:lang w:eastAsia="en-US"/>
        </w:rPr>
        <w:tab/>
      </w:r>
    </w:p>
    <w:p w:rsidRDefault="00E32171" w:rsidP="00E32171" w:rsidR="00E32171" w:rsidRPr="00FE7AB2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0F3AFD" w:rsidRPr="000F3AFD">
        <w:t>4.000,00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0F3AFD" w:rsidP="00E32171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570953">
        <w:t>KLANATRANS prijevoz robe u cestovnom prometu, društvo s ograničenom odgovornošću Klana, Klana 98, OIB: 72407552380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0F3AFD" w:rsidRPr="00570953">
        <w:t>7.000,00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jc w:val="both"/>
        <w:rPr>
          <w:lang w:eastAsia="en-US"/>
        </w:rPr>
      </w:pPr>
      <w:r w:rsidRPr="000F3AFD">
        <w:t>MIRKO KOVAČIĆ, TURKOVO 40E, 51000 RIJEKA, OIB: 94321597567</w:t>
      </w:r>
      <w:r w:rsidR="00E32171" w:rsidRPr="00FE7AB2">
        <w:rPr>
          <w:lang w:eastAsia="en-US"/>
        </w:rPr>
        <w:tab/>
      </w:r>
    </w:p>
    <w:p w:rsidRDefault="00E32171" w:rsidP="00E32171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</w:t>
      </w:r>
      <w:r w:rsidR="000F3AFD" w:rsidRPr="00570953">
        <w:t>60.104,66</w:t>
      </w:r>
      <w:r>
        <w:t xml:space="preserve"> </w:t>
      </w:r>
      <w:r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9"/>
        </w:numPr>
        <w:rPr>
          <w:lang w:eastAsia="en-US"/>
        </w:rPr>
      </w:pPr>
      <w:r w:rsidRPr="000F3AFD">
        <w:t>SINIŠA MANOJLOVIĆ, AUTOPRIJEVOZNIČKI OBRT "SM" RIJEKA, PAZINSKA 7, OIB: 68494834611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0F3AFD" w:rsidRPr="000F3AFD">
        <w:t>5.800,00</w:t>
      </w:r>
      <w:r>
        <w:t xml:space="preserve"> </w:t>
      </w:r>
      <w:r w:rsidRPr="00FE7AB2">
        <w:rPr>
          <w:lang w:eastAsia="en-US"/>
        </w:rPr>
        <w:t>kn</w:t>
      </w:r>
    </w:p>
    <w:p w:rsidRDefault="00E32171" w:rsidP="00216DE2" w:rsidR="00216DE2">
      <w:pPr>
        <w:pStyle w:val="Odlomakpopisa"/>
        <w:ind w:left="709"/>
        <w:jc w:val="both"/>
        <w:rPr>
          <w:lang w:eastAsia="en-US"/>
        </w:rPr>
      </w:pPr>
      <w:r>
        <w:t xml:space="preserve">23. </w:t>
      </w:r>
      <w:r w:rsidR="000F3AFD" w:rsidRPr="000F3AFD">
        <w:t>DARKO MESARIĆ, SPLENDID AUTOPRAONA, OBRT ZA USLUGE PRANJA I ČIŠĆENJA, PLASI 21,  RIJEKA, OIB: 73719823201</w:t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  <w:t xml:space="preserve">         </w:t>
      </w:r>
      <w:r w:rsidR="000F3AFD" w:rsidRPr="00570953">
        <w:t>1.130,00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0F3AFD" w:rsidP="000F3AFD" w:rsidR="00E32171">
      <w:pPr>
        <w:pStyle w:val="Odlomakpopisa"/>
        <w:numPr>
          <w:ilvl w:val="0"/>
          <w:numId w:val="11"/>
        </w:numPr>
        <w:ind w:hanging="425" w:left="1134"/>
        <w:rPr>
          <w:lang w:eastAsia="en-US"/>
        </w:rPr>
      </w:pPr>
      <w:r w:rsidRPr="000F3AFD">
        <w:t>Republika Hrvatska, Ministarstvo financija, Porezna uprava, OIB: 18683136487</w:t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0F3AFD" w:rsidRPr="000F3AFD">
        <w:t>15.200,12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216DE2" w:rsidP="00216DE2" w:rsidR="00216DE2">
      <w:pPr>
        <w:pStyle w:val="Odlomakpopisa"/>
        <w:ind w:left="709"/>
        <w:jc w:val="both"/>
      </w:pPr>
      <w:r>
        <w:t xml:space="preserve">25. </w:t>
      </w:r>
      <w:r w:rsidR="000F3AFD" w:rsidRPr="000F3AFD">
        <w:t>MULTIWAY društvo s ograničenom odgovornošću za trgovinu i špediciju Industrijska zona, Radna zona 27, 51227 Kukuljanovo, OIB: 91759874080</w:t>
      </w:r>
    </w:p>
    <w:p w:rsidRDefault="00E32171" w:rsidP="00216DE2" w:rsidR="00E32171" w:rsidRPr="00FE7AB2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="000F3AFD" w:rsidRPr="00570953">
        <w:t>650,00</w:t>
      </w:r>
      <w:r w:rsidR="000F3AFD">
        <w:t xml:space="preserve"> </w:t>
      </w:r>
      <w:r w:rsidRPr="00FE7AB2">
        <w:rPr>
          <w:lang w:eastAsia="en-US"/>
        </w:rPr>
        <w:t>kn</w:t>
      </w:r>
    </w:p>
    <w:p w:rsidRDefault="00046D4B" w:rsidP="00046D4B" w:rsidR="00E32171">
      <w:pPr>
        <w:pStyle w:val="Odlomakpopisa"/>
        <w:numPr>
          <w:ilvl w:val="0"/>
          <w:numId w:val="12"/>
        </w:numPr>
        <w:ind w:left="1134"/>
        <w:jc w:val="both"/>
        <w:rPr>
          <w:lang w:eastAsia="en-US"/>
        </w:rPr>
      </w:pPr>
      <w:r w:rsidRPr="00046D4B">
        <w:t>PBZ CARD društvo s ograničenom odgovornošću za poslovanje kreditnim karticama, putnička agencija Zagreb, Radnička cesta 44,  OIB: 28495895537</w:t>
      </w:r>
      <w:r w:rsidR="00E32171" w:rsidRPr="00FE7AB2">
        <w:rPr>
          <w:lang w:eastAsia="en-US"/>
        </w:rPr>
        <w:tab/>
      </w:r>
    </w:p>
    <w:p w:rsidRDefault="00E32171" w:rsidP="00E32171" w:rsidR="00E32171">
      <w:pPr>
        <w:pStyle w:val="Odlomakpopisa"/>
        <w:ind w:left="106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046D4B" w:rsidRPr="00570953">
        <w:t>20.249,00</w:t>
      </w:r>
      <w:r w:rsidR="00046D4B">
        <w:t xml:space="preserve"> </w:t>
      </w:r>
      <w:r w:rsidRPr="00FE7AB2">
        <w:rPr>
          <w:lang w:eastAsia="en-US"/>
        </w:rPr>
        <w:t>kn</w:t>
      </w:r>
    </w:p>
    <w:p w:rsidRDefault="00216DE2" w:rsidP="00216DE2" w:rsidR="00046D4B">
      <w:pPr>
        <w:pStyle w:val="Odlomakpopisa"/>
        <w:ind w:left="709"/>
        <w:jc w:val="both"/>
      </w:pPr>
      <w:r>
        <w:t xml:space="preserve">27. </w:t>
      </w:r>
      <w:r w:rsidR="00046D4B" w:rsidRPr="00570953">
        <w:t xml:space="preserve">MILORAD PETAKOVIĆ, BRAVARSKI OBRT "LAMARIN" VIŠKOVO, </w:t>
      </w:r>
    </w:p>
    <w:p w:rsidRDefault="00046D4B" w:rsidP="00216DE2" w:rsidR="00E32171" w:rsidRPr="00FE7AB2">
      <w:pPr>
        <w:pStyle w:val="Odlomakpopisa"/>
        <w:ind w:left="709"/>
        <w:jc w:val="both"/>
        <w:rPr>
          <w:lang w:eastAsia="en-US"/>
        </w:rPr>
      </w:pPr>
      <w:r>
        <w:t xml:space="preserve">      </w:t>
      </w:r>
      <w:r w:rsidRPr="00570953">
        <w:t>ŠIROLI 12, OIB: 75136987144</w:t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>
        <w:rPr>
          <w:lang w:eastAsia="en-US"/>
        </w:rPr>
        <w:t xml:space="preserve">             </w:t>
      </w:r>
      <w:r w:rsidR="00E32171" w:rsidRPr="00FE7AB2">
        <w:rPr>
          <w:lang w:eastAsia="en-US"/>
        </w:rPr>
        <w:t xml:space="preserve">         </w:t>
      </w:r>
      <w:r w:rsidRPr="00570953">
        <w:t>1.867,50</w:t>
      </w:r>
      <w:r>
        <w:t xml:space="preserve"> </w:t>
      </w:r>
      <w:r w:rsidR="00E32171" w:rsidRPr="00FE7AB2">
        <w:rPr>
          <w:lang w:eastAsia="en-US"/>
        </w:rPr>
        <w:t>kn</w:t>
      </w:r>
    </w:p>
    <w:p w:rsidRDefault="00046D4B" w:rsidP="00216DE2" w:rsidR="00E32171">
      <w:pPr>
        <w:pStyle w:val="Odlomakpopisa"/>
        <w:numPr>
          <w:ilvl w:val="0"/>
          <w:numId w:val="13"/>
        </w:numPr>
        <w:rPr>
          <w:lang w:eastAsia="en-US"/>
        </w:rPr>
      </w:pPr>
      <w:r w:rsidRPr="00570953">
        <w:t>PETRA T. T. društvo s ograničenom odgovornošću za transport, trgovinu i putnička agencija Rijeka, Verdieva 5, OIB: 52054538741</w:t>
      </w:r>
    </w:p>
    <w:p w:rsidRDefault="00E32171" w:rsidP="00216DE2" w:rsidR="00E32171">
      <w:pPr>
        <w:pStyle w:val="Odlomakpopisa"/>
        <w:ind w:left="709"/>
        <w:jc w:val="right"/>
        <w:rPr>
          <w:lang w:eastAsia="en-US"/>
        </w:rPr>
      </w:pP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</w:r>
      <w:r w:rsidRPr="00FE7AB2">
        <w:rPr>
          <w:lang w:eastAsia="en-US"/>
        </w:rPr>
        <w:tab/>
        <w:t xml:space="preserve">              </w:t>
      </w:r>
      <w:r w:rsidR="00046D4B" w:rsidRPr="00570953">
        <w:t>7.512,49</w:t>
      </w:r>
      <w:r w:rsidR="00046D4B">
        <w:t xml:space="preserve"> </w:t>
      </w:r>
      <w:r w:rsidRPr="00FE7AB2">
        <w:rPr>
          <w:lang w:eastAsia="en-US"/>
        </w:rPr>
        <w:t>kn</w:t>
      </w:r>
    </w:p>
    <w:p w:rsidRDefault="00216DE2" w:rsidP="00216DE2" w:rsidR="00046D4B">
      <w:pPr>
        <w:pStyle w:val="Odlomakpopisa"/>
        <w:ind w:left="709"/>
      </w:pPr>
      <w:r>
        <w:t xml:space="preserve">29. </w:t>
      </w:r>
      <w:r w:rsidR="00046D4B" w:rsidRPr="00570953">
        <w:t xml:space="preserve">PETROL LAVORI RIJEKA usluge i trgovina </w:t>
      </w:r>
      <w:r w:rsidR="00046D4B">
        <w:t xml:space="preserve">d. o. o. Antuna Barca 3b, </w:t>
      </w:r>
      <w:r w:rsidR="00046D4B" w:rsidRPr="00570953">
        <w:t xml:space="preserve">Rijeka, </w:t>
      </w:r>
    </w:p>
    <w:p w:rsidRDefault="00046D4B" w:rsidP="00046D4B" w:rsidR="00E32171" w:rsidRPr="00FE7AB2">
      <w:pPr>
        <w:pStyle w:val="Odlomakpopisa"/>
        <w:ind w:left="709"/>
        <w:rPr>
          <w:lang w:eastAsia="en-US"/>
        </w:rPr>
      </w:pPr>
      <w:r>
        <w:t xml:space="preserve">      </w:t>
      </w:r>
      <w:r w:rsidRPr="00570953">
        <w:t>OIB: 14728594955</w:t>
      </w:r>
      <w:r>
        <w:t xml:space="preserve">     </w:t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</w:r>
      <w:r w:rsidR="00E32171" w:rsidRPr="00FE7AB2">
        <w:rPr>
          <w:lang w:eastAsia="en-US"/>
        </w:rPr>
        <w:tab/>
        <w:t xml:space="preserve">         </w:t>
      </w:r>
      <w:r>
        <w:rPr>
          <w:lang w:eastAsia="en-US"/>
        </w:rPr>
        <w:t xml:space="preserve">                           </w:t>
      </w:r>
      <w:r w:rsidRPr="00570953">
        <w:t>5.814,15</w:t>
      </w:r>
      <w:r>
        <w:t xml:space="preserve"> </w:t>
      </w:r>
      <w:r w:rsidR="00E32171" w:rsidRPr="00FE7AB2">
        <w:rPr>
          <w:lang w:eastAsia="en-US"/>
        </w:rPr>
        <w:t>kn</w:t>
      </w:r>
    </w:p>
    <w:p w:rsidRDefault="00046D4B" w:rsidP="00046D4B" w:rsidR="00E32171">
      <w:pPr>
        <w:pStyle w:val="Odlomakpopisa"/>
        <w:numPr>
          <w:ilvl w:val="0"/>
          <w:numId w:val="14"/>
        </w:numPr>
        <w:jc w:val="both"/>
        <w:rPr>
          <w:lang w:eastAsia="en-US"/>
        </w:rPr>
      </w:pPr>
      <w:r w:rsidRPr="00570953">
        <w:t>PEZIĆ društvo s ograničenom odgovornošću za trgovinu na veliko i malo Viškovo, Viškovo 91, OIB: 92818388389</w:t>
      </w:r>
      <w:r w:rsidR="00E32171" w:rsidRPr="00FE7AB2">
        <w:rPr>
          <w:lang w:eastAsia="en-US"/>
        </w:rPr>
        <w:t xml:space="preserve">     </w:t>
      </w:r>
      <w:r>
        <w:rPr>
          <w:lang w:eastAsia="en-US"/>
        </w:rPr>
        <w:t xml:space="preserve">                                   </w:t>
      </w:r>
      <w:r w:rsidR="00E32171" w:rsidRPr="00FE7AB2">
        <w:rPr>
          <w:lang w:eastAsia="en-US"/>
        </w:rPr>
        <w:t xml:space="preserve">       </w:t>
      </w:r>
      <w:r w:rsidRPr="00570953">
        <w:t>470,00</w:t>
      </w:r>
      <w:r>
        <w:t xml:space="preserve"> </w:t>
      </w:r>
      <w:r w:rsidR="00E32171" w:rsidRPr="00FE7AB2">
        <w:rPr>
          <w:lang w:eastAsia="en-US"/>
        </w:rPr>
        <w:t>kn</w:t>
      </w:r>
    </w:p>
    <w:p w:rsidRDefault="00046D4B" w:rsidP="00046D4B" w:rsidR="00046D4B">
      <w:pPr>
        <w:pStyle w:val="Odlomakpopisa"/>
        <w:numPr>
          <w:ilvl w:val="0"/>
          <w:numId w:val="14"/>
        </w:numPr>
        <w:jc w:val="both"/>
      </w:pPr>
      <w:r w:rsidRPr="00570953">
        <w:t xml:space="preserve">RICAMBI ROSSI d. o. o. za trgovinu dijelovima i priborom za motorna vozila </w:t>
      </w:r>
    </w:p>
    <w:p w:rsidRDefault="00046D4B" w:rsidP="00046D4B" w:rsidR="00216DE2">
      <w:pPr>
        <w:pStyle w:val="Odlomakpopisa"/>
        <w:ind w:left="1069"/>
        <w:jc w:val="both"/>
      </w:pPr>
      <w:r w:rsidRPr="00570953">
        <w:t>Viškovo, Marinići, Marinići 199,  OIB: 11367926483</w:t>
      </w:r>
      <w:r>
        <w:t xml:space="preserve">                         </w:t>
      </w:r>
      <w:r w:rsidRPr="00570953">
        <w:t>16.982,63</w:t>
      </w:r>
      <w:r w:rsidR="00216DE2">
        <w:t xml:space="preserve"> kn</w:t>
      </w:r>
    </w:p>
    <w:p w:rsidRDefault="00046D4B" w:rsidP="00046D4B" w:rsidR="00046D4B">
      <w:pPr>
        <w:pStyle w:val="Odlomakpopisa"/>
        <w:numPr>
          <w:ilvl w:val="0"/>
          <w:numId w:val="14"/>
        </w:numPr>
        <w:jc w:val="both"/>
      </w:pPr>
      <w:r w:rsidRPr="00570953">
        <w:t xml:space="preserve">RIJEKA TRANS društvo s ograničenom odgovornošću za trgovinu i poslovanje </w:t>
      </w:r>
    </w:p>
    <w:p w:rsidRDefault="00046D4B" w:rsidP="00046D4B" w:rsidR="00216DE2">
      <w:pPr>
        <w:pStyle w:val="Odlomakpopisa"/>
        <w:ind w:left="1069"/>
        <w:jc w:val="both"/>
      </w:pPr>
      <w:r w:rsidRPr="00570953">
        <w:t>nekretninama Kukuljanovo , Kukuljanovo 337,  OIB: 08418011938</w:t>
      </w:r>
    </w:p>
    <w:p w:rsidRDefault="00046D4B" w:rsidP="00F64050" w:rsidR="00F64050">
      <w:pPr>
        <w:pStyle w:val="Odlomakpopisa"/>
        <w:ind w:left="709"/>
        <w:jc w:val="right"/>
      </w:pPr>
      <w:r w:rsidRPr="00570953">
        <w:t>21.773,72</w:t>
      </w:r>
      <w:r>
        <w:t xml:space="preserve"> </w:t>
      </w:r>
      <w:r w:rsidR="00F64050">
        <w:t>kn</w:t>
      </w:r>
    </w:p>
    <w:p w:rsidRDefault="00F64050" w:rsidP="00F64050" w:rsidR="00046D4B">
      <w:pPr>
        <w:pStyle w:val="Odlomakpopisa"/>
        <w:ind w:left="709"/>
        <w:jc w:val="both"/>
      </w:pPr>
      <w:r>
        <w:t xml:space="preserve">33. </w:t>
      </w:r>
      <w:r w:rsidR="00046D4B" w:rsidRPr="00570953">
        <w:t xml:space="preserve">RIM - COMMERCE, društvo s ograničenom odgovornošću za trgovinu Severin </w:t>
      </w:r>
    </w:p>
    <w:p w:rsidRDefault="00046D4B" w:rsidP="00046D4B" w:rsidR="00F64050">
      <w:pPr>
        <w:pStyle w:val="Odlomakpopisa"/>
        <w:ind w:left="709"/>
        <w:jc w:val="both"/>
      </w:pPr>
      <w:r>
        <w:t xml:space="preserve">      </w:t>
      </w:r>
      <w:r w:rsidRPr="00570953">
        <w:t>Na Kupi, Rim 21, OIB: 82610829524</w:t>
      </w:r>
      <w:r>
        <w:t xml:space="preserve">                                                </w:t>
      </w:r>
      <w:r w:rsidRPr="00570953">
        <w:t>19.066,50</w:t>
      </w:r>
      <w:r>
        <w:t xml:space="preserve"> </w:t>
      </w:r>
      <w:r w:rsidR="00F64050">
        <w:t>kn</w:t>
      </w:r>
    </w:p>
    <w:p w:rsidRDefault="00F64050" w:rsidP="00F64050" w:rsidR="00F64050">
      <w:pPr>
        <w:pStyle w:val="Odlomakpopisa"/>
        <w:ind w:left="709"/>
        <w:jc w:val="both"/>
      </w:pPr>
      <w:r>
        <w:t xml:space="preserve">34. </w:t>
      </w:r>
      <w:r w:rsidR="00046D4B" w:rsidRPr="00046D4B">
        <w:t>SB Leasing d.o.o. Ulica grada Vukovara 284, Zagreb, OIB: 08745792574</w:t>
      </w:r>
    </w:p>
    <w:p w:rsidRDefault="00046D4B" w:rsidP="00F64050" w:rsidR="00F64050">
      <w:pPr>
        <w:pStyle w:val="Odlomakpopisa"/>
        <w:ind w:left="709"/>
        <w:jc w:val="right"/>
      </w:pPr>
      <w:r w:rsidRPr="000719C5">
        <w:t>89.171,47</w:t>
      </w:r>
      <w:r>
        <w:t xml:space="preserve"> </w:t>
      </w:r>
      <w:r w:rsidR="00F64050">
        <w:t>kn</w:t>
      </w:r>
    </w:p>
    <w:p w:rsidRDefault="00F64050" w:rsidP="00046D4B" w:rsidR="00F64050">
      <w:pPr>
        <w:pStyle w:val="Odlomakpopisa"/>
        <w:ind w:left="709"/>
        <w:jc w:val="both"/>
      </w:pPr>
      <w:r>
        <w:t xml:space="preserve">35. </w:t>
      </w:r>
      <w:r w:rsidR="00046D4B" w:rsidRPr="00570953">
        <w:t>SKY TOLL, a.s. Bratislava, 841 04, Slovačka</w:t>
      </w:r>
      <w:r w:rsidR="00046D4B">
        <w:t xml:space="preserve">            </w:t>
      </w:r>
      <w:r w:rsidR="00657942">
        <w:t xml:space="preserve">                     </w:t>
      </w:r>
      <w:r w:rsidR="00046D4B">
        <w:t xml:space="preserve">      </w:t>
      </w:r>
      <w:r w:rsidR="00657942" w:rsidRPr="00570953">
        <w:t>1.943,66</w:t>
      </w:r>
      <w:r>
        <w:t xml:space="preserve"> kn</w:t>
      </w:r>
    </w:p>
    <w:p w:rsidRDefault="00F64050" w:rsidP="00657942" w:rsidR="00F64050">
      <w:pPr>
        <w:pStyle w:val="Odlomakpopisa"/>
        <w:ind w:left="709"/>
        <w:jc w:val="both"/>
      </w:pPr>
      <w:r>
        <w:t xml:space="preserve">36. </w:t>
      </w:r>
      <w:r w:rsidR="00657942" w:rsidRPr="00570953">
        <w:t>SONDERTRANSPORT Wörgl, Austrija</w:t>
      </w:r>
      <w:r w:rsidR="00657942">
        <w:t xml:space="preserve">                                              </w:t>
      </w:r>
      <w:r w:rsidR="00657942" w:rsidRPr="00570953">
        <w:t>2.856,69</w:t>
      </w:r>
      <w:r w:rsidR="00657942">
        <w:t xml:space="preserve"> </w:t>
      </w:r>
      <w:r>
        <w:t>kn</w:t>
      </w:r>
    </w:p>
    <w:p w:rsidRDefault="00F64050" w:rsidP="00F64050" w:rsidR="00657942">
      <w:pPr>
        <w:pStyle w:val="Odlomakpopisa"/>
        <w:ind w:left="709"/>
        <w:jc w:val="both"/>
      </w:pPr>
      <w:r>
        <w:t xml:space="preserve">37. </w:t>
      </w:r>
      <w:r w:rsidR="00657942" w:rsidRPr="00657942">
        <w:t xml:space="preserve">MARIO ŠOŠTARIĆ, "MARIO" PRIJEVOZ, TRGOVINA I UGOSTITELJSTVO </w:t>
      </w:r>
    </w:p>
    <w:p w:rsidRDefault="00657942" w:rsidP="00F64050" w:rsidR="00F64050">
      <w:pPr>
        <w:pStyle w:val="Odlomakpopisa"/>
        <w:ind w:left="709"/>
        <w:jc w:val="both"/>
      </w:pPr>
      <w:r>
        <w:t xml:space="preserve">     </w:t>
      </w:r>
      <w:r w:rsidRPr="00657942">
        <w:t>GORNJE JESENJE 106, 49233 GORNJE JESENJE, OIB: 48779074097</w:t>
      </w:r>
    </w:p>
    <w:p w:rsidRDefault="00657942" w:rsidP="00F64050" w:rsidR="00F64050">
      <w:pPr>
        <w:pStyle w:val="Odlomakpopisa"/>
        <w:ind w:left="709"/>
        <w:jc w:val="right"/>
        <w:rPr>
          <w:lang w:eastAsia="en-US"/>
        </w:rPr>
      </w:pPr>
      <w:r w:rsidRPr="00570953">
        <w:t>12.484,00</w:t>
      </w:r>
      <w:r>
        <w:t xml:space="preserve"> </w:t>
      </w:r>
      <w:r w:rsidR="00F64050">
        <w:t>kn</w:t>
      </w:r>
    </w:p>
    <w:p w:rsidRDefault="00657942" w:rsidP="00657942" w:rsidR="00657942">
      <w:pPr>
        <w:pStyle w:val="Odlomakpopisa"/>
        <w:ind w:left="709"/>
        <w:jc w:val="both"/>
      </w:pPr>
      <w:r>
        <w:t xml:space="preserve">38. </w:t>
      </w:r>
      <w:r w:rsidRPr="00570953">
        <w:t>ŠTUPICA TRANSPORT Ribnica, Slovenija</w:t>
      </w:r>
      <w:r>
        <w:t xml:space="preserve">                                      </w:t>
      </w:r>
      <w:r w:rsidRPr="00570953">
        <w:t>41.189,50</w:t>
      </w:r>
      <w:r>
        <w:t xml:space="preserve"> kn</w:t>
      </w:r>
    </w:p>
    <w:p w:rsidRDefault="00657942" w:rsidP="00657942" w:rsidR="00657942">
      <w:pPr>
        <w:pStyle w:val="Odlomakpopisa"/>
        <w:ind w:left="709"/>
        <w:jc w:val="both"/>
      </w:pPr>
      <w:r>
        <w:t xml:space="preserve">39. </w:t>
      </w:r>
      <w:r w:rsidRPr="00570953">
        <w:t xml:space="preserve">TEMPUS društvo s ograničenom odgovornošću za knjigovodstvo i završne radove </w:t>
      </w:r>
      <w:r>
        <w:t xml:space="preserve">      </w:t>
      </w:r>
    </w:p>
    <w:p w:rsidRDefault="00657942" w:rsidP="00657942" w:rsidR="00657942">
      <w:pPr>
        <w:pStyle w:val="Odlomakpopisa"/>
        <w:ind w:left="709"/>
        <w:jc w:val="both"/>
      </w:pPr>
      <w:r>
        <w:t xml:space="preserve">      </w:t>
      </w:r>
      <w:r w:rsidRPr="00570953">
        <w:t>u građevinarstvu Viškovo, Viškovo 48, OIB: 11951853020</w:t>
      </w:r>
      <w:r>
        <w:t xml:space="preserve"> </w:t>
      </w:r>
    </w:p>
    <w:p w:rsidRDefault="00657942" w:rsidP="00657942" w:rsidR="00657942">
      <w:pPr>
        <w:pStyle w:val="Odlomakpopisa"/>
        <w:ind w:left="709"/>
        <w:jc w:val="right"/>
      </w:pPr>
      <w:r>
        <w:t xml:space="preserve">                                4.125,00 kn</w:t>
      </w:r>
    </w:p>
    <w:p w:rsidRDefault="00657942" w:rsidP="00657942" w:rsidR="00657942">
      <w:pPr>
        <w:pStyle w:val="Odlomakpopisa"/>
        <w:ind w:left="709"/>
        <w:jc w:val="both"/>
      </w:pPr>
      <w:r>
        <w:t xml:space="preserve">40. </w:t>
      </w:r>
      <w:r w:rsidRPr="00570953">
        <w:t>TIMOCOM Düsseldorf, Njemačka</w:t>
      </w:r>
      <w:r>
        <w:t xml:space="preserve">                                                       </w:t>
      </w:r>
      <w:r w:rsidRPr="00570953">
        <w:t>2.024,82</w:t>
      </w:r>
      <w:r>
        <w:t xml:space="preserve"> kn</w:t>
      </w:r>
    </w:p>
    <w:p w:rsidRDefault="00657942" w:rsidP="00657942" w:rsidR="00657942">
      <w:pPr>
        <w:pStyle w:val="Odlomakpopisa"/>
        <w:ind w:left="709"/>
        <w:jc w:val="both"/>
      </w:pPr>
      <w:r>
        <w:t xml:space="preserve">41. </w:t>
      </w:r>
      <w:r w:rsidRPr="00570953">
        <w:t xml:space="preserve">VIPnet, društvo s ograničenom odgovornošću za usluge javnih telekomunikacija </w:t>
      </w:r>
    </w:p>
    <w:p w:rsidRDefault="00657942" w:rsidP="00657942" w:rsidR="00657942">
      <w:pPr>
        <w:pStyle w:val="Odlomakpopisa"/>
        <w:ind w:left="709"/>
        <w:jc w:val="both"/>
      </w:pPr>
      <w:r>
        <w:t xml:space="preserve">      </w:t>
      </w:r>
      <w:r w:rsidRPr="00570953">
        <w:t>Zagreb, Vrtni put 1, OIB: 29524210204</w:t>
      </w:r>
      <w:r>
        <w:t xml:space="preserve">                                               </w:t>
      </w:r>
      <w:r w:rsidRPr="00570953">
        <w:t>7.735,46</w:t>
      </w:r>
      <w:r>
        <w:t xml:space="preserve"> kn</w:t>
      </w:r>
    </w:p>
    <w:p w:rsidRDefault="00D301A1" w:rsidP="00D301A1" w:rsidR="00D301A1">
      <w:pPr>
        <w:ind w:left="709"/>
        <w:jc w:val="both"/>
      </w:pPr>
      <w:r>
        <w:t xml:space="preserve">41. </w:t>
      </w:r>
      <w:r w:rsidRPr="00570953">
        <w:t>WESPE S.C.</w:t>
      </w:r>
      <w:r>
        <w:t xml:space="preserve">                                                                                        </w:t>
      </w:r>
      <w:r w:rsidRPr="00570953">
        <w:t>5.767,31</w:t>
      </w:r>
      <w:r>
        <w:t xml:space="preserve"> kn</w:t>
      </w:r>
    </w:p>
    <w:p w:rsidRDefault="00657942" w:rsidP="003F2F36" w:rsidR="00657942">
      <w:pPr>
        <w:jc w:val="both"/>
      </w:pPr>
    </w:p>
    <w:p w:rsidRDefault="00D301A1" w:rsidP="003F2F36" w:rsidR="00D301A1">
      <w:pPr>
        <w:jc w:val="both"/>
      </w:pPr>
    </w:p>
    <w:p w:rsidRDefault="003F2F36" w:rsidP="003F2F36" w:rsidR="003F2F36" w:rsidRPr="0095015C">
      <w:pPr>
        <w:jc w:val="both"/>
      </w:pPr>
      <w:r>
        <w:rPr>
          <w:lang w:eastAsia="en-US"/>
        </w:rPr>
        <w:t xml:space="preserve">II. </w:t>
      </w:r>
      <w:r w:rsidRPr="0095015C">
        <w:t xml:space="preserve">Osporene su </w:t>
      </w:r>
      <w:r w:rsidR="00576A17" w:rsidRPr="00FE7AB2">
        <w:t>tražbine sljedećih vjerovnika</w:t>
      </w:r>
      <w:r w:rsidRPr="0095015C">
        <w:t>:</w:t>
      </w:r>
    </w:p>
    <w:p w:rsidRDefault="00D301A1" w:rsidP="00D301A1" w:rsidR="003F2F36" w:rsidRPr="0095015C">
      <w:pPr>
        <w:numPr>
          <w:ilvl w:val="0"/>
          <w:numId w:val="15"/>
        </w:numPr>
        <w:rPr>
          <w:bCs/>
        </w:rPr>
      </w:pPr>
      <w:r w:rsidRPr="00D301A1">
        <w:t>HRVATSKA OSIGURAVAJUĆA KUĆA - dioničko društvo za osiguranje Zagreb, Roberta Frangeša Mihanovića 9, OIB: 00432869176</w:t>
      </w:r>
      <w:r w:rsidR="003F2F36" w:rsidRPr="0095015C">
        <w:t xml:space="preserve">  </w:t>
      </w:r>
      <w:r w:rsidR="003F2F36">
        <w:t xml:space="preserve">  </w:t>
      </w:r>
      <w:r w:rsidR="00576A17">
        <w:t xml:space="preserve">         </w:t>
      </w:r>
      <w:r w:rsidR="003F2F36">
        <w:t xml:space="preserve">      </w:t>
      </w:r>
      <w:r w:rsidR="003F2F36" w:rsidRPr="0095015C">
        <w:t xml:space="preserve">  </w:t>
      </w:r>
      <w:r w:rsidRPr="00D301A1">
        <w:t>2.730,51</w:t>
      </w:r>
      <w:r>
        <w:t xml:space="preserve"> </w:t>
      </w:r>
      <w:r w:rsidR="003F2F36" w:rsidRPr="0095015C">
        <w:t>kn</w:t>
      </w:r>
    </w:p>
    <w:p w:rsidRDefault="00576A17" w:rsidP="00576A17" w:rsidR="00E32171" w:rsidRPr="00FE7AB2">
      <w:pPr>
        <w:jc w:val="both"/>
        <w:rPr>
          <w:lang w:eastAsia="en-US"/>
        </w:rPr>
      </w:pPr>
      <w:r>
        <w:rPr>
          <w:lang w:eastAsia="en-US"/>
        </w:rPr>
        <w:t xml:space="preserve">Vjerovnika </w:t>
      </w:r>
      <w:r w:rsidR="00D301A1" w:rsidRPr="00D301A1">
        <w:t>HRVATSKA OSIGURAVAJUĆA KUĆA - dioničko društvo za osiguranje Zagreb, Roberta Frangeša Mihanovića 9, OIB: 00432869176</w:t>
      </w:r>
      <w:r w:rsidR="00D301A1">
        <w:t xml:space="preserve"> </w:t>
      </w:r>
      <w:r>
        <w:t xml:space="preserve">upućuje se na parnicu radi </w:t>
      </w:r>
      <w:r w:rsidRPr="00764BD8">
        <w:t xml:space="preserve">parnicu radi utvrđivanja </w:t>
      </w:r>
      <w:r>
        <w:t xml:space="preserve">osporene </w:t>
      </w:r>
      <w:r w:rsidRPr="00764BD8">
        <w:t xml:space="preserve">tražbine u iznosu od </w:t>
      </w:r>
      <w:r w:rsidR="00D301A1" w:rsidRPr="00D301A1">
        <w:t>2.730,51</w:t>
      </w:r>
      <w:r w:rsidR="00D301A1">
        <w:t xml:space="preserve"> </w:t>
      </w:r>
      <w:r w:rsidRPr="00764BD8">
        <w:t xml:space="preserve">kn u roku od 8 dana od dana </w:t>
      </w:r>
      <w:r>
        <w:t>pravomoćnosti rješenja o upućivanju u parnicu, odnosno primitka drugostupanjske odluke</w:t>
      </w:r>
      <w:r w:rsidRPr="00764BD8">
        <w:t>, inače će se smatrati da je odustao od prava na vođenje parnice</w:t>
      </w:r>
    </w:p>
    <w:p w:rsidRDefault="00576A17" w:rsidP="0030222D" w:rsidR="00576A17">
      <w:pPr>
        <w:pStyle w:val="Naslov2"/>
        <w:jc w:val="center"/>
        <w:rPr>
          <w:b w:val="false"/>
          <w:bCs w:val="false"/>
          <w:szCs w:val="24"/>
        </w:rPr>
      </w:pPr>
    </w:p>
    <w:p w:rsidRDefault="0030222D" w:rsidP="0030222D" w:rsidR="0030222D">
      <w:pPr>
        <w:pStyle w:val="Naslov2"/>
        <w:jc w:val="center"/>
        <w:rPr>
          <w:b w:val="false"/>
          <w:bCs w:val="false"/>
          <w:szCs w:val="24"/>
        </w:rPr>
      </w:pPr>
      <w:r w:rsidRPr="00FE7AB2">
        <w:rPr>
          <w:b w:val="false"/>
          <w:bCs w:val="false"/>
          <w:szCs w:val="24"/>
        </w:rPr>
        <w:t>Obrazloženje</w:t>
      </w:r>
    </w:p>
    <w:p w:rsidRDefault="00B47698" w:rsidP="00B47698" w:rsidR="00B47698" w:rsidRPr="00B47698">
      <w:pPr>
        <w:rPr>
          <w:lang w:eastAsia="en-US"/>
        </w:rPr>
      </w:pPr>
    </w:p>
    <w:p w:rsidRDefault="0030222D" w:rsidP="0030222D" w:rsidR="0030222D" w:rsidRPr="00FE7AB2">
      <w:pPr>
        <w:jc w:val="both"/>
      </w:pPr>
      <w:r w:rsidRPr="00FE7AB2">
        <w:tab/>
        <w:t xml:space="preserve">Na ročištu </w:t>
      </w:r>
      <w:r w:rsidR="00A653A9" w:rsidRPr="00FE7AB2">
        <w:t xml:space="preserve">radi ispitivanja tražbina </w:t>
      </w:r>
      <w:r w:rsidRPr="00FE7AB2">
        <w:t>ispitane su prijavljene tražbine.</w:t>
      </w:r>
    </w:p>
    <w:p w:rsidRDefault="00A653A9" w:rsidP="00640807" w:rsidR="00F8123F" w:rsidRPr="00FE7AB2">
      <w:pPr>
        <w:ind w:firstLine="720"/>
        <w:jc w:val="both"/>
      </w:pPr>
      <w:r w:rsidRPr="00FE7AB2">
        <w:t>Sud je</w:t>
      </w:r>
      <w:r w:rsidR="0030222D" w:rsidRPr="00FE7AB2">
        <w:t xml:space="preserve"> na temelju članka </w:t>
      </w:r>
      <w:r w:rsidRPr="00FE7AB2">
        <w:t>49</w:t>
      </w:r>
      <w:r w:rsidR="0030222D" w:rsidRPr="00FE7AB2">
        <w:t xml:space="preserve">. stavak 2. Stečajnog zakona </w:t>
      </w:r>
      <w:r w:rsidR="00C74E9D" w:rsidRPr="00FE7AB2">
        <w:t>(N</w:t>
      </w:r>
      <w:r w:rsidR="00B12759" w:rsidRPr="00FE7AB2">
        <w:t xml:space="preserve">arodne novine broj </w:t>
      </w:r>
      <w:r w:rsidRPr="00FE7AB2">
        <w:t>71/15, dal</w:t>
      </w:r>
      <w:r w:rsidR="007D03DC" w:rsidRPr="00FE7AB2">
        <w:t>je:</w:t>
      </w:r>
      <w:r w:rsidR="00640807" w:rsidRPr="00FE7AB2">
        <w:t xml:space="preserve"> </w:t>
      </w:r>
      <w:r w:rsidR="007D03DC" w:rsidRPr="00FE7AB2">
        <w:t>SZ)</w:t>
      </w:r>
      <w:r w:rsidR="0030222D" w:rsidRPr="00FE7AB2">
        <w:t xml:space="preserve"> sastavio tablicu ispitanih tražbina u koj</w:t>
      </w:r>
      <w:r w:rsidRPr="00FE7AB2">
        <w:t>oj</w:t>
      </w:r>
      <w:r w:rsidR="0030222D" w:rsidRPr="00FE7AB2">
        <w:t xml:space="preserve"> su za svaku </w:t>
      </w:r>
      <w:r w:rsidRPr="00FE7AB2">
        <w:t xml:space="preserve">pojedinu </w:t>
      </w:r>
      <w:r w:rsidR="0030222D" w:rsidRPr="00FE7AB2">
        <w:t>tražbinu uneseni podaci u koj</w:t>
      </w:r>
      <w:r w:rsidRPr="00FE7AB2">
        <w:t xml:space="preserve">em iznosu je tražbina </w:t>
      </w:r>
      <w:r w:rsidR="0030222D" w:rsidRPr="00FE7AB2">
        <w:t>utvrđena</w:t>
      </w:r>
      <w:r w:rsidR="0093393A" w:rsidRPr="00FE7AB2">
        <w:t xml:space="preserve">. </w:t>
      </w:r>
    </w:p>
    <w:p w:rsidRDefault="0030222D" w:rsidP="00640807" w:rsidR="0030222D">
      <w:pPr>
        <w:ind w:firstLine="720"/>
        <w:jc w:val="both"/>
      </w:pPr>
      <w:r w:rsidRPr="00FE7AB2">
        <w:t xml:space="preserve">Tražbine </w:t>
      </w:r>
      <w:r w:rsidR="00A653A9" w:rsidRPr="00FE7AB2">
        <w:t xml:space="preserve">prijavljene u propisanom roku i </w:t>
      </w:r>
      <w:r w:rsidRPr="00FE7AB2">
        <w:t xml:space="preserve">označene </w:t>
      </w:r>
      <w:r w:rsidR="00D049A5" w:rsidRPr="00FE7AB2">
        <w:t xml:space="preserve">u </w:t>
      </w:r>
      <w:r w:rsidR="00576A17">
        <w:t xml:space="preserve">točki I. </w:t>
      </w:r>
      <w:r w:rsidR="00A653A9" w:rsidRPr="00FE7AB2">
        <w:t>izre</w:t>
      </w:r>
      <w:r w:rsidR="00576A17">
        <w:t xml:space="preserve">ke </w:t>
      </w:r>
      <w:r w:rsidRPr="00FE7AB2">
        <w:t xml:space="preserve">rješenja </w:t>
      </w:r>
      <w:r w:rsidR="00B224E2" w:rsidRPr="00FE7AB2">
        <w:t xml:space="preserve">smatraju </w:t>
      </w:r>
      <w:r w:rsidRPr="00FE7AB2">
        <w:t xml:space="preserve">se na temelju članka </w:t>
      </w:r>
      <w:r w:rsidR="00A653A9" w:rsidRPr="00FE7AB2">
        <w:t>4</w:t>
      </w:r>
      <w:r w:rsidRPr="00FE7AB2">
        <w:t xml:space="preserve">7. </w:t>
      </w:r>
      <w:r w:rsidR="00B23DF4" w:rsidRPr="00FE7AB2">
        <w:t>SZ-a</w:t>
      </w:r>
      <w:r w:rsidRPr="00FE7AB2">
        <w:t xml:space="preserve"> utvrđenim, budući ih nije osporio </w:t>
      </w:r>
      <w:r w:rsidR="00A653A9" w:rsidRPr="00FE7AB2">
        <w:t>dužnik, povjerenik ili vjerovnik</w:t>
      </w:r>
      <w:r w:rsidRPr="00FE7AB2">
        <w:t>.</w:t>
      </w:r>
    </w:p>
    <w:p w:rsidRDefault="00576A17" w:rsidP="00640807" w:rsidR="00576A17">
      <w:pPr>
        <w:ind w:firstLine="720"/>
        <w:jc w:val="both"/>
      </w:pPr>
      <w:r>
        <w:t>Dužnik je osporio tražbinu vjerovnika Hrvatski Telekom d.d. Zagreb,  Roberta Frangeša Mihanovića 9 u iznosu od 1.351,47</w:t>
      </w:r>
      <w:r w:rsidRPr="0095015C">
        <w:t xml:space="preserve"> kn</w:t>
      </w:r>
      <w:r>
        <w:t xml:space="preserve"> </w:t>
      </w:r>
      <w:r w:rsidR="00D301A1">
        <w:t>zbog potraživanja dužnika prema ovom vjerovniku zbog neisplaćene štete</w:t>
      </w:r>
      <w:r>
        <w:t>. stoga je na temelju članka 50. u svezi sa člankom 266. i 267. SZ-a valjalo odlučiti kao u točki II. izreke ovog rješenja.</w:t>
      </w:r>
    </w:p>
    <w:p w:rsidRDefault="00B47698" w:rsidP="00640807" w:rsidR="00B47698" w:rsidRPr="00FE7AB2">
      <w:pPr>
        <w:ind w:firstLine="720"/>
        <w:jc w:val="both"/>
      </w:pPr>
    </w:p>
    <w:p w:rsidRDefault="002F755F" w:rsidP="0030222D" w:rsidR="00D230BA">
      <w:pPr>
        <w:jc w:val="center"/>
      </w:pPr>
      <w:r w:rsidRPr="00FE7AB2">
        <w:t xml:space="preserve">U Rijeci </w:t>
      </w:r>
      <w:r w:rsidR="00F64050">
        <w:t xml:space="preserve"> </w:t>
      </w:r>
      <w:r w:rsidR="00D73E97">
        <w:t>11. prosinca</w:t>
      </w:r>
      <w:r w:rsidR="00F64050">
        <w:t xml:space="preserve"> 2018.</w:t>
      </w:r>
    </w:p>
    <w:p w:rsidRDefault="00B47698" w:rsidP="0030222D" w:rsidR="00B47698">
      <w:pPr>
        <w:jc w:val="center"/>
      </w:pPr>
      <w:r>
        <w:t xml:space="preserve">                                                                                Sudac </w:t>
      </w:r>
    </w:p>
    <w:p w:rsidRDefault="00B47698" w:rsidP="0030222D" w:rsidR="00B47698" w:rsidRPr="00FE7AB2">
      <w:pPr>
        <w:jc w:val="center"/>
      </w:pPr>
      <w:r>
        <w:t xml:space="preserve">                                                                                 Vera Jelenović </w:t>
      </w:r>
    </w:p>
    <w:p w:rsidRDefault="00B47698" w:rsidP="00B47698" w:rsidR="00B47698" w:rsidRPr="00FE7AB2">
      <w:pPr>
        <w:ind w:left="2160"/>
        <w:jc w:val="right"/>
      </w:pPr>
    </w:p>
    <w:p w:rsidRDefault="00A653A9" w:rsidP="001A5F3A" w:rsidR="00A653A9" w:rsidRPr="00FE7AB2">
      <w:pPr>
        <w:ind w:firstLine="708" w:left="1416"/>
        <w:jc w:val="right"/>
      </w:pPr>
    </w:p>
    <w:p w:rsidRDefault="0030222D" w:rsidP="0030222D" w:rsidR="0030222D" w:rsidRPr="00FE7AB2">
      <w:pPr>
        <w:jc w:val="both"/>
        <w:rPr>
          <w:sz w:val="22"/>
        </w:rPr>
      </w:pPr>
      <w:r w:rsidRPr="00FE7AB2">
        <w:rPr>
          <w:sz w:val="22"/>
        </w:rPr>
        <w:t>UPUTA O PRAVNOM LIJEKU:</w:t>
      </w:r>
    </w:p>
    <w:p w:rsidRDefault="0030222D" w:rsidP="0030222D" w:rsidR="00DF79F1" w:rsidRPr="00FE7AB2">
      <w:pPr>
        <w:jc w:val="both"/>
        <w:rPr>
          <w:sz w:val="22"/>
        </w:rPr>
      </w:pPr>
      <w:r w:rsidRPr="00FE7AB2">
        <w:tab/>
        <w:t xml:space="preserve">Protiv rješenja pravo na žalbu ima </w:t>
      </w:r>
      <w:r w:rsidR="00A653A9" w:rsidRPr="00FE7AB2">
        <w:t>dužnik</w:t>
      </w:r>
      <w:r w:rsidRPr="00FE7AB2">
        <w:t xml:space="preserve"> i svaki vjerovnik u dijelu koji se </w:t>
      </w:r>
      <w:r w:rsidR="00A653A9" w:rsidRPr="00FE7AB2">
        <w:t xml:space="preserve">odnosi na njegovu </w:t>
      </w:r>
      <w:r w:rsidRPr="00FE7AB2">
        <w:t>prijavljen</w:t>
      </w:r>
      <w:r w:rsidR="00A653A9" w:rsidRPr="00FE7AB2">
        <w:t>u</w:t>
      </w:r>
      <w:r w:rsidRPr="00FE7AB2">
        <w:t xml:space="preserve"> tražbin</w:t>
      </w:r>
      <w:r w:rsidR="00A653A9" w:rsidRPr="00FE7AB2">
        <w:t>u</w:t>
      </w:r>
      <w:r w:rsidRPr="00FE7AB2">
        <w:t xml:space="preserve"> i tražbin</w:t>
      </w:r>
      <w:r w:rsidR="00A653A9" w:rsidRPr="00FE7AB2">
        <w:t xml:space="preserve">u </w:t>
      </w:r>
      <w:r w:rsidRPr="00FE7AB2">
        <w:t>koj</w:t>
      </w:r>
      <w:r w:rsidR="00B23DF4" w:rsidRPr="00FE7AB2">
        <w:t xml:space="preserve">u je osporio (članak </w:t>
      </w:r>
      <w:r w:rsidR="00A653A9" w:rsidRPr="00FE7AB2">
        <w:t>51.st.1. SZ-a</w:t>
      </w:r>
      <w:r w:rsidRPr="00FE7AB2">
        <w:t xml:space="preserve">). </w:t>
      </w:r>
      <w:r w:rsidR="003E146F" w:rsidRPr="00FE7AB2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FE7AB2">
        <w:tab/>
      </w:r>
    </w:p>
    <w:sectPr w:rsidR="00DF79F1" w:rsidRPr="00FE7AB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8F" w:rsidR="00015F8F">
      <w:r>
        <w:separator/>
      </w:r>
    </w:p>
  </w:endnote>
  <w:endnote w:id="0" w:type="continuationSeparator">
    <w:p w:rsidRDefault="00015F8F" w:rsidR="00015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5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8F" w:rsidR="00015F8F">
      <w:r>
        <w:separator/>
      </w:r>
    </w:p>
  </w:footnote>
  <w:footnote w:id="0" w:type="continuationSeparator">
    <w:p w:rsidRDefault="00015F8F" w:rsidR="00015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B059B8" w:rsidR="008E4BEC" w:rsidRPr="00B059B8">
    <w:pPr>
      <w:pStyle w:val="Zaglavlje"/>
      <w:jc w:val="right"/>
    </w:pPr>
    <w:r w:rsidRPr="00B059B8">
      <w:tab/>
    </w:r>
    <w:r w:rsidRPr="00B059B8">
      <w:tab/>
      <w:t>Posl.br. 1</w:t>
    </w:r>
    <w:r w:rsidR="00FE7AB2">
      <w:t>4</w:t>
    </w:r>
    <w:r w:rsidRPr="00B059B8">
      <w:t xml:space="preserve"> </w:t>
    </w:r>
    <w:r w:rsidR="007D4134">
      <w:t>St-</w:t>
    </w:r>
    <w:r w:rsidR="00B91B9C">
      <w:t>261/2017</w:t>
    </w:r>
    <w:r w:rsidR="00FE7AB2">
      <w:t>-</w:t>
    </w:r>
    <w:r w:rsidR="00B47698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C7512"/>
    <w:multiLevelType w:val="hybridMultilevel"/>
    <w:tmpl w:val="29AC3080"/>
    <w:lvl w:tplc="BE5AF964" w:ilvl="0">
      <w:start w:val="24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A90A93"/>
    <w:multiLevelType w:val="hybridMultilevel"/>
    <w:tmpl w:val="77CC2E02"/>
    <w:lvl w:tplc="7FBE31F2" w:ilvl="0">
      <w:start w:val="25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4">
    <w:nsid w:val="32872572"/>
    <w:multiLevelType w:val="hybridMultilevel"/>
    <w:tmpl w:val="DEE8F01A"/>
    <w:lvl w:tplc="6F84A678" w:ilvl="0">
      <w:start w:val="28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E82"/>
    <w:multiLevelType w:val="hybridMultilevel"/>
    <w:tmpl w:val="F64ED578"/>
    <w:lvl w:tplc="762CE2CA" w:ilvl="0">
      <w:start w:val="30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6673070E"/>
    <w:multiLevelType w:val="hybridMultilevel"/>
    <w:tmpl w:val="51BE3630"/>
    <w:lvl w:tplc="22848DB2" w:ilvl="0">
      <w:start w:val="26"/>
      <w:numFmt w:val="decimal"/>
      <w:lvlText w:val="%1.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3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7C341AF"/>
    <w:multiLevelType w:val="hybridMultilevel"/>
    <w:tmpl w:val="2382BC50"/>
    <w:lvl w:tplc="DED2CA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6"/>
  </w:num>
  <w:num w:numId="9">
    <w:abstractNumId w:val="14"/>
  </w:num>
  <w:num w:numId="10">
    <w:abstractNumId w:val="3"/>
  </w:num>
  <w:num w:numId="11">
    <w:abstractNumId w:val="0"/>
  </w:num>
  <w:num w:numId="12">
    <w:abstractNumId w:val="12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15F8F"/>
    <w:rsid w:val="00021FF7"/>
    <w:rsid w:val="000254D4"/>
    <w:rsid w:val="00026383"/>
    <w:rsid w:val="00032560"/>
    <w:rsid w:val="00046D4B"/>
    <w:rsid w:val="00052580"/>
    <w:rsid w:val="0005372E"/>
    <w:rsid w:val="000635D7"/>
    <w:rsid w:val="00081732"/>
    <w:rsid w:val="000842FE"/>
    <w:rsid w:val="0009453F"/>
    <w:rsid w:val="000A3F37"/>
    <w:rsid w:val="000D7920"/>
    <w:rsid w:val="000E2155"/>
    <w:rsid w:val="000F11DC"/>
    <w:rsid w:val="000F3AFD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6DE2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3F2F36"/>
    <w:rsid w:val="00430F3D"/>
    <w:rsid w:val="004645C9"/>
    <w:rsid w:val="004828A8"/>
    <w:rsid w:val="004A6349"/>
    <w:rsid w:val="004C35A9"/>
    <w:rsid w:val="004D3354"/>
    <w:rsid w:val="004E1C5B"/>
    <w:rsid w:val="00501235"/>
    <w:rsid w:val="00510887"/>
    <w:rsid w:val="00574923"/>
    <w:rsid w:val="00576A17"/>
    <w:rsid w:val="005914F1"/>
    <w:rsid w:val="005A3D36"/>
    <w:rsid w:val="005A55FA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44B7E"/>
    <w:rsid w:val="00657942"/>
    <w:rsid w:val="00663C84"/>
    <w:rsid w:val="006645CF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73EEC"/>
    <w:rsid w:val="00787E48"/>
    <w:rsid w:val="007979AB"/>
    <w:rsid w:val="007B28FF"/>
    <w:rsid w:val="007D03DC"/>
    <w:rsid w:val="007D4134"/>
    <w:rsid w:val="007F1DE2"/>
    <w:rsid w:val="00857894"/>
    <w:rsid w:val="00857986"/>
    <w:rsid w:val="00860D63"/>
    <w:rsid w:val="00876E2B"/>
    <w:rsid w:val="008C691F"/>
    <w:rsid w:val="008E4BEC"/>
    <w:rsid w:val="0093393A"/>
    <w:rsid w:val="009377D0"/>
    <w:rsid w:val="009755AA"/>
    <w:rsid w:val="00995BA3"/>
    <w:rsid w:val="009A4F4C"/>
    <w:rsid w:val="009E0FB6"/>
    <w:rsid w:val="00A025C5"/>
    <w:rsid w:val="00A03719"/>
    <w:rsid w:val="00A067C3"/>
    <w:rsid w:val="00A64E10"/>
    <w:rsid w:val="00A653A9"/>
    <w:rsid w:val="00AA6D05"/>
    <w:rsid w:val="00B05384"/>
    <w:rsid w:val="00B059B8"/>
    <w:rsid w:val="00B12759"/>
    <w:rsid w:val="00B224E2"/>
    <w:rsid w:val="00B23DF4"/>
    <w:rsid w:val="00B47698"/>
    <w:rsid w:val="00B8271D"/>
    <w:rsid w:val="00B85C92"/>
    <w:rsid w:val="00B91B9C"/>
    <w:rsid w:val="00BA42FE"/>
    <w:rsid w:val="00BC14FF"/>
    <w:rsid w:val="00BF7147"/>
    <w:rsid w:val="00C447B9"/>
    <w:rsid w:val="00C50D85"/>
    <w:rsid w:val="00C60C8A"/>
    <w:rsid w:val="00C74E9D"/>
    <w:rsid w:val="00C83992"/>
    <w:rsid w:val="00CB20A4"/>
    <w:rsid w:val="00CC0CB6"/>
    <w:rsid w:val="00D01C47"/>
    <w:rsid w:val="00D049A5"/>
    <w:rsid w:val="00D230BA"/>
    <w:rsid w:val="00D301A1"/>
    <w:rsid w:val="00D43950"/>
    <w:rsid w:val="00D4478C"/>
    <w:rsid w:val="00D73E97"/>
    <w:rsid w:val="00D82156"/>
    <w:rsid w:val="00DF79F1"/>
    <w:rsid w:val="00E04154"/>
    <w:rsid w:val="00E11093"/>
    <w:rsid w:val="00E32171"/>
    <w:rsid w:val="00E32AD9"/>
    <w:rsid w:val="00E42952"/>
    <w:rsid w:val="00E510B6"/>
    <w:rsid w:val="00E626D1"/>
    <w:rsid w:val="00E86F40"/>
    <w:rsid w:val="00EB5905"/>
    <w:rsid w:val="00EC3900"/>
    <w:rsid w:val="00ED058C"/>
    <w:rsid w:val="00EE4C61"/>
    <w:rsid w:val="00F008F0"/>
    <w:rsid w:val="00F11844"/>
    <w:rsid w:val="00F23545"/>
    <w:rsid w:val="00F25451"/>
    <w:rsid w:val="00F256E4"/>
    <w:rsid w:val="00F4454D"/>
    <w:rsid w:val="00F52993"/>
    <w:rsid w:val="00F64050"/>
    <w:rsid w:val="00F8123F"/>
    <w:rsid w:val="00F946FA"/>
    <w:rsid w:val="00FD24B3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09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 TRANSPORTI d.o.o.</izvorni_sadrzaj>
    <derivirana_varijabla naziv="DomainObject.Predmet.ProtustrankaFormated_1">  DEI TRANSPORTI d.o.o.</derivirana_varijabla>
  </DomainObject.Predmet.ProtustrankaFormated>
  <DomainObject.Predmet.ProtustrankaFormatedOIB>
    <izvorni_sadrzaj>  DEI TRANSPORTI d.o.o., OIB 52785749979</izvorni_sadrzaj>
    <derivirana_varijabla naziv="DomainObject.Predmet.ProtustrankaFormatedOIB_1">  DEI TRANSPORTI d.o.o., OIB 52785749979</derivirana_varijabla>
  </DomainObject.Predmet.ProtustrankaFormatedOIB>
  <DomainObject.Predmet.ProtustrankaFormatedWithAdress>
    <izvorni_sadrzaj> DEI TRANSPORTI d.o.o., Turkovo 40e, 51000 Rijeka</izvorni_sadrzaj>
    <derivirana_varijabla naziv="DomainObject.Predmet.ProtustrankaFormatedWithAdress_1"> DEI TRANSPORTI d.o.o., Turkovo 40e, 51000 Rijeka</derivirana_varijabla>
  </DomainObject.Predmet.ProtustrankaFormatedWithAdress>
  <DomainObject.Predmet.ProtustrankaFormatedWithAdressOIB>
    <izvorni_sadrzaj> DEI TRANSPORTI d.o.o., OIB 52785749979, Turkovo 40e, 51000 Rijeka</izvorni_sadrzaj>
    <derivirana_varijabla naziv="DomainObject.Predmet.ProtustrankaFormatedWithAdressOIB_1"> DEI TRANSPORTI d.o.o., OIB 52785749979, Turkovo 40e, 51000 Rijeka</derivirana_varijabla>
  </DomainObject.Predmet.ProtustrankaFormatedWithAdressOIB>
  <DomainObject.Predmet.ProtustrankaWithAdress>
    <izvorni_sadrzaj>DEI TRANSPORTI d.o.o. Turkovo 40e, 51000 Rijeka</izvorni_sadrzaj>
    <derivirana_varijabla naziv="DomainObject.Predmet.ProtustrankaWithAdress_1">DEI TRANSPORTI d.o.o. Turkovo 40e, 51000 Rijeka</derivirana_varijabla>
  </DomainObject.Predmet.ProtustrankaWithAdress>
  <DomainObject.Predmet.ProtustrankaWithAdressOIB>
    <izvorni_sadrzaj>DEI TRANSPORTI d.o.o., OIB 52785749979, Turkovo 40e, 51000 Rijeka</izvorni_sadrzaj>
    <derivirana_varijabla naziv="DomainObject.Predmet.ProtustrankaWithAdressOIB_1">DEI TRANSPORTI d.o.o., OIB 52785749979, Turkovo 40e, 51000 Rijeka</derivirana_varijabla>
  </DomainObject.Predmet.ProtustrankaWithAdressOIB>
  <DomainObject.Predmet.ProtustrankaNazivFormated>
    <izvorni_sadrzaj>DEI TRANSPORTI d.o.o.</izvorni_sadrzaj>
    <derivirana_varijabla naziv="DomainObject.Predmet.ProtustrankaNazivFormated_1">DEI TRANSPORTI d.o.o.</derivirana_varijabla>
  </DomainObject.Predmet.ProtustrankaNazivFormated>
  <DomainObject.Predmet.ProtustrankaNazivFormatedOIB>
    <izvorni_sadrzaj>DEI TRANSPORTI d.o.o., OIB 52785749979</izvorni_sadrzaj>
    <derivirana_varijabla naziv="DomainObject.Predmet.ProtustrankaNazivFormatedOIB_1">DEI TRANSPORTI d.o.o., OIB 52785749979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KOVAČ</izvorni_sadrzaj>
    <derivirana_varijabla naziv="DomainObject.Predmet.StrankaFormated_1">  MIRKO KOVAČ</derivirana_varijabla>
  </DomainObject.Predmet.StrankaFormated>
  <DomainObject.Predmet.StrankaFormatedOIB>
    <izvorni_sadrzaj>  MIRKO KOVAČ, OIB 94321597567</izvorni_sadrzaj>
    <derivirana_varijabla naziv="DomainObject.Predmet.StrankaFormatedOIB_1">  MIRKO KOVAČ, OIB 94321597567</derivirana_varijabla>
  </DomainObject.Predmet.StrankaFormatedOIB>
  <DomainObject.Predmet.StrankaFormatedWithAdress>
    <izvorni_sadrzaj> MIRKO KOVAČ, Turkovo 40e, 51000 Rijeka</izvorni_sadrzaj>
    <derivirana_varijabla naziv="DomainObject.Predmet.StrankaFormatedWithAdress_1"> MIRKO KOVAČ, Turkovo 40e, 51000 Rijeka</derivirana_varijabla>
  </DomainObject.Predmet.StrankaFormatedWithAdress>
  <DomainObject.Predmet.StrankaFormatedWithAdressOIB>
    <izvorni_sadrzaj> MIRKO KOVAČ, OIB 94321597567, Turkovo 40e, 51000 Rijeka</izvorni_sadrzaj>
    <derivirana_varijabla naziv="DomainObject.Predmet.StrankaFormatedWithAdressOIB_1"> MIRKO KOVAČ, OIB 94321597567, Turkovo 40e, 51000 Rijeka</derivirana_varijabla>
  </DomainObject.Predmet.StrankaFormatedWithAdressOIB>
  <DomainObject.Predmet.StrankaWithAdress>
    <izvorni_sadrzaj>MIRKO KOVAČ Turkovo 40e,51000 Rijeka</izvorni_sadrzaj>
    <derivirana_varijabla naziv="DomainObject.Predmet.StrankaWithAdress_1">MIRKO KOVAČ Turkovo 40e,51000 Rijeka</derivirana_varijabla>
  </DomainObject.Predmet.StrankaWithAdress>
  <DomainObject.Predmet.StrankaWithAdressOIB>
    <izvorni_sadrzaj>MIRKO KOVAČ, OIB 94321597567, Turkovo 40e,51000 Rijeka</izvorni_sadrzaj>
    <derivirana_varijabla naziv="DomainObject.Predmet.StrankaWithAdressOIB_1">MIRKO KOVAČ, OIB 94321597567, Turkovo 40e,51000 Rijeka</derivirana_varijabla>
  </DomainObject.Predmet.StrankaWithAdressOIB>
  <DomainObject.Predmet.StrankaNazivFormated>
    <izvorni_sadrzaj>MIRKO KOVAČ</izvorni_sadrzaj>
    <derivirana_varijabla naziv="DomainObject.Predmet.StrankaNazivFormated_1">MIRKO KOVAČ</derivirana_varijabla>
  </DomainObject.Predmet.StrankaNazivFormated>
  <DomainObject.Predmet.StrankaNazivFormatedOIB>
    <izvorni_sadrzaj>MIRKO KOVAČ, OIB 94321597567</izvorni_sadrzaj>
    <derivirana_varijabla naziv="DomainObject.Predmet.StrankaNazivFormatedOIB_1">MIRKO KOVAČ, OIB 94321597567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KOVAČ</item>
    </izvorni_sadrzaj>
    <derivirana_varijabla naziv="DomainObject.Predmet.StrankaListFormated_1">
      <item>MIRKO KOVAČ</item>
    </derivirana_varijabla>
  </DomainObject.Predmet.StrankaListFormated>
  <DomainObject.Predmet.StrankaListFormatedOIB>
    <izvorni_sadrzaj>
      <item>MIRKO KOVAČ, OIB 94321597567</item>
    </izvorni_sadrzaj>
    <derivirana_varijabla naziv="DomainObject.Predmet.StrankaListFormatedOIB_1">
      <item>MIRKO KOVAČ, OIB 94321597567</item>
    </derivirana_varijabla>
  </DomainObject.Predmet.StrankaListFormatedOIB>
  <DomainObject.Predmet.StrankaListFormatedWithAdress>
    <izvorni_sadrzaj>
      <item>MIRKO KOVAČ, Turkovo 40e, 51000 Rijeka</item>
    </izvorni_sadrzaj>
    <derivirana_varijabla naziv="DomainObject.Predmet.StrankaListFormatedWithAdress_1">
      <item>MIRKO KOVAČ, Turkovo 40e, 51000 Rijeka</item>
    </derivirana_varijabla>
  </DomainObject.Predmet.StrankaListFormatedWithAdress>
  <DomainObject.Predmet.StrankaListFormatedWithAdressOIB>
    <izvorni_sadrzaj>
      <item>MIRKO KOVAČ, OIB 94321597567, Turkovo 40e, 51000 Rijeka</item>
    </izvorni_sadrzaj>
    <derivirana_varijabla naziv="DomainObject.Predmet.StrankaListFormatedWithAdressOIB_1">
      <item>MIRKO KOVAČ, OIB 94321597567, Turkovo 40e, 51000 Rijeka</item>
    </derivirana_varijabla>
  </DomainObject.Predmet.StrankaListFormatedWithAdressOIB>
  <DomainObject.Predmet.StrankaListNazivFormated>
    <izvorni_sadrzaj>
      <item>MIRKO KOVAČ</item>
    </izvorni_sadrzaj>
    <derivirana_varijabla naziv="DomainObject.Predmet.StrankaListNazivFormated_1">
      <item>MIRKO KOVAČ</item>
    </derivirana_varijabla>
  </DomainObject.Predmet.StrankaListNazivFormated>
  <DomainObject.Predmet.StrankaListNazivFormatedOIB>
    <izvorni_sadrzaj>
      <item>MIRKO KOVAČ, OIB 94321597567</item>
    </izvorni_sadrzaj>
    <derivirana_varijabla naziv="DomainObject.Predmet.StrankaListNazivFormatedOIB_1">
      <item>MIRKO KOVAČ, OIB 94321597567</item>
    </derivirana_varijabla>
  </DomainObject.Predmet.StrankaListNazivFormatedOIB>
  <DomainObject.Predmet.ProtuStrankaListFormated>
    <izvorni_sadrzaj>
      <item>DEI TRANSPORTI d.o.o.</item>
    </izvorni_sadrzaj>
    <derivirana_varijabla naziv="DomainObject.Predmet.ProtuStrankaListFormated_1">
      <item>DEI TRANSPORTI d.o.o.</item>
    </derivirana_varijabla>
  </DomainObject.Predmet.ProtuStrankaListFormated>
  <DomainObject.Predmet.ProtuStrankaListFormatedOIB>
    <izvorni_sadrzaj>
      <item>DEI TRANSPORTI d.o.o., OIB 52785749979</item>
    </izvorni_sadrzaj>
    <derivirana_varijabla naziv="DomainObject.Predmet.ProtuStrankaListFormatedOIB_1">
      <item>DEI TRANSPORTI d.o.o., OIB 52785749979</item>
    </derivirana_varijabla>
  </DomainObject.Predmet.ProtuStrankaListFormatedOIB>
  <DomainObject.Predmet.ProtuStrankaListFormatedWithAdress>
    <izvorni_sadrzaj>
      <item>DEI TRANSPORTI d.o.o., Turkovo 40e, 51000 Rijeka</item>
    </izvorni_sadrzaj>
    <derivirana_varijabla naziv="DomainObject.Predmet.ProtuStrankaListFormatedWithAdress_1">
      <item>DEI TRANSPORTI d.o.o., Turkovo 40e, 51000 Rijeka</item>
    </derivirana_varijabla>
  </DomainObject.Predmet.ProtuStrankaListFormatedWithAdress>
  <DomainObject.Predmet.ProtuStrankaListFormatedWithAdressOIB>
    <izvorni_sadrzaj>
      <item>DEI TRANSPORTI d.o.o., OIB 52785749979, Turkovo 40e, 51000 Rijeka</item>
    </izvorni_sadrzaj>
    <derivirana_varijabla naziv="DomainObject.Predmet.ProtuStrankaListFormatedWithAdressOIB_1">
      <item>DEI TRANSPORTI d.o.o., OIB 52785749979, Turkovo 40e, 51000 Rijeka</item>
    </derivirana_varijabla>
  </DomainObject.Predmet.ProtuStrankaListFormatedWithAdressOIB>
  <DomainObject.Predmet.ProtuStrankaListNazivFormated>
    <izvorni_sadrzaj>
      <item>DEI TRANSPORTI d.o.o.</item>
    </izvorni_sadrzaj>
    <derivirana_varijabla naziv="DomainObject.Predmet.ProtuStrankaListNazivFormated_1">
      <item>DEI TRANSPORTI d.o.o.</item>
    </derivirana_varijabla>
  </DomainObject.Predmet.ProtuStrankaListNazivFormated>
  <DomainObject.Predmet.ProtuStrankaListNazivFormatedOIB>
    <izvorni_sadrzaj>
      <item>DEI TRANSPORTI d.o.o., OIB 52785749979</item>
    </izvorni_sadrzaj>
    <derivirana_varijabla naziv="DomainObject.Predmet.ProtuStrankaListNazivFormatedOIB_1">
      <item>DEI TRANSPORTI d.o.o., OIB 52785749979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KOVAČ</izvorni_sadrzaj>
    <derivirana_varijabla naziv="DomainObject.Predmet.StrankaIDrugi_1">MIRKO KOVAČ</derivirana_varijabla>
  </DomainObject.Predmet.StrankaIDrugi>
  <DomainObject.Predmet.ProtustrankaIDrugi>
    <izvorni_sadrzaj>DEI TRANSPORTI d.o.o.</izvorni_sadrzaj>
    <derivirana_varijabla naziv="DomainObject.Predmet.ProtustrankaIDrugi_1">DEI TRANSPORTI d.o.o.</derivirana_varijabla>
  </DomainObject.Predmet.ProtustrankaIDrugi>
  <DomainObject.Predmet.StrankaIDrugiAdressOIB>
    <izvorni_sadrzaj>MIRKO KOVAČ, OIB 94321597567, Turkovo 40e, 51000 Rijeka</izvorni_sadrzaj>
    <derivirana_varijabla naziv="DomainObject.Predmet.StrankaIDrugiAdressOIB_1">MIRKO KOVAČ, OIB 94321597567, Turkovo 40e, 51000 Rijeka</derivirana_varijabla>
  </DomainObject.Predmet.StrankaIDrugiAdressOIB>
  <DomainObject.Predmet.ProtustrankaIDrugiAdressOIB>
    <izvorni_sadrzaj>DEI TRANSPORTI d.o.o., OIB 52785749979, Turkovo 40e, 51000 Rijeka</izvorni_sadrzaj>
    <derivirana_varijabla naziv="DomainObject.Predmet.ProtustrankaIDrugiAdressOIB_1">DEI TRANSPORTI d.o.o., OIB 52785749979,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KOVAČ</item>
      <item>DEI TRANSPORTI d.o.o.</item>
    </izvorni_sadrzaj>
    <derivirana_varijabla naziv="DomainObject.Predmet.SudioniciListNaziv_1">
      <item>MIRKO KOVAČ</item>
      <item>DEI TRANSPORTI d.o.o.</item>
    </derivirana_varijabla>
  </DomainObject.Predmet.SudioniciListNaziv>
  <DomainObject.Predmet.SudioniciListAdressOIB>
    <izvorni_sadrzaj>
      <item>MIRKO KOVAČ, OIB 94321597567, Turkovo 40e,51000 Rijeka</item>
      <item>DEI TRANSPORTI d.o.o., OIB 52785749979, Turkovo 40e,51000 Rijeka</item>
    </izvorni_sadrzaj>
    <derivirana_varijabla naziv="DomainObject.Predmet.SudioniciListAdressOIB_1">
      <item>MIRKO KOVAČ, OIB 94321597567, Turkovo 40e,51000 Rijeka</item>
      <item>DEI TRANSPORTI d.o.o., OIB 52785749979,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94321597567</item>
      <item>, OIB 52785749979</item>
    </izvorni_sadrzaj>
    <derivirana_varijabla naziv="DomainObject.Predmet.SudioniciListNazivOIB_1">
      <item>, OIB 94321597567</item>
      <item>, OIB 52785749979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8. rujna 2017.</izvorni_sadrzaj>
    <derivirana_varijabla naziv="DomainObject.PredzadnjaOdlukaIzPredmeta.DatumDonosenjaOdluke_1">8. rujna 2017.</derivirana_varijabla>
  </DomainObject.PredzadnjaOdlukaIzPredmeta.DatumDonosenjaOdluke>
  <DomainObject.PredzadnjaOdlukaIzPredmeta.Oznaka>
    <izvorni_sadrzaj>St-261/2017-18</izvorni_sadrzaj>
    <derivirana_varijabla naziv="DomainObject.PredzadnjaOdlukaIzPredmeta.Oznaka_1">St-261/2017-18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1016</properties:Words>
  <properties:Characters>5768</properties:Characters>
  <properties:Lines>156</properties:Lines>
  <properties:Paragraphs>102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2018-12-11T13:21:00Z</dcterms:created>
  <dc:creator>rcerneka</dc:creator>
  <cp:lastModifiedBy>Danijela Fumić</cp:lastModifiedBy>
  <cp:lastPrinted>2018-12-11T13:20:00Z</cp:lastPrinted>
  <dcterms:modified xmlns:xsi="http://www.w3.org/2001/XMLSchema-instance" xsi:type="dcterms:W3CDTF">2018-12-11T13:21:00Z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utvrđene i osporene tražbine (261 17 utvrđeno predstečajne.docx)</vt:lpwstr>
  </prop:property>
  <prop:property name="CC_coloring" pid="5" fmtid="{D5CDD505-2E9C-101B-9397-08002B2CF9AE}">
    <vt:bool>false</vt:bool>
  </prop:property>
</prop:Properties>
</file>