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74f6" w14:paraId="1f274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73464">
        <w:t>3975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73464" w:rsidR="0037346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73464">
        <w:t xml:space="preserve">R.G.PAK d.o.o., Josipdol, Oštarije, Mihaljevići 158, MBS: 020033287, </w:t>
      </w:r>
    </w:p>
    <w:p w:rsidRDefault="00373464" w:rsidP="00373464" w:rsidR="00E04B7F">
      <w:pPr>
        <w:ind w:firstLine="708"/>
        <w:jc w:val="both"/>
      </w:pPr>
      <w:r>
        <w:t xml:space="preserve">  OIB; 65885282066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73464">
        <w:t>1.072.932,83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373464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72A49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St-3975/2015</izvorni_sadrzaj>
    <derivirana_varijabla naziv="DomainObject.Predmet.OznakaBroj_1">St-3975/2015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R.G.Pak   d.o.o. zastupanog po punomoćniku WALTER RALLI</izvorni_sadrzaj>
    <derivirana_varijabla naziv="DomainObject.Predmet.ProtustrankaFormated_1">  R.G.Pak   d.o.o. zastupanog po punomoćniku WALTER RALLI</derivirana_varijabla>
  </DomainObject.Predmet.ProtustrankaFormated>
  <DomainObject.Predmet.ProtustrankaFormatedOIB>
    <izvorni_sadrzaj>  R.G.Pak   d.o.o., OIB 65885282066 zastupanog po punomoćniku WALTER RALLI</izvorni_sadrzaj>
    <derivirana_varijabla naziv="DomainObject.Predmet.ProtustrankaFormatedOIB_1">  R.G.Pak   d.o.o., OIB 65885282066 zastupanog po punomoćniku WALTER RALLI</derivirana_varijabla>
  </DomainObject.Predmet.ProtustrankaFormatedOIB>
  <DomainObject.Predmet.ProtustrankaFormatedWithAdress>
    <izvorni_sadrzaj> R.G.Pak   d.o.o., Oštarije, Mihaljevići 158, 47303 Josipdol zastupanog po punomoćniku WALTER RALLI</izvorni_sadrzaj>
    <derivirana_varijabla naziv="DomainObject.Predmet.ProtustrankaFormatedWithAdress_1"> R.G.Pak   d.o.o., Oštarije, Mihaljevići 158, 47303 Josipdol zastupanog po punomoćniku WALTER RALLI</derivirana_varijabla>
  </DomainObject.Predmet.ProtustrankaFormatedWithAdress>
  <DomainObject.Predmet.ProtustrankaFormatedWithAdressOIB>
    <izvorni_sadrzaj> R.G.Pak   d.o.o., OIB 65885282066, Oštarije, Mihaljevići 158, 47303 Josipdol zastupanog po punomoćniku WALTER RALLI</izvorni_sadrzaj>
    <derivirana_varijabla naziv="DomainObject.Predmet.ProtustrankaFormatedWithAdressOIB_1"> R.G.Pak   d.o.o., OIB 65885282066, Oštarije, Mihaljevići 158, 47303 Josipdol zastupanog po punomoćniku WALTER RALLI</derivirana_varijabla>
  </DomainObject.Predmet.ProtustrankaFormatedWithAdressOIB>
  <DomainObject.Predmet.ProtustrankaWithAdress>
    <izvorni_sadrzaj>R.G.Pak   d.o.o. Oštarije, Mihaljevići 158, 47303 Josipdol</izvorni_sadrzaj>
    <derivirana_varijabla naziv="DomainObject.Predmet.ProtustrankaWithAdress_1">R.G.Pak   d.o.o. Oštarije, Mihaljevići 158, 47303 Josipdol</derivirana_varijabla>
  </DomainObject.Predmet.ProtustrankaWithAdress>
  <DomainObject.Predmet.ProtustrankaWithAdressOIB>
    <izvorni_sadrzaj>R.G.Pak   d.o.o., OIB 65885282066, Oštarije, Mihaljevići 158, 47303 Josipdol</izvorni_sadrzaj>
    <derivirana_varijabla naziv="DomainObject.Predmet.ProtustrankaWithAdressOIB_1">R.G.Pak   d.o.o., OIB 65885282066, Oštarije, Mihaljevići 158, 47303 Josipdol</derivirana_varijabla>
  </DomainObject.Predmet.ProtustrankaWithAdressOIB>
  <DomainObject.Predmet.ProtustrankaNazivFormated>
    <izvorni_sadrzaj>R.G.Pak   d.o.o.</izvorni_sadrzaj>
    <derivirana_varijabla naziv="DomainObject.Predmet.ProtustrankaNazivFormated_1">R.G.Pak   d.o.o.</derivirana_varijabla>
  </DomainObject.Predmet.ProtustrankaNazivFormated>
  <DomainObject.Predmet.ProtustrankaNazivFormatedOIB>
    <izvorni_sadrzaj>R.G.Pak   d.o.o., OIB 65885282066</izvorni_sadrzaj>
    <derivirana_varijabla naziv="DomainObject.Predmet.ProtustrankaNazivFormatedOIB_1">R.G.Pak   d.o.o., OIB 65885282066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R.G.Pak   d.o.o. zastupanog po punomoćniku WALTER RALLI</item>
    </izvorni_sadrzaj>
    <derivirana_varijabla naziv="DomainObject.Predmet.ProtuStrankaListFormated_1">
      <item>R.G.Pak   d.o.o. zastupanog po punomoćniku WALTER RALLI</item>
    </derivirana_varijabla>
  </DomainObject.Predmet.ProtuStrankaListFormated>
  <DomainObject.Predmet.ProtuStrankaListFormatedOIB>
    <izvorni_sadrzaj>
      <item>R.G.Pak   d.o.o., OIB 65885282066 zastupanog po punomoćniku WALTER RALLI</item>
    </izvorni_sadrzaj>
    <derivirana_varijabla naziv="DomainObject.Predmet.ProtuStrankaListFormatedOIB_1">
      <item>R.G.Pak   d.o.o., OIB 65885282066 zastupanog po punomoćniku WALTER RALLI</item>
    </derivirana_varijabla>
  </DomainObject.Predmet.ProtuStrankaListFormatedOIB>
  <DomainObject.Predmet.ProtuStrankaListFormatedWithAdress>
    <izvorni_sadrzaj>
      <item>R.G.Pak   d.o.o., Oštarije, Mihaljevići 158, 47303 Josipdol zastupanog po punomoćniku WALTER RALLI</item>
    </izvorni_sadrzaj>
    <derivirana_varijabla naziv="DomainObject.Predmet.ProtuStrankaListFormatedWithAdress_1">
      <item>R.G.Pak   d.o.o., Oštarije, Mihaljevići 158, 47303 Josipdol zastupanog po punomoćniku WALTER RALLI</item>
    </derivirana_varijabla>
  </DomainObject.Predmet.ProtuStrankaListFormatedWithAdress>
  <DomainObject.Predmet.ProtuStrankaListFormatedWithAdressOIB>
    <izvorni_sadrzaj>
      <item>R.G.Pak   d.o.o., OIB 65885282066, Oštarije, Mihaljevići 158, 47303 Josipdol zastupanog po punomoćniku WALTER RALLI</item>
    </izvorni_sadrzaj>
    <derivirana_varijabla naziv="DomainObject.Predmet.ProtuStrankaListFormatedWithAdressOIB_1">
      <item>R.G.Pak   d.o.o., OIB 65885282066, Oštarije, Mihaljevići 158, 47303 Josipdol zastupanog po punomoćniku WALTER RALLI</item>
    </derivirana_varijabla>
  </DomainObject.Predmet.ProtuStrankaListFormatedWithAdressOIB>
  <DomainObject.Predmet.ProtuStrankaListNazivFormated>
    <izvorni_sadrzaj>
      <item>R.G.Pak   d.o.o.</item>
    </izvorni_sadrzaj>
    <derivirana_varijabla naziv="DomainObject.Predmet.ProtuStrankaListNazivFormated_1">
      <item>R.G.Pak   d.o.o.</item>
    </derivirana_varijabla>
  </DomainObject.Predmet.ProtuStrankaListNazivFormated>
  <DomainObject.Predmet.ProtuStrankaListNazivFormatedOIB>
    <izvorni_sadrzaj>
      <item>R.G.Pak   d.o.o., OIB 65885282066</item>
    </izvorni_sadrzaj>
    <derivirana_varijabla naziv="DomainObject.Predmet.ProtuStrankaListNazivFormatedOIB_1">
      <item>R.G.Pak   d.o.o., OIB 65885282066</item>
    </derivirana_varijabla>
  </DomainObject.Predmet.ProtuStrankaListNazivFormatedOIB>
  <DomainObject.Predmet.OstaliListFormated>
    <izvorni_sadrzaj>
      <item>WALTER RALLI punomoćnik sudionika u postupku R.G.Pak   d.o.o.</item>
    </izvorni_sadrzaj>
    <derivirana_varijabla naziv="DomainObject.Predmet.OstaliListFormated_1">
      <item>WALTER RALLI punomoćnik sudionika u postupku R.G.Pak   d.o.o.</item>
    </derivirana_varijabla>
  </DomainObject.Predmet.OstaliListFormated>
  <DomainObject.Predmet.OstaliListFormatedOIB>
    <izvorni_sadrzaj>
      <item>WALTER RALLI, OIB 78751686285 punomoćnik sudionika u postupku R.G.Pak   d.o.o.</item>
    </izvorni_sadrzaj>
    <derivirana_varijabla naziv="DomainObject.Predmet.OstaliListFormatedOIB_1">
      <item>WALTER RALLI, OIB 78751686285 punomoćnik sudionika u postupku R.G.Pak   d.o.o.</item>
    </derivirana_varijabla>
  </DomainObject.Predmet.OstaliListFormatedOIB>
  <DomainObject.Predmet.OstaliListFormatedWithAdress>
    <izvorni_sadrzaj>
      <item>WALTER RALLI, Castell arquato, Podere Caopzio 4, Piacenza punomoćnik sudionika u postupku R.G.Pak   d.o.o.</item>
    </izvorni_sadrzaj>
    <derivirana_varijabla naziv="DomainObject.Predmet.OstaliListFormatedWithAdress_1">
      <item>WALTER RALLI, Castell arquato, Podere Caopzio 4, Piacenza punomoćnik sudionika u postupku R.G.Pak   d.o.o.</item>
    </derivirana_varijabla>
  </DomainObject.Predmet.OstaliListFormatedWithAdress>
  <DomainObject.Predmet.OstaliListFormatedWithAdressOIB>
    <izvorni_sadrzaj>
      <item>WALTER RALLI, OIB 78751686285, Castell arquato, Podere Caopzio 4, Piacenza punomoćnik sudionika u postupku R.G.Pak   d.o.o.</item>
    </izvorni_sadrzaj>
    <derivirana_varijabla naziv="DomainObject.Predmet.OstaliListFormatedWithAdressOIB_1">
      <item>WALTER RALLI, OIB 78751686285, Castell arquato, Podere Caopzio 4, Piacenza punomoćnik sudionika u postupku R.G.Pak   d.o.o.</item>
    </derivirana_varijabla>
  </DomainObject.Predmet.OstaliListFormatedWithAdressOIB>
  <DomainObject.Predmet.OstaliListNazivFormated>
    <izvorni_sadrzaj>
      <item>WALTER RALLI</item>
    </izvorni_sadrzaj>
    <derivirana_varijabla naziv="DomainObject.Predmet.OstaliListNazivFormated_1">
      <item>WALTER RALLI</item>
    </derivirana_varijabla>
  </DomainObject.Predmet.OstaliListNazivFormated>
  <DomainObject.Predmet.OstaliListNazivFormatedOIB>
    <izvorni_sadrzaj>
      <item>WALTER RALLI, OIB 78751686285</item>
    </izvorni_sadrzaj>
    <derivirana_varijabla naziv="DomainObject.Predmet.OstaliListNazivFormatedOIB_1">
      <item>WALTER RALLI, OIB 78751686285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R.G.Pak   d.o.o.</izvorni_sadrzaj>
    <derivirana_varijabla naziv="DomainObject.Predmet.ProtustrankaIDrugi_1">R.G.Pak 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R.G.Pak   d.o.o., OIB 65885282066, Oštarije, Mihaljevići 158, 47303 Josipdol</izvorni_sadrzaj>
    <derivirana_varijabla naziv="DomainObject.Predmet.ProtustrankaIDrugiAdressOIB_1">R.G.Pak   d.o.o., OIB 65885282066, Oštarije, Mihaljevići 158,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R.G.Pak   d.o.o.</item>
      <item>WALTER RALLI</item>
    </izvorni_sadrzaj>
    <derivirana_varijabla naziv="DomainObject.Predmet.SudioniciListNaziv_1">
      <item>Fina, regionalni centar Zagreb, podružnica Karlovac</item>
      <item>R.G.Pak   d.o.o.</item>
      <item>WALTER RALLI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R.G.Pak   d.o.o., OIB 65885282066, Oštarije, Mihaljevići 158,47303 Josipdol</item>
      <item>WALTER RALLI, OIB 78751686285, Castell arquato, Podere Caopzio 4,Piacenza</item>
    </izvorni_sadrzaj>
    <derivirana_varijabla naziv="DomainObject.Predmet.SudioniciListAdressOIB_1">
      <item>Fina, regionalni centar Zagreb, podružnica Karlovac, OIB 85821130368, Vitezovićeva 1,47000 Karlovac</item>
      <item>R.G.Pak   d.o.o., OIB 65885282066, Oštarije, Mihaljevići 158,47303 Josipdol</item>
      <item>WALTER RALLI, OIB 78751686285, Castell arquato, Podere Caopzio 4,Piacenza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65885282066</item>
      <item>, OIB 78751686285</item>
    </izvorni_sadrzaj>
    <derivirana_varijabla naziv="DomainObject.Predmet.SudioniciListNazivOIB_1">
      <item>, OIB 85821130368</item>
      <item>, OIB 65885282066</item>
      <item>, OIB 78751686285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2016-01-20T12:24:00Z</dcterms:created>
  <dc:creator>ilukac</dc:creator>
  <cp:lastModifiedBy>Ksenija Nol</cp:lastModifiedBy>
  <cp:lastPrinted>2016-01-20T12:19:00Z</cp:lastPrinted>
  <dcterms:modified xmlns:xsi="http://www.w3.org/2001/XMLSchema-instance" xsi:type="dcterms:W3CDTF">2016-01-20T13:51:00Z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