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f9a8" w14:paraId="5a6f9a8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BA2305">
        <w:t>1221</w:t>
      </w:r>
      <w:r w:rsidR="001A6E7B">
        <w:t>/18-</w:t>
      </w:r>
      <w:r w:rsidR="00BA2305">
        <w:t>8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BA2305">
        <w:t xml:space="preserve">FINA RC Osijek za otvaranje stečajnog postupka nad dužnikom: </w:t>
      </w:r>
      <w:r w:rsidR="00BA2305">
        <w:rPr>
          <w:b/>
        </w:rPr>
        <w:t>MONE j.d.o.o. Đakovo, A. Šenoe 24, OIB: 05182678370, MBS: 030193036</w:t>
      </w:r>
      <w:r>
        <w:rPr>
          <w:b/>
        </w:rPr>
        <w:t xml:space="preserve">, </w:t>
      </w:r>
      <w:r>
        <w:t xml:space="preserve">dana </w:t>
      </w:r>
      <w:r w:rsidR="00BA2305">
        <w:t>20</w:t>
      </w:r>
      <w:r w:rsidR="0014737E">
        <w:t>. studenog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 w:rsidR="002876BC">
        <w:t>z.z</w:t>
      </w:r>
      <w:proofErr w:type="spellEnd"/>
      <w:r w:rsidR="002876BC">
        <w:t>. dužnika</w:t>
      </w:r>
      <w:r w:rsidR="00F2336D">
        <w:t xml:space="preserve"> </w:t>
      </w:r>
      <w:r w:rsidR="00BA2305">
        <w:t xml:space="preserve">Josip </w:t>
      </w:r>
      <w:proofErr w:type="spellStart"/>
      <w:r w:rsidR="00BA2305">
        <w:t>Talas</w:t>
      </w:r>
      <w:proofErr w:type="spellEnd"/>
      <w:r w:rsidR="00BA2305">
        <w:t>, Đakovo, A. Šenoe 24, OIB: 59704233428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</w:t>
      </w:r>
      <w:r w:rsidR="00BA2305">
        <w:t>5</w:t>
      </w:r>
      <w:r w:rsidRPr="004F7E28">
        <w:t>.</w:t>
      </w:r>
      <w:r w:rsidR="00F2336D">
        <w:t>0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BA2305">
        <w:rPr>
          <w:b/>
        </w:rPr>
        <w:t>1221</w:t>
      </w:r>
      <w:r w:rsidR="0014737E">
        <w:rPr>
          <w:b/>
        </w:rPr>
        <w:t>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proofErr w:type="spellStart"/>
      <w:r w:rsidR="002876BC">
        <w:t>z.z</w:t>
      </w:r>
      <w:proofErr w:type="spellEnd"/>
      <w:r w:rsidR="002876BC">
        <w:t>.</w:t>
      </w:r>
      <w:r w:rsidR="00BA2305">
        <w:t xml:space="preserve"> dužnika</w:t>
      </w:r>
      <w:r w:rsidR="002876BC">
        <w:t xml:space="preserve"> </w:t>
      </w:r>
      <w:r w:rsidR="00BA2305">
        <w:t xml:space="preserve">Josip </w:t>
      </w:r>
      <w:proofErr w:type="spellStart"/>
      <w:r w:rsidR="00BA2305">
        <w:t>Talas</w:t>
      </w:r>
      <w:proofErr w:type="spellEnd"/>
      <w:r w:rsidR="00BA2305">
        <w:t>, Đakovo, A. Šenoe 24, OIB: 59704233428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od </w:t>
      </w:r>
      <w:r w:rsidR="00BA2305">
        <w:t>5</w:t>
      </w:r>
      <w:r>
        <w:t>.</w:t>
      </w:r>
      <w:r w:rsidR="00F2336D">
        <w:t>0</w:t>
      </w:r>
      <w:r>
        <w:t>00,00 kn,  za koji je određena ovrha, zaplijeni i prenese na žiro račun Trgovačkog suda u Osijeku broj HR31 2390 0011 3000 0020 0 s pozivom na  broj HR05 272-</w:t>
      </w:r>
      <w:r w:rsidR="00BA2305">
        <w:rPr>
          <w:b/>
        </w:rPr>
        <w:t>1221</w:t>
      </w:r>
      <w:r w:rsidR="0014737E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2876BC">
        <w:t>z.z</w:t>
      </w:r>
      <w:proofErr w:type="spellEnd"/>
      <w:r w:rsidR="002876BC">
        <w:t xml:space="preserve">. dužnika </w:t>
      </w:r>
      <w:r w:rsidR="00BA2305">
        <w:t xml:space="preserve">Josip </w:t>
      </w:r>
      <w:proofErr w:type="spellStart"/>
      <w:r w:rsidR="00BA2305">
        <w:t>Talas</w:t>
      </w:r>
      <w:proofErr w:type="spellEnd"/>
      <w:r w:rsidR="00BA2305">
        <w:t>, Đakovo, A. Šenoe 24, OIB: 59704233428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2876BC">
        <w:t>z.z</w:t>
      </w:r>
      <w:proofErr w:type="spellEnd"/>
      <w:r w:rsidR="002876BC">
        <w:t xml:space="preserve">. dužnika </w:t>
      </w:r>
      <w:r w:rsidR="00BA2305">
        <w:t xml:space="preserve">Josip </w:t>
      </w:r>
      <w:proofErr w:type="spellStart"/>
      <w:r w:rsidR="00BA2305">
        <w:t>Talas</w:t>
      </w:r>
      <w:proofErr w:type="spellEnd"/>
      <w:r w:rsidR="00BA2305">
        <w:t>, Đakovo, A. Šenoe 24, OIB: 59704233428</w:t>
      </w:r>
      <w:r>
        <w:t>, ne postupi po nalogu suda iz točke I, ovo rješenje će se po pravomoćnosti dostaviti FINI radi provedbe ovrhe iz točke II izreke rješenja.</w:t>
      </w:r>
    </w:p>
    <w:p w:rsidRDefault="002876BC" w:rsidP="0001726C" w:rsidR="002876BC">
      <w:pPr>
        <w:ind w:hanging="720" w:left="720"/>
        <w:jc w:val="both"/>
      </w:pPr>
    </w:p>
    <w:p w:rsidRDefault="00BA2305" w:rsidP="00BA2305" w:rsidR="00BA2305">
      <w:pPr>
        <w:jc w:val="right"/>
      </w:pPr>
      <w:r>
        <w:lastRenderedPageBreak/>
        <w:t>Broj: 6 St-1221/18-8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BA2305">
        <w:rPr>
          <w:bCs/>
        </w:rPr>
        <w:t>19. listopada</w:t>
      </w:r>
      <w:r w:rsidR="0014737E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BA2305">
        <w:rPr>
          <w:b/>
        </w:rPr>
        <w:t>MONE j.d.o.o. Đakovo, A. Šenoe 24, OIB: 05182678370, MBS: 030193036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BA2305">
        <w:rPr>
          <w:b/>
        </w:rPr>
        <w:t>19. listopada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BA2305">
        <w:t>1221</w:t>
      </w:r>
      <w:r w:rsidR="00DF6B4D">
        <w:t>/18-</w:t>
      </w:r>
      <w:r w:rsidR="00BA2305">
        <w:t>7</w:t>
      </w:r>
      <w:r w:rsidR="00DF6B4D">
        <w:t xml:space="preserve"> od </w:t>
      </w:r>
      <w:r w:rsidR="00BA2305">
        <w:t>20</w:t>
      </w:r>
      <w:r w:rsidR="00F2336D">
        <w:t>. studenog</w:t>
      </w:r>
      <w:r w:rsidR="00DF6B4D">
        <w:t xml:space="preserve"> 2018. g.</w:t>
      </w:r>
      <w:r>
        <w:t xml:space="preserve"> pokrenut je prethodni postupak radi utvrđivanja uvjeta za otvaranje stečajnog postupka nad dužnikom te je imenovana privremena stečajna upraviteljica u osobi </w:t>
      </w:r>
      <w:proofErr w:type="spellStart"/>
      <w:r w:rsidR="001A6E7B">
        <w:t>Julka</w:t>
      </w:r>
      <w:proofErr w:type="spellEnd"/>
      <w:r w:rsidR="001A6E7B">
        <w:t xml:space="preserve"> Bandić</w:t>
      </w:r>
      <w:r w:rsidR="00DF6B4D">
        <w:t xml:space="preserve"> iz Osijeka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 xml:space="preserve">. dužnika uplata dodatnog iznosa predujma od </w:t>
      </w:r>
      <w:r w:rsidR="00BA2305">
        <w:t>4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BA2305">
        <w:t>4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BA2305">
        <w:rPr>
          <w:b/>
        </w:rPr>
        <w:t>19. listopada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BA2305">
        <w:t>28.434,81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BA2305">
        <w:t>4</w:t>
      </w:r>
      <w:r>
        <w:t>.</w:t>
      </w:r>
      <w:r w:rsidR="00F2336D">
        <w:t>0</w:t>
      </w:r>
      <w:r>
        <w:t>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1A6E7B" w:rsidP="0057057D" w:rsidR="001A6E7B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BA2305" w:rsidP="00BA2305" w:rsidR="00BA2305">
      <w:pPr>
        <w:jc w:val="right"/>
      </w:pPr>
      <w:r>
        <w:lastRenderedPageBreak/>
        <w:t>Broj: 6 St-1221/18-8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</w:t>
      </w:r>
      <w:r w:rsidR="00BA2305">
        <w:t>5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BA2305">
        <w:t>20</w:t>
      </w:r>
      <w:r w:rsidR="0014737E">
        <w:t>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2876BC" w:rsidP="002E5413" w:rsidR="00BA2305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BA2305">
        <w:t xml:space="preserve">Josip </w:t>
      </w:r>
      <w:proofErr w:type="spellStart"/>
      <w:r w:rsidR="00BA2305">
        <w:t>Talas</w:t>
      </w:r>
      <w:proofErr w:type="spellEnd"/>
      <w:r w:rsidR="00BA2305">
        <w:t>, Đakovo, A. Šenoe 24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1A6E7B">
        <w:t>30</w:t>
      </w:r>
      <w:r>
        <w:t>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03D" w:rsidP="00C06AA6" w:rsidR="00BD003D">
      <w:r>
        <w:separator/>
      </w:r>
    </w:p>
  </w:endnote>
  <w:endnote w:id="0" w:type="continuationSeparator">
    <w:p w:rsidRDefault="00BD003D" w:rsidP="00C06AA6" w:rsidR="00BD0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03D" w:rsidP="00C06AA6" w:rsidR="00BD003D">
      <w:r>
        <w:separator/>
      </w:r>
    </w:p>
  </w:footnote>
  <w:footnote w:id="0" w:type="continuationSeparator">
    <w:p w:rsidRDefault="00BD003D" w:rsidP="00C06AA6" w:rsidR="00BD00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46985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437B2"/>
    <w:rsid w:val="0014737E"/>
    <w:rsid w:val="00155B4B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D003D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81C0A"/>
    <w:rsid w:val="00C9364C"/>
    <w:rsid w:val="00CA01EF"/>
    <w:rsid w:val="00CE4CFB"/>
    <w:rsid w:val="00CF7F5B"/>
    <w:rsid w:val="00D022CE"/>
    <w:rsid w:val="00D231AE"/>
    <w:rsid w:val="00D24D2F"/>
    <w:rsid w:val="00D37C59"/>
    <w:rsid w:val="00D72F25"/>
    <w:rsid w:val="00D97782"/>
    <w:rsid w:val="00DA4636"/>
    <w:rsid w:val="00DA6482"/>
    <w:rsid w:val="00DD49B7"/>
    <w:rsid w:val="00DD7213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985"/>
    <w:rsid w:val="00F46E60"/>
    <w:rsid w:val="00F52240"/>
    <w:rsid w:val="00F6196E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69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69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9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9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9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69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6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9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9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9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St-1221/2018</izvorni_sadrzaj>
    <derivirana_varijabla naziv="DomainObject.Predmet.OznakaBroj_1">St-1221/2018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MONE j.d.o.o. za usluge</izvorni_sadrzaj>
    <derivirana_varijabla naziv="DomainObject.Predmet.ProtustrankaFormated_1">  MONE j.d.o.o. za usluge</derivirana_varijabla>
  </DomainObject.Predmet.ProtustrankaFormated>
  <DomainObject.Predmet.ProtustrankaFormatedOIB>
    <izvorni_sadrzaj>  MONE j.d.o.o. za usluge, OIB 05182678370</izvorni_sadrzaj>
    <derivirana_varijabla naziv="DomainObject.Predmet.ProtustrankaFormatedOIB_1">  MONE j.d.o.o. za usluge, OIB 05182678370</derivirana_varijabla>
  </DomainObject.Predmet.ProtustrankaFormatedOIB>
  <DomainObject.Predmet.ProtustrankaFormatedWithAdress>
    <izvorni_sadrzaj> MONE j.d.o.o. za usluge, Augusta Šenoe 24, 31400 Đakovo</izvorni_sadrzaj>
    <derivirana_varijabla naziv="DomainObject.Predmet.ProtustrankaFormatedWithAdress_1"> MONE j.d.o.o. za usluge, Augusta Šenoe 24, 31400 Đakovo</derivirana_varijabla>
  </DomainObject.Predmet.ProtustrankaFormatedWithAdress>
  <DomainObject.Predmet.ProtustrankaFormatedWithAdressOIB>
    <izvorni_sadrzaj> MONE j.d.o.o. za usluge, OIB 05182678370, Augusta Šenoe 24, 31400 Đakovo</izvorni_sadrzaj>
    <derivirana_varijabla naziv="DomainObject.Predmet.ProtustrankaFormatedWithAdressOIB_1"> MONE j.d.o.o. za usluge, OIB 05182678370, Augusta Šenoe 24, 31400 Đakovo</derivirana_varijabla>
  </DomainObject.Predmet.ProtustrankaFormatedWithAdressOIB>
  <DomainObject.Predmet.ProtustrankaWithAdress>
    <izvorni_sadrzaj>MONE j.d.o.o. za usluge Augusta Šenoe 24, 31400 Đakovo</izvorni_sadrzaj>
    <derivirana_varijabla naziv="DomainObject.Predmet.ProtustrankaWithAdress_1">MONE j.d.o.o. za usluge Augusta Šenoe 24, 31400 Đakovo</derivirana_varijabla>
  </DomainObject.Predmet.ProtustrankaWithAdress>
  <DomainObject.Predmet.ProtustrankaWithAdressOIB>
    <izvorni_sadrzaj>MONE j.d.o.o. za usluge, OIB 05182678370, Augusta Šenoe 24, 31400 Đakovo</izvorni_sadrzaj>
    <derivirana_varijabla naziv="DomainObject.Predmet.ProtustrankaWithAdressOIB_1">MONE j.d.o.o. za usluge, OIB 05182678370, Augusta Šenoe 24, 31400 Đakovo</derivirana_varijabla>
  </DomainObject.Predmet.ProtustrankaWithAdressOIB>
  <DomainObject.Predmet.ProtustrankaNazivFormated>
    <izvorni_sadrzaj>MONE j.d.o.o. za usluge</izvorni_sadrzaj>
    <derivirana_varijabla naziv="DomainObject.Predmet.ProtustrankaNazivFormated_1">MONE j.d.o.o. za usluge</derivirana_varijabla>
  </DomainObject.Predmet.ProtustrankaNazivFormated>
  <DomainObject.Predmet.ProtustrankaNazivFormatedOIB>
    <izvorni_sadrzaj>MONE j.d.o.o. za usluge, OIB 05182678370</izvorni_sadrzaj>
    <derivirana_varijabla naziv="DomainObject.Predmet.ProtustrankaNazivFormatedOIB_1">MONE j.d.o.o. za usluge, OIB 05182678370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MONE j.d.o.o. za usluge</item>
    </izvorni_sadrzaj>
    <derivirana_varijabla naziv="DomainObject.Predmet.ProtuStrankaListFormated_1">
      <item>MONE j.d.o.o. za usluge</item>
    </derivirana_varijabla>
  </DomainObject.Predmet.ProtuStrankaListFormated>
  <DomainObject.Predmet.ProtuStrankaListFormatedOIB>
    <izvorni_sadrzaj>
      <item>MONE j.d.o.o. za usluge, OIB 05182678370</item>
    </izvorni_sadrzaj>
    <derivirana_varijabla naziv="DomainObject.Predmet.ProtuStrankaListFormatedOIB_1">
      <item>MONE j.d.o.o. za usluge, OIB 05182678370</item>
    </derivirana_varijabla>
  </DomainObject.Predmet.ProtuStrankaListFormatedOIB>
  <DomainObject.Predmet.ProtuStrankaListFormatedWithAdress>
    <izvorni_sadrzaj>
      <item>MONE j.d.o.o. za usluge, Augusta Šenoe 24, 31400 Đakovo</item>
    </izvorni_sadrzaj>
    <derivirana_varijabla naziv="DomainObject.Predmet.ProtuStrankaListFormatedWithAdress_1">
      <item>MONE j.d.o.o. za usluge, Augusta Šenoe 24, 31400 Đakovo</item>
    </derivirana_varijabla>
  </DomainObject.Predmet.ProtuStrankaListFormatedWithAdress>
  <DomainObject.Predmet.ProtuStrankaListFormatedWithAdressOIB>
    <izvorni_sadrzaj>
      <item>MONE j.d.o.o. za usluge, OIB 05182678370, Augusta Šenoe 24, 31400 Đakovo</item>
    </izvorni_sadrzaj>
    <derivirana_varijabla naziv="DomainObject.Predmet.ProtuStrankaListFormatedWithAdressOIB_1">
      <item>MONE j.d.o.o. za usluge, OIB 05182678370, Augusta Šenoe 24, 31400 Đakovo</item>
    </derivirana_varijabla>
  </DomainObject.Predmet.ProtuStrankaListFormatedWithAdressOIB>
  <DomainObject.Predmet.ProtuStrankaListNazivFormated>
    <izvorni_sadrzaj>
      <item>MONE j.d.o.o. za usluge</item>
    </izvorni_sadrzaj>
    <derivirana_varijabla naziv="DomainObject.Predmet.ProtuStrankaListNazivFormated_1">
      <item>MONE j.d.o.o. za usluge</item>
    </derivirana_varijabla>
  </DomainObject.Predmet.ProtuStrankaListNazivFormated>
  <DomainObject.Predmet.ProtuStrankaListNazivFormatedOIB>
    <izvorni_sadrzaj>
      <item>MONE j.d.o.o. za usluge, OIB 05182678370</item>
    </izvorni_sadrzaj>
    <derivirana_varijabla naziv="DomainObject.Predmet.ProtuStrankaListNazivFormatedOIB_1">
      <item>MONE j.d.o.o. za usluge, OIB 05182678370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MONE j.d.o.o. za usluge</izvorni_sadrzaj>
    <derivirana_varijabla naziv="DomainObject.Predmet.ProtustrankaIDrugi_1">MONE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MONE j.d.o.o. za usluge, OIB 05182678370, Augusta Šenoe 24, 31400 Đakovo</izvorni_sadrzaj>
    <derivirana_varijabla naziv="DomainObject.Predmet.ProtustrankaIDrugiAdressOIB_1">MONE j.d.o.o. za usluge, OIB 05182678370, Augusta Šenoe 24,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MONE j.d.o.o. za usluge</item>
    </izvorni_sadrzaj>
    <derivirana_varijabla naziv="DomainObject.Predmet.SudioniciListNaziv_1">
      <item>FINA RC OSIJEK</item>
      <item>MONE j.d.o.o. za usluge</item>
    </derivirana_varijabla>
  </DomainObject.Predmet.SudioniciListNaziv>
  <DomainObject.Predmet.SudioniciListAdressOIB>
    <izvorni_sadrzaj>
      <item>FINA RC OSIJEK, OIB 85821130368</item>
      <item>MONE j.d.o.o. za usluge, OIB 05182678370, Augusta Šenoe 24,31400 Đakovo</item>
    </izvorni_sadrzaj>
    <derivirana_varijabla naziv="DomainObject.Predmet.SudioniciListAdressOIB_1">
      <item>FINA RC OSIJEK, OIB 85821130368</item>
      <item>MONE j.d.o.o. za usluge, OIB 05182678370, Augusta Šenoe 24,31400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05182678370</item>
    </izvorni_sadrzaj>
    <derivirana_varijabla naziv="DomainObject.Predmet.SudioniciListNazivOIB_1">
      <item>, OIB 85821130368</item>
      <item>, OIB 05182678370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St-1221/2018-6</izvorni_sadrzaj>
    <derivirana_varijabla naziv="DomainObject.PredzadnjaOdlukaIzPredmeta.Oznaka_1">St-1221/2018-6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CCF5A-D500-421F-A0D6-2D472FA636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855</properties:Words>
  <properties:Characters>4453</properties:Characters>
  <properties:Lines>158</properties:Lines>
  <properties:Paragraphs>36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2018-04-13T11:39:00Z</dcterms:created>
  <dc:creator>Korisnik</dc:creator>
  <cp:lastModifiedBy>Danijela Sekulić</cp:lastModifiedBy>
  <cp:lastPrinted>2018-11-20T10:40:00Z</cp:lastPrinted>
  <dcterms:modified xmlns:xsi="http://www.w3.org/2001/XMLSchema-instance" xsi:type="dcterms:W3CDTF">2018-11-20T10:41:00Z</dcterms:modified>
  <cp:revision>18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