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c14a" w14:paraId="54ac14a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E704FA">
        <w:rPr>
          <w:rFonts w:cs="Times New Roman" w:eastAsia="MS Mincho" w:hAnsi="Times New Roman" w:ascii="Times New Roman"/>
          <w:sz w:val="24"/>
        </w:rPr>
        <w:t>24</w:t>
      </w:r>
      <w:r w:rsidR="00BF1E76">
        <w:rPr>
          <w:rFonts w:cs="Times New Roman" w:eastAsia="MS Mincho" w:hAnsi="Times New Roman" w:ascii="Times New Roman"/>
          <w:sz w:val="24"/>
        </w:rPr>
        <w:t>. siječnja 2017</w:t>
      </w:r>
      <w:r w:rsidR="006C3A87">
        <w:rPr>
          <w:rFonts w:cs="Times New Roman" w:eastAsia="MS Mincho" w:hAnsi="Times New Roman" w:ascii="Times New Roman"/>
          <w:sz w:val="24"/>
        </w:rPr>
        <w:t>.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BF1E76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</w:t>
      </w:r>
      <w:r w:rsidR="006C3A87">
        <w:rPr>
          <w:rFonts w:eastAsia="MS Mincho"/>
        </w:rPr>
        <w:t xml:space="preserve"> prethodnom postupku radi izjašnjenja o prijedlogu za otvaranje stečajnog postupka nad dužnikom </w:t>
      </w:r>
      <w:r w:rsidR="00E704FA">
        <w:rPr>
          <w:lang w:eastAsia="en-US"/>
        </w:rPr>
        <w:t>EURO AUTO TEHNIKA j. d. o. o. za usluge Sroki, Pešćićići 23 ( MBS 040311213 – OIB 15574300901 )</w:t>
      </w:r>
      <w:r w:rsidR="002C45C6"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E704FA">
        <w:rPr>
          <w:rFonts w:cs="Times New Roman" w:eastAsia="MS Mincho" w:hAnsi="Times New Roman" w:ascii="Times New Roman"/>
          <w:sz w:val="24"/>
        </w:rPr>
        <w:t>9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2C45C6">
        <w:rPr>
          <w:rFonts w:cs="Times New Roman" w:eastAsia="MS Mincho" w:hAnsi="Times New Roman" w:ascii="Times New Roman"/>
          <w:sz w:val="24"/>
        </w:rPr>
        <w:t>0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8B15D9" w:rsidR="00C37EEB">
      <w:pPr>
        <w:pStyle w:val="Obinitekst"/>
        <w:numPr>
          <w:ilvl w:val="0"/>
          <w:numId w:val="7"/>
        </w:numPr>
        <w:jc w:val="both"/>
        <w:rPr>
          <w:rFonts w:cs="Times New Roman" w:eastAsia="MS Mincho" w:hAnsi="Times New Roman" w:ascii="Times New Roman"/>
          <w:sz w:val="24"/>
        </w:rPr>
      </w:pPr>
      <w:r w:rsidRPr="00C37EEB">
        <w:rPr>
          <w:rFonts w:cs="Times New Roman" w:eastAsia="MS Mincho" w:hAnsi="Times New Roman" w:ascii="Times New Roman"/>
          <w:sz w:val="24"/>
        </w:rPr>
        <w:t xml:space="preserve">za dužnika: </w:t>
      </w:r>
      <w:r w:rsidR="00C37EEB">
        <w:rPr>
          <w:rFonts w:cs="Times New Roman" w:eastAsia="MS Mincho" w:hAnsi="Times New Roman" w:ascii="Times New Roman"/>
          <w:sz w:val="24"/>
        </w:rPr>
        <w:t>nitko, dostava poziva uredno iskazana</w:t>
      </w:r>
      <w:r w:rsidR="00C37EEB" w:rsidRPr="00C37EEB">
        <w:rPr>
          <w:rFonts w:cs="Times New Roman" w:eastAsia="MS Mincho" w:hAnsi="Times New Roman" w:ascii="Times New Roman"/>
          <w:sz w:val="24"/>
        </w:rPr>
        <w:t xml:space="preserve"> </w:t>
      </w:r>
    </w:p>
    <w:p w:rsidRDefault="008B15D9" w:rsidP="006C3A87" w:rsidR="008B15D9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ind w:firstLine="360"/>
        <w:jc w:val="both"/>
      </w:pPr>
      <w:r>
        <w:t>Čita se prijedlog za otvaranje stečajnog postupka.</w:t>
      </w:r>
    </w:p>
    <w:p w:rsidRDefault="00FC3E58" w:rsidP="006C3A87" w:rsidR="00FC3E58">
      <w:pPr>
        <w:ind w:firstLine="360"/>
        <w:jc w:val="both"/>
      </w:pPr>
    </w:p>
    <w:p w:rsidRDefault="00FC3E58" w:rsidP="006C3A87" w:rsidR="008B15D9">
      <w:pPr>
        <w:ind w:firstLine="360"/>
        <w:jc w:val="both"/>
      </w:pPr>
      <w:r>
        <w:t>U</w:t>
      </w:r>
      <w:r w:rsidR="00C37EEB">
        <w:t>tvrđuje se da je rješenje od 20. lis</w:t>
      </w:r>
      <w:r>
        <w:t>topada</w:t>
      </w:r>
      <w:r w:rsidR="00C37EEB">
        <w:t xml:space="preserve"> 2016. godine vraćeno sudu s naznakom da je za</w:t>
      </w:r>
      <w:r>
        <w:t xml:space="preserve">stupnik po zakonu dužnika umro </w:t>
      </w:r>
      <w:r w:rsidR="00C37EEB">
        <w:t>dok je isto rješenje dužn</w:t>
      </w:r>
      <w:r>
        <w:t xml:space="preserve">iku dostavljeno putem </w:t>
      </w:r>
      <w:r w:rsidR="00850306">
        <w:t>e-O</w:t>
      </w:r>
      <w:r>
        <w:t>glasne pl</w:t>
      </w:r>
      <w:r w:rsidR="00850306">
        <w:t>oč</w:t>
      </w:r>
      <w:r w:rsidR="00C37EEB">
        <w:t>e suda.</w:t>
      </w:r>
    </w:p>
    <w:p w:rsidRDefault="00C37EEB" w:rsidP="00C37EEB" w:rsidR="00C37EEB">
      <w:pPr>
        <w:ind w:firstLine="360"/>
        <w:jc w:val="both"/>
      </w:pPr>
      <w:r>
        <w:t xml:space="preserve">Utvrđuje se da je predlagatelj dana 11. studenog 2016. godine dostavio podnesak u kojem je </w:t>
      </w:r>
      <w:r w:rsidR="00FC3E58">
        <w:t>ostao</w:t>
      </w:r>
      <w:r>
        <w:t xml:space="preserve"> kod na</w:t>
      </w:r>
      <w:r w:rsidR="00FC3E58">
        <w:t>v</w:t>
      </w:r>
      <w:r>
        <w:t>oda iz prijedloga.</w:t>
      </w:r>
    </w:p>
    <w:p w:rsidRDefault="00C37EEB" w:rsidP="00C37EEB" w:rsidR="00C37EEB">
      <w:pPr>
        <w:ind w:firstLine="360"/>
        <w:jc w:val="both"/>
      </w:pPr>
      <w:r>
        <w:t>Osobe koje vode poslove društva nisu dostavile izvješće o gospodarsko-financijskom  stanju dužnika.</w:t>
      </w:r>
    </w:p>
    <w:p w:rsidRDefault="00C37EEB" w:rsidP="00C37EEB" w:rsidR="00C37EEB">
      <w:pPr>
        <w:jc w:val="both"/>
      </w:pPr>
    </w:p>
    <w:p w:rsidRDefault="00C37EEB" w:rsidP="00C37EEB" w:rsidR="00C37EEB">
      <w:pPr>
        <w:ind w:firstLine="360"/>
        <w:jc w:val="both"/>
      </w:pPr>
      <w:r>
        <w:t xml:space="preserve">Sudac donosi </w:t>
      </w:r>
    </w:p>
    <w:p w:rsidRDefault="00C37EEB" w:rsidP="00C37EEB" w:rsidR="00C37EEB">
      <w:pPr>
        <w:jc w:val="center"/>
      </w:pPr>
      <w:r>
        <w:t>r j e š e n j e</w:t>
      </w:r>
    </w:p>
    <w:p w:rsidRDefault="00C37EEB" w:rsidP="00C37EEB" w:rsidR="00C37EEB">
      <w:pPr>
        <w:ind w:firstLine="348" w:left="360"/>
        <w:jc w:val="center"/>
      </w:pPr>
    </w:p>
    <w:p w:rsidRDefault="00C37EEB" w:rsidP="00C37EEB" w:rsidR="00C37EEB">
      <w:pPr>
        <w:ind w:firstLine="348" w:left="360"/>
        <w:jc w:val="center"/>
      </w:pPr>
    </w:p>
    <w:p w:rsidRDefault="00C37EEB" w:rsidP="00C37EEB" w:rsidR="00C37EEB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 xml:space="preserve">na koje se </w:t>
      </w:r>
      <w:r w:rsidRPr="00390BE8">
        <w:t>p</w:t>
      </w:r>
      <w:r>
        <w:t xml:space="preserve">ozivaju podnositelj prijedloga, </w:t>
      </w:r>
      <w:r w:rsidRPr="00390BE8">
        <w:t>za dužnika pravnu osobu osobe ovlaštene za zastupanje dužnika po zakonu</w:t>
      </w:r>
      <w:r>
        <w:t xml:space="preserve"> i predlagatelj za dan</w:t>
      </w:r>
    </w:p>
    <w:p w:rsidRDefault="00C37EEB" w:rsidP="00C37EEB" w:rsidR="00C37EEB" w:rsidRPr="00C175AC">
      <w:pPr>
        <w:jc w:val="center"/>
      </w:pPr>
      <w:r>
        <w:t xml:space="preserve">23. veljače  </w:t>
      </w:r>
      <w:r w:rsidRPr="00C175AC">
        <w:t>201</w:t>
      </w:r>
      <w:r>
        <w:t>7.  u  11,00</w:t>
      </w:r>
      <w:r w:rsidRPr="00C175AC">
        <w:t xml:space="preserve"> sati</w:t>
      </w:r>
    </w:p>
    <w:p w:rsidRDefault="00C37EEB" w:rsidP="00C37EEB" w:rsidR="00C37EEB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na koje će stranke biti pozvane kopijom ra</w:t>
      </w:r>
      <w:r w:rsidR="00FC3E58">
        <w:t>s</w:t>
      </w:r>
      <w:r>
        <w:t>pravnog zapisnika.</w:t>
      </w:r>
    </w:p>
    <w:p w:rsidRDefault="00C37EEB" w:rsidP="00C37EEB" w:rsidR="00C37EEB">
      <w:pPr>
        <w:jc w:val="both"/>
      </w:pPr>
    </w:p>
    <w:p w:rsidRDefault="00C37EEB" w:rsidP="00C37EEB" w:rsidR="00C37EEB" w:rsidRPr="003408AE">
      <w:pPr>
        <w:jc w:val="both"/>
      </w:pPr>
      <w:r>
        <w:lastRenderedPageBreak/>
        <w:t>II</w:t>
      </w:r>
      <w:r>
        <w:tab/>
        <w:t>Ponovno se nalaže osobama koje vode poslove dužnika da u roku od 8 dana od dana dostave ovog rješenja, pozivom na posl. br. 7 St-</w:t>
      </w:r>
      <w:r w:rsidR="00FC3E58">
        <w:t>677</w:t>
      </w:r>
      <w:r>
        <w:t>/2016 predaju sudu pisano izvješće o financijsko-gospodarskom stanju dužnika.</w:t>
      </w:r>
    </w:p>
    <w:p w:rsidRDefault="00C37EEB" w:rsidP="00C37EEB" w:rsidR="00C37EEB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E704FA">
        <w:t>9</w:t>
      </w:r>
      <w:r w:rsidR="00221D20">
        <w:t>,05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  <w:t xml:space="preserve">   </w:t>
      </w:r>
      <w:r w:rsidR="00221D20">
        <w:t>Stranke</w:t>
      </w:r>
    </w:p>
    <w:p w:rsidRDefault="006C3A87" w:rsidP="006C3A87" w:rsidR="006C3A87"/>
    <w:p w:rsidRDefault="006C3A87" w:rsidP="006C3A87" w:rsidR="006C3A87"/>
    <w:p w:rsidRDefault="006C3A87" w:rsidP="006C3A87" w:rsidR="006C3A87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   Zapisničar                     </w:t>
      </w:r>
      <w:r w:rsidR="008B15D9">
        <w:t>Privremena stečajna upravieljica</w:t>
      </w:r>
      <w:r>
        <w:t xml:space="preserve">              </w:t>
      </w:r>
      <w:r>
        <w:tab/>
      </w:r>
      <w: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3763" w:rsidP="00704453" w:rsidR="00643763">
      <w:r>
        <w:separator/>
      </w:r>
    </w:p>
  </w:endnote>
  <w:endnote w:id="0" w:type="continuationSeparator">
    <w:p w:rsidRDefault="00643763" w:rsidP="00704453" w:rsidR="00643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0306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3763" w:rsidP="00704453" w:rsidR="00643763">
      <w:r>
        <w:separator/>
      </w:r>
    </w:p>
  </w:footnote>
  <w:footnote w:id="0" w:type="continuationSeparator">
    <w:p w:rsidRDefault="00643763" w:rsidP="00704453" w:rsidR="006437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E704FA">
      <w:t>677</w:t>
    </w:r>
    <w:r w:rsidR="00BF1E76">
      <w:t>/</w:t>
    </w:r>
    <w:r w:rsidR="002C45C6">
      <w:t>20</w:t>
    </w:r>
    <w:r w:rsidR="00BF1E76">
      <w:t>16</w:t>
    </w:r>
    <w:r w:rsidR="002F1FDE">
      <w:t>-</w:t>
    </w:r>
    <w:r w:rsidR="008B15D9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9D6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3D9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1D20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1C48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5C6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303F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1F3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14FE4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3763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4FCC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43F9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0306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15D9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5541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66ED1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1E76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37EEB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2A71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141"/>
    <w:rsid w:val="00DE5529"/>
    <w:rsid w:val="00DE5643"/>
    <w:rsid w:val="00DE661B"/>
    <w:rsid w:val="00DE6BB1"/>
    <w:rsid w:val="00DE6FEE"/>
    <w:rsid w:val="00DF0DBA"/>
    <w:rsid w:val="00DF1572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04FA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C3E5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50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30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306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30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30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50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30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306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30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30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siječnja 2017.</izvorni_sadrzaj>
    <derivirana_varijabla naziv="DomainObject.PlaniraniZavrsetakDatum_1">24. siječnja 2017.</derivirana_varijabla>
  </DomainObject.PlaniraniZavrsetakDatum>
  <DomainObject.PlaniraniPocetakDatum>
    <izvorni_sadrzaj>24. siječnja 2017.</izvorni_sadrzaj>
    <derivirana_varijabla naziv="DomainObject.PlaniraniPocetakDatum_1">24. siječnja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St-677/2016</izvorni_sadrzaj>
    <derivirana_varijabla naziv="DomainObject.Predmet.OznakaBroj_1">St-677/2016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AUTO TEHNIKA j. d. o. o. za usluge zastupanog po punomoćniku Milutin Lučić</izvorni_sadrzaj>
    <derivirana_varijabla naziv="DomainObject.Predmet.ProtustrankaFormated_1">  EURO AUTO TEHNIKA j. d. o. o. za usluge zastupanog po punomoćniku Milutin Lučić</derivirana_varijabla>
  </DomainObject.Predmet.ProtustrankaFormated>
  <DomainObject.Predmet.ProtustrankaFormatedOIB>
    <izvorni_sadrzaj>  EURO AUTO TEHNIKA j. d. o. o. za usluge, OIB 15574300901 zastupanog po punomoćniku Milutin Lučić</izvorni_sadrzaj>
    <derivirana_varijabla naziv="DomainObject.Predmet.ProtustrankaFormatedOIB_1">  EURO AUTO TEHNIKA j. d. o. o. za usluge, OIB 15574300901 zastupanog po punomoćniku Milutin Lučić</derivirana_varijabla>
  </DomainObject.Predmet.ProtustrankaFormatedOIB>
  <DomainObject.Predmet.ProtustrankaFormatedWithAdress>
    <izvorni_sadrzaj> EURO AUTO TEHNIKA j. d. o. o. za usluge, Pešćićići 23, 51216 Sroki zastupanog po punomoćniku Milutin Lučić</izvorni_sadrzaj>
    <derivirana_varijabla naziv="DomainObject.Predmet.ProtustrankaFormatedWithAdress_1"> EURO AUTO TEHNIKA j. d. o. o. za usluge, Pešćićići 23, 51216 Sroki zastupanog po punomoćniku Milutin Lučić</derivirana_varijabla>
  </DomainObject.Predmet.ProtustrankaFormatedWithAdress>
  <DomainObject.Predmet.ProtustrankaFormatedWithAdressOIB>
    <izvorni_sadrzaj> EURO AUTO TEHNIKA j. d. o. o. za usluge, OIB 15574300901, Pešćićići 23, 51216 Sroki zastupanog po punomoćniku Milutin Lučić</izvorni_sadrzaj>
    <derivirana_varijabla naziv="DomainObject.Predmet.ProtustrankaFormatedWithAdressOIB_1"> EURO AUTO TEHNIKA j. d. o. o. za usluge, OIB 15574300901, Pešćićići 23, 51216 Sroki zastupanog po punomoćniku Milutin Lučić</derivirana_varijabla>
  </DomainObject.Predmet.ProtustrankaFormatedWithAdressOIB>
  <DomainObject.Predmet.ProtustrankaWithAdress>
    <izvorni_sadrzaj>EURO AUTO TEHNIKA j. d. o. o. za usluge Pešćićići 23, 51216 Sroki</izvorni_sadrzaj>
    <derivirana_varijabla naziv="DomainObject.Predmet.ProtustrankaWithAdress_1">EURO AUTO TEHNIKA j. d. o. o. za usluge Pešćićići 23, 51216 Sroki</derivirana_varijabla>
  </DomainObject.Predmet.ProtustrankaWithAdress>
  <DomainObject.Predmet.ProtustrankaWithAdressOIB>
    <izvorni_sadrzaj>EURO AUTO TEHNIKA j. d. o. o. za usluge, OIB 15574300901, Pešćićići 23, 51216 Sroki</izvorni_sadrzaj>
    <derivirana_varijabla naziv="DomainObject.Predmet.ProtustrankaWithAdressOIB_1">EURO AUTO TEHNIKA j. d. o. o. za usluge, OIB 15574300901, Pešćićići 23, 51216 Sroki</derivirana_varijabla>
  </DomainObject.Predmet.ProtustrankaWithAdressOIB>
  <DomainObject.Predmet.ProtustrankaNazivFormated>
    <izvorni_sadrzaj>EURO AUTO TEHNIKA j. d. o. o. za usluge</izvorni_sadrzaj>
    <derivirana_varijabla naziv="DomainObject.Predmet.ProtustrankaNazivFormated_1">EURO AUTO TEHNIKA j. d. o. o. za usluge</derivirana_varijabla>
  </DomainObject.Predmet.ProtustrankaNazivFormated>
  <DomainObject.Predmet.ProtustrankaNazivFormatedOIB>
    <izvorni_sadrzaj>EURO AUTO TEHNIKA j. d. o. o. za usluge, OIB 15574300901</izvorni_sadrzaj>
    <derivirana_varijabla naziv="DomainObject.Predmet.ProtustrankaNazivFormatedOIB_1">EURO AUTO TEHNIKA j. d. o. o. za usluge, OIB 15574300901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EURO AUTO TEHNIKA j. d. o. o. za usluge zastupanog po punomoćniku Milutin Lučić</item>
    </izvorni_sadrzaj>
    <derivirana_varijabla naziv="DomainObject.Predmet.ProtuStrankaListFormated_1">
      <item>EURO AUTO TEHNIKA j. d. o. o. za usluge zastupanog po punomoćniku Milutin Lučić</item>
    </derivirana_varijabla>
  </DomainObject.Predmet.ProtuStrankaListFormated>
  <DomainObject.Predmet.ProtuStrankaListFormatedOIB>
    <izvorni_sadrzaj>
      <item>EURO AUTO TEHNIKA j. d. o. o. za usluge, OIB 15574300901 zastupanog po punomoćniku Milutin Lučić</item>
    </izvorni_sadrzaj>
    <derivirana_varijabla naziv="DomainObject.Predmet.ProtuStrankaListFormatedOIB_1">
      <item>EURO AUTO TEHNIKA j. d. o. o. za usluge, OIB 15574300901 zastupanog po punomoćniku Milutin Lučić</item>
    </derivirana_varijabla>
  </DomainObject.Predmet.ProtuStrankaListFormatedOIB>
  <DomainObject.Predmet.ProtuStrankaListFormatedWithAdress>
    <izvorni_sadrzaj>
      <item>EURO AUTO TEHNIKA j. d. o. o. za usluge, Pešćićići 23, 51216 Sroki zastupanog po punomoćniku Milutin Lučić</item>
    </izvorni_sadrzaj>
    <derivirana_varijabla naziv="DomainObject.Predmet.ProtuStrankaListFormatedWithAdress_1">
      <item>EURO AUTO TEHNIKA j. d. o. o. za usluge, Pešćićići 23, 51216 Sroki zastupanog po punomoćniku Milutin Lučić</item>
    </derivirana_varijabla>
  </DomainObject.Predmet.ProtuStrankaListFormatedWithAdress>
  <DomainObject.Predmet.ProtuStrankaListFormatedWithAdressOIB>
    <izvorni_sadrzaj>
      <item>EURO AUTO TEHNIKA j. d. o. o. za usluge, OIB 15574300901, Pešćićići 23, 51216 Sroki zastupanog po punomoćniku Milutin Lučić</item>
    </izvorni_sadrzaj>
    <derivirana_varijabla naziv="DomainObject.Predmet.ProtuStrankaListFormatedWithAdressOIB_1">
      <item>EURO AUTO TEHNIKA j. d. o. o. za usluge, OIB 15574300901, Pešćićići 23, 51216 Sroki zastupanog po punomoćniku Milutin Lučić</item>
    </derivirana_varijabla>
  </DomainObject.Predmet.ProtuStrankaListFormatedWithAdressOIB>
  <DomainObject.Predmet.ProtuStrankaListNazivFormated>
    <izvorni_sadrzaj>
      <item>EURO AUTO TEHNIKA j. d. o. o. za usluge</item>
    </izvorni_sadrzaj>
    <derivirana_varijabla naziv="DomainObject.Predmet.ProtuStrankaListNazivFormated_1">
      <item>EURO AUTO TEHNIKA j. d. o. o. za usluge</item>
    </derivirana_varijabla>
  </DomainObject.Predmet.ProtuStrankaListNazivFormated>
  <DomainObject.Predmet.ProtuStrankaListNazivFormatedOIB>
    <izvorni_sadrzaj>
      <item>EURO AUTO TEHNIKA j. d. o. o. za usluge, OIB 15574300901</item>
    </izvorni_sadrzaj>
    <derivirana_varijabla naziv="DomainObject.Predmet.ProtuStrankaListNazivFormatedOIB_1">
      <item>EURO AUTO TEHNIKA j. d. o. o. za usluge, OIB 15574300901</item>
    </derivirana_varijabla>
  </DomainObject.Predmet.ProtuStrankaListNazivFormatedOIB>
  <DomainObject.Predmet.OstaliListFormated>
    <izvorni_sadrzaj>
      <item>Milutin Lučić punomoćnik sudionika u postupku EURO AUTO TEHNIKA j. d. o. o. za usluge</item>
    </izvorni_sadrzaj>
    <derivirana_varijabla naziv="DomainObject.Predmet.OstaliListFormated_1">
      <item>Milutin Lučić punomoćnik sudionika u postupku EURO AUTO TEHNIKA j. d. o. o. za usluge</item>
    </derivirana_varijabla>
  </DomainObject.Predmet.OstaliListFormated>
  <DomainObject.Predmet.OstaliListFormatedOIB>
    <izvorni_sadrzaj>
      <item>Milutin Lučić, OIB 00110618894 punomoćnik sudionika u postupku EURO AUTO TEHNIKA j. d. o. o. za usluge</item>
    </izvorni_sadrzaj>
    <derivirana_varijabla naziv="DomainObject.Predmet.OstaliListFormatedOIB_1">
      <item>Milutin Lučić, OIB 00110618894 punomoćnik sudionika u postupku EURO AUTO TEHNIKA j. d. o. o. za usluge</item>
    </derivirana_varijabla>
  </DomainObject.Predmet.OstaliListFormatedOIB>
  <DomainObject.Predmet.OstaliListFormatedWithAdress>
    <izvorni_sadrzaj>
      <item>Milutin Lučić, Pešćićići 23, 51216 Sroki punomoćnik sudionika u postupku EURO AUTO TEHNIKA j. d. o. o. za usluge</item>
    </izvorni_sadrzaj>
    <derivirana_varijabla naziv="DomainObject.Predmet.OstaliListFormatedWithAdress_1">
      <item>Milutin Lučić, Pešćićići 23, 51216 Sroki punomoćnik sudionika u postupku EURO AUTO TEHNIKA j. d. o. o. za usluge</item>
    </derivirana_varijabla>
  </DomainObject.Predmet.OstaliListFormatedWithAdress>
  <DomainObject.Predmet.OstaliListFormatedWithAdressOIB>
    <izvorni_sadrzaj>
      <item>Milutin Lučić, OIB 00110618894, Pešćićići 23, 51216 Sroki punomoćnik sudionika u postupku EURO AUTO TEHNIKA j. d. o. o. za usluge</item>
    </izvorni_sadrzaj>
    <derivirana_varijabla naziv="DomainObject.Predmet.OstaliListFormatedWithAdressOIB_1">
      <item>Milutin Lučić, OIB 00110618894, Pešćićići 23, 51216 Sroki punomoćnik sudionika u postupku EURO AUTO TEHNIKA j. d. o. o. za usluge</item>
    </derivirana_varijabla>
  </DomainObject.Predmet.OstaliListFormatedWithAdressOIB>
  <DomainObject.Predmet.OstaliListNazivFormated>
    <izvorni_sadrzaj>
      <item>Milutin Lučić</item>
    </izvorni_sadrzaj>
    <derivirana_varijabla naziv="DomainObject.Predmet.OstaliListNazivFormated_1">
      <item>Milutin Lučić</item>
    </derivirana_varijabla>
  </DomainObject.Predmet.OstaliListNazivFormated>
  <DomainObject.Predmet.OstaliListNazivFormatedOIB>
    <izvorni_sadrzaj>
      <item>Milutin Lučić, OIB 00110618894</item>
    </izvorni_sadrzaj>
    <derivirana_varijabla naziv="DomainObject.Predmet.OstaliListNazivFormatedOIB_1">
      <item>Milutin Lučić, OIB 00110618894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EURO AUTO TEHNIKA j. d. o. o. za usluge</izvorni_sadrzaj>
    <derivirana_varijabla naziv="DomainObject.Predmet.ProtustrankaIDrugi_1">EURO AUTO TEHNIKA j. d. o. o. za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EURO AUTO TEHNIKA j. d. o. o. za usluge, OIB 15574300901, Pešćićići 23, 51216 Sroki</izvorni_sadrzaj>
    <derivirana_varijabla naziv="DomainObject.Predmet.ProtustrankaIDrugiAdressOIB_1">EURO AUTO TEHNIKA j. d. o. o. za usluge, OIB 15574300901, Pešćićići 23, 51216 Sroki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EURO AUTO TEHNIKA j. d. o. o. za usluge</item>
      <item>Milutin Lučić</item>
    </izvorni_sadrzaj>
    <derivirana_varijabla naziv="DomainObject.Predmet.SudioniciListNaziv_1">
      <item>FINA Rijeka</item>
      <item>EURO AUTO TEHNIKA j. d. o. o. za usluge</item>
      <item>Milutin Lučić</item>
    </derivirana_varijabla>
  </DomainObject.Predmet.SudioniciListNaziv>
  <DomainObject.Predmet.SudioniciListAdressOIB>
    <izvorni_sadrzaj>
      <item>FINA Rijeka, OIB 85821130368, Frana Kurelca 8,51000 Rijeka</item>
      <item>EURO AUTO TEHNIKA j. d. o. o. za usluge, OIB 15574300901, Pešćićići 23,51216 Sroki</item>
      <item>Milutin Lučić, OIB 00110618894, Pešćićići 23,51216 Sroki</item>
    </izvorni_sadrzaj>
    <derivirana_varijabla naziv="DomainObject.Predmet.SudioniciListAdressOIB_1">
      <item>FINA Rijeka, OIB 85821130368, Frana Kurelca 8,51000 Rijeka</item>
      <item>EURO AUTO TEHNIKA j. d. o. o. za usluge, OIB 15574300901, Pešćićići 23,51216 Sroki</item>
      <item>Milutin Lučić, OIB 00110618894, Pešćićići 23,51216 Sroki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15574300901</item>
      <item>, OIB 00110618894</item>
    </izvorni_sadrzaj>
    <derivirana_varijabla naziv="DomainObject.Predmet.SudioniciListNazivOIB_1">
      <item>, OIB 85821130368</item>
      <item>, OIB 15574300901</item>
      <item>, OIB 00110618894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FB8088-7232-4E20-97DE-98DDCC441C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285</properties:Words>
  <properties:Characters>1517</properties:Characters>
  <properties:Lines>65</properties:Lines>
  <properties:Paragraphs>27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2017-01-05T09:44:00Z</dcterms:created>
  <dc:creator>Korisnik</dc:creator>
  <cp:lastModifiedBy>Tanja Fidel</cp:lastModifiedBy>
  <cp:lastPrinted>2016-06-16T08:50:00Z</cp:lastPrinted>
  <dcterms:modified xmlns:xsi="http://www.w3.org/2001/XMLSchema-instance" xsi:type="dcterms:W3CDTF">2017-01-24T08:12:00Z</dcterms:modified>
  <cp:revision>11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