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e2b0" w14:paraId="fa6e2b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03470C">
        <w:t>41</w:t>
      </w:r>
      <w:r w:rsidR="00522C55">
        <w:t>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3470C">
        <w:t xml:space="preserve"> RACE – KIKAŠ j.d.o.o. u likvidaciji, Otok, Andrije Hebranga 12, OIB: 93033089848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55">
        <w:t>27</w:t>
      </w:r>
      <w:r w:rsidR="00C82343">
        <w:t xml:space="preserve">. </w:t>
      </w:r>
      <w:r w:rsidR="00522C55">
        <w:t>ožujka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03470C">
        <w:t>RACE – KIKAŠ j.d.o.o. u likvidaciji, Otok, Andrije Hebranga 12, OIB: 93033089848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Nikola Bojanić, Osijek,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D574D">
        <w:t>18</w:t>
      </w:r>
      <w:r w:rsidR="00F7152E">
        <w:t xml:space="preserve">. </w:t>
      </w:r>
      <w:r w:rsidR="00825DC0">
        <w:t>siječnja</w:t>
      </w:r>
      <w:r w:rsidR="00DB097D">
        <w:t xml:space="preserve"> 201</w:t>
      </w:r>
      <w:r w:rsidR="00825DC0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25DC0">
        <w:t>14</w:t>
      </w:r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3470C">
        <w:t>41</w:t>
      </w:r>
      <w:r w:rsidR="00F7152E">
        <w:t>/1</w:t>
      </w:r>
      <w:r w:rsidR="00705ADB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03470C">
        <w:t>41</w:t>
      </w:r>
      <w:r w:rsidR="00705ADB">
        <w:t>/17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705ADB">
        <w:t>27</w:t>
      </w:r>
      <w:r w:rsidR="00C82343">
        <w:t xml:space="preserve">. </w:t>
      </w:r>
      <w:r w:rsidR="00705ADB">
        <w:t>ožujka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705ADB">
        <w:t>27.4.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5F42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5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RACE - KIKAŠ j.d.o.o. za trgovinu i usluge u likvidaciji</izvorni_sadrzaj>
    <derivirana_varijabla naziv="DomainObject.Predmet.ProtustrankaFormated_1">  RACE - KIKAŠ j.d.o.o. za trgovinu i usluge u likvidaciji</derivirana_varijabla>
  </DomainObject.Predmet.ProtustrankaFormated>
  <DomainObject.Predmet.ProtustrankaFormatedOIB>
    <izvorni_sadrzaj>  RACE - KIKAŠ j.d.o.o. za trgovinu i usluge u likvidaciji, OIB 93033089848</izvorni_sadrzaj>
    <derivirana_varijabla naziv="DomainObject.Predmet.ProtustrankaFormatedOIB_1">  RACE - KIKAŠ j.d.o.o. za trgovinu i usluge u likvidaciji, OIB 93033089848</derivirana_varijabla>
  </DomainObject.Predmet.ProtustrankaFormatedOIB>
  <DomainObject.Predmet.ProtustrankaFormatedWithAdress>
    <izvorni_sadrzaj> RACE - KIKAŠ j.d.o.o. za trgovinu i usluge u likvidaciji, Andrije Hebranga 12, 32252 Otok</izvorni_sadrzaj>
    <derivirana_varijabla naziv="DomainObject.Predmet.ProtustrankaFormatedWithAdress_1"> RACE - KIKAŠ j.d.o.o. za trgovinu i usluge u likvidaciji, Andrije Hebranga 12, 32252 Otok</derivirana_varijabla>
  </DomainObject.Predmet.ProtustrankaFormatedWithAdress>
  <DomainObject.Predmet.ProtustrankaFormatedWithAdressOIB>
    <izvorni_sadrzaj> RACE - KIKAŠ j.d.o.o. za trgovinu i usluge u likvidaciji, OIB 93033089848, Andrije Hebranga 12, 32252 Otok</izvorni_sadrzaj>
    <derivirana_varijabla naziv="DomainObject.Predmet.ProtustrankaFormatedWithAdressOIB_1"> RACE - KIKAŠ j.d.o.o. za trgovinu i usluge u likvidaciji, OIB 93033089848, Andrije Hebranga 12, 32252 Otok</derivirana_varijabla>
  </DomainObject.Predmet.ProtustrankaFormatedWithAdressOIB>
  <DomainObject.Predmet.ProtustrankaWithAdress>
    <izvorni_sadrzaj>RACE - KIKAŠ j.d.o.o. za trgovinu i usluge u likvidaciji Andrije Hebranga 12, 32252 Otok</izvorni_sadrzaj>
    <derivirana_varijabla naziv="DomainObject.Predmet.ProtustrankaWithAdress_1">RACE - KIKAŠ j.d.o.o. za trgovinu i usluge u likvidaciji Andrije Hebranga 12, 32252 Otok</derivirana_varijabla>
  </DomainObject.Predmet.ProtustrankaWithAdress>
  <DomainObject.Predmet.ProtustrankaWithAdressOIB>
    <izvorni_sadrzaj>RACE - KIKAŠ j.d.o.o. za trgovinu i usluge u likvidaciji, OIB 93033089848, Andrije Hebranga 12, 32252 Otok</izvorni_sadrzaj>
    <derivirana_varijabla naziv="DomainObject.Predmet.ProtustrankaWithAdressOIB_1">RACE - KIKAŠ j.d.o.o. za trgovinu i usluge u likvidaciji, OIB 93033089848, Andrije Hebranga 12, 32252 Otok</derivirana_varijabla>
  </DomainObject.Predmet.ProtustrankaWithAdressOIB>
  <DomainObject.Predmet.ProtustrankaNazivFormated>
    <izvorni_sadrzaj>RACE - KIKAŠ j.d.o.o. za trgovinu i usluge u likvidaciji</izvorni_sadrzaj>
    <derivirana_varijabla naziv="DomainObject.Predmet.ProtustrankaNazivFormated_1">RACE - KIKAŠ j.d.o.o. za trgovinu i usluge u likvidaciji</derivirana_varijabla>
  </DomainObject.Predmet.ProtustrankaNazivFormated>
  <DomainObject.Predmet.ProtustrankaNazivFormatedOIB>
    <izvorni_sadrzaj>RACE - KIKAŠ j.d.o.o. za trgovinu i usluge u likvidaciji, OIB 93033089848</izvorni_sadrzaj>
    <derivirana_varijabla naziv="DomainObject.Predmet.ProtustrankaNazivFormatedOIB_1">RACE - KIKAŠ j.d.o.o. za trgovinu i usluge u likvidaciji, OIB 93033089848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RACE - KIKAŠ j.d.o.o. za trgovinu i usluge u likvidaciji</item>
    </izvorni_sadrzaj>
    <derivirana_varijabla naziv="DomainObject.Predmet.ProtuStrankaListFormated_1">
      <item>RACE - KIKAŠ j.d.o.o. za trgovinu i usluge u likvidaciji</item>
    </derivirana_varijabla>
  </DomainObject.Predmet.ProtuStrankaListFormated>
  <DomainObject.Predmet.ProtuStrankaListFormatedOIB>
    <izvorni_sadrzaj>
      <item>RACE - KIKAŠ j.d.o.o. za trgovinu i usluge u likvidaciji, OIB 93033089848</item>
    </izvorni_sadrzaj>
    <derivirana_varijabla naziv="DomainObject.Predmet.ProtuStrankaListFormatedOIB_1">
      <item>RACE - KIKAŠ j.d.o.o. za trgovinu i usluge u likvidaciji, OIB 93033089848</item>
    </derivirana_varijabla>
  </DomainObject.Predmet.ProtuStrankaListFormatedOIB>
  <DomainObject.Predmet.ProtuStrankaListFormatedWithAdress>
    <izvorni_sadrzaj>
      <item>RACE - KIKAŠ j.d.o.o. za trgovinu i usluge u likvidaciji, Andrije Hebranga 12, 32252 Otok</item>
    </izvorni_sadrzaj>
    <derivirana_varijabla naziv="DomainObject.Predmet.ProtuStrankaListFormatedWithAdress_1">
      <item>RACE - KIKAŠ j.d.o.o. za trgovinu i usluge u likvidaciji, Andrije Hebranga 12, 32252 Otok</item>
    </derivirana_varijabla>
  </DomainObject.Predmet.ProtuStrankaListFormatedWithAdress>
  <DomainObject.Predmet.ProtuStrankaListFormatedWithAdressOIB>
    <izvorni_sadrzaj>
      <item>RACE - KIKAŠ j.d.o.o. za trgovinu i usluge u likvidaciji, OIB 93033089848, Andrije Hebranga 12, 32252 Otok</item>
    </izvorni_sadrzaj>
    <derivirana_varijabla naziv="DomainObject.Predmet.ProtuStrankaListFormatedWithAdressOIB_1">
      <item>RACE - KIKAŠ j.d.o.o. za trgovinu i usluge u likvidaciji, OIB 93033089848, Andrije Hebranga 12, 32252 Otok</item>
    </derivirana_varijabla>
  </DomainObject.Predmet.ProtuStrankaListFormatedWithAdressOIB>
  <DomainObject.Predmet.ProtuStrankaListNazivFormated>
    <izvorni_sadrzaj>
      <item>RACE - KIKAŠ j.d.o.o. za trgovinu i usluge u likvidaciji</item>
    </izvorni_sadrzaj>
    <derivirana_varijabla naziv="DomainObject.Predmet.ProtuStrankaListNazivFormated_1">
      <item>RACE - KIKAŠ j.d.o.o. za trgovinu i usluge u likvidaciji</item>
    </derivirana_varijabla>
  </DomainObject.Predmet.ProtuStrankaListNazivFormated>
  <DomainObject.Predmet.ProtuStrankaListNazivFormatedOIB>
    <izvorni_sadrzaj>
      <item>RACE - KIKAŠ j.d.o.o. za trgovinu i usluge u likvidaciji, OIB 93033089848</item>
    </izvorni_sadrzaj>
    <derivirana_varijabla naziv="DomainObject.Predmet.ProtuStrankaListNazivFormatedOIB_1">
      <item>RACE - KIKAŠ j.d.o.o. za trgovinu i usluge u likvidaciji, OIB 93033089848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RACE - KIKAŠ j.d.o.o. za trgovinu i usluge u likvidaciji</izvorni_sadrzaj>
    <derivirana_varijabla naziv="DomainObject.Predmet.ProtustrankaIDrugi_1">RACE - KIKAŠ j.d.o.o.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RACE - KIKAŠ j.d.o.o. za trgovinu i usluge u likvidaciji, OIB 93033089848, Andrije Hebranga 12, 32252 Otok</izvorni_sadrzaj>
    <derivirana_varijabla naziv="DomainObject.Predmet.ProtustrankaIDrugiAdressOIB_1">RACE - KIKAŠ j.d.o.o. za trgovinu i usluge u likvidaciji, OIB 93033089848, Andrije Hebranga 12,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RACE - KIKAŠ j.d.o.o. za trgovinu i usluge u likvidaciji</item>
    </izvorni_sadrzaj>
    <derivirana_varijabla naziv="DomainObject.Predmet.SudioniciListNaziv_1">
      <item>FINA RC OSIJEK</item>
      <item>RACE - KIKAŠ j.d.o.o. za trgovinu i usluge u likvidaciji</item>
    </derivirana_varijabla>
  </DomainObject.Predmet.SudioniciListNaziv>
  <DomainObject.Predmet.SudioniciListAdressOIB>
    <izvorni_sadrzaj>
      <item>FINA RC OSIJEK, OIB 85821130368</item>
      <item>RACE - KIKAŠ j.d.o.o. za trgovinu i usluge u likvidaciji, OIB 93033089848, Andrije Hebranga 12,32252 Otok</item>
    </izvorni_sadrzaj>
    <derivirana_varijabla naziv="DomainObject.Predmet.SudioniciListAdressOIB_1">
      <item>FINA RC OSIJEK, OIB 85821130368</item>
      <item>RACE - KIKAŠ j.d.o.o. za trgovinu i usluge u likvidaciji, OIB 93033089848, Andrije Hebranga 12,32252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93033089848</item>
    </izvorni_sadrzaj>
    <derivirana_varijabla naziv="DomainObject.Predmet.SudioniciListNazivOIB_1">
      <item>, OIB 85821130368</item>
      <item>, OIB 93033089848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9A2E9-F23A-4565-96B5-C12862887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363</properties:Words>
  <properties:Characters>1895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2017-03-27T07:40:00Z</dcterms:created>
  <dc:creator>wsadmin</dc:creator>
  <cp:lastModifiedBy>Sanda Gučić</cp:lastModifiedBy>
  <cp:lastPrinted>2017-03-27T07:41:00Z</cp:lastPrinted>
  <dcterms:modified xmlns:xsi="http://www.w3.org/2001/XMLSchema-instance" xsi:type="dcterms:W3CDTF">2017-03-27T11:02:00Z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