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c8ea" w14:paraId="5f4c8ea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142670" w:rsidRPr="00142670">
        <w:rPr>
          <w:lang w:val="hr-HR"/>
        </w:rPr>
        <w:t>GRUPE M d.o.o.</w:t>
      </w:r>
      <w:r w:rsidR="00142670">
        <w:rPr>
          <w:lang w:val="hr-HR"/>
        </w:rPr>
        <w:t>,</w:t>
      </w:r>
      <w:r w:rsidR="00142670" w:rsidRPr="00142670">
        <w:rPr>
          <w:lang w:val="hr-HR"/>
        </w:rPr>
        <w:t xml:space="preserve"> OIB: 86160385173</w:t>
      </w:r>
      <w:r w:rsidR="00142670">
        <w:rPr>
          <w:lang w:val="hr-HR"/>
        </w:rPr>
        <w:t xml:space="preserve">, </w:t>
      </w:r>
      <w:r w:rsidR="00142670" w:rsidRPr="00142670">
        <w:rPr>
          <w:lang w:val="hr-HR"/>
        </w:rPr>
        <w:t xml:space="preserve">Grubine, </w:t>
      </w:r>
      <w:r w:rsidR="00564E07">
        <w:rPr>
          <w:szCs w:val="24"/>
          <w:lang w:val="hr-HR"/>
        </w:rPr>
        <w:t xml:space="preserve">dana </w:t>
      </w:r>
      <w:r w:rsidR="00142670">
        <w:rPr>
          <w:szCs w:val="24"/>
          <w:lang w:val="hr-HR"/>
        </w:rPr>
        <w:t>4.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142670" w:rsidRPr="00142670">
        <w:rPr>
          <w:szCs w:val="24"/>
        </w:rPr>
        <w:t>GRUPE M d.o.o., OIB: 86160385173, Grubine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142670">
        <w:rPr>
          <w:rFonts w:cs="Times New Roman" w:eastAsia="Times New Roman"/>
          <w:szCs w:val="24"/>
          <w:lang w:eastAsia="hr-HR"/>
        </w:rPr>
        <w:t>8</w:t>
      </w:r>
      <w:r w:rsidR="00220BB6">
        <w:rPr>
          <w:rFonts w:cs="Times New Roman" w:eastAsia="Times New Roman"/>
          <w:szCs w:val="24"/>
          <w:lang w:eastAsia="hr-HR"/>
        </w:rPr>
        <w:t>. svibnja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142670">
        <w:t>13</w:t>
      </w:r>
      <w:r w:rsidR="00C50AEF">
        <w:t>:</w:t>
      </w:r>
      <w:r w:rsidR="00142670">
        <w:t>0</w:t>
      </w:r>
      <w:r w:rsidR="000F40B0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142670" w:rsidR="00C50AE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142670">
        <w:rPr>
          <w:rFonts w:cs="Times New Roman" w:eastAsia="Times New Roman"/>
          <w:szCs w:val="24"/>
          <w:lang w:eastAsia="hr-HR"/>
        </w:rPr>
        <w:t xml:space="preserve">Pere Vuković iz </w:t>
      </w:r>
      <w:r w:rsidR="00142670" w:rsidRPr="00142670">
        <w:rPr>
          <w:rFonts w:cs="Times New Roman" w:eastAsia="Times New Roman"/>
          <w:szCs w:val="24"/>
          <w:lang w:eastAsia="hr-HR"/>
        </w:rPr>
        <w:t>Grubin</w:t>
      </w:r>
      <w:r w:rsidR="00142670">
        <w:rPr>
          <w:rFonts w:cs="Times New Roman" w:eastAsia="Times New Roman"/>
          <w:szCs w:val="24"/>
          <w:lang w:eastAsia="hr-HR"/>
        </w:rPr>
        <w:t>a, Biokovska 1</w:t>
      </w:r>
    </w:p>
    <w:p w:rsidRDefault="00682C50" w:rsidP="00C50AEF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142670">
        <w:t>Peri Vukoviću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C50AEF">
        <w:rPr>
          <w:szCs w:val="24"/>
        </w:rPr>
        <w:t>2</w:t>
      </w:r>
      <w:r w:rsidR="000F40B0">
        <w:rPr>
          <w:szCs w:val="24"/>
        </w:rPr>
        <w:t>1</w:t>
      </w:r>
      <w:r w:rsidR="00142670">
        <w:rPr>
          <w:szCs w:val="24"/>
        </w:rPr>
        <w:t>. lipn</w:t>
      </w:r>
      <w:r w:rsidR="00C50AEF">
        <w:rPr>
          <w:szCs w:val="24"/>
        </w:rPr>
        <w:t>ja 20</w:t>
      </w:r>
      <w:r w:rsidR="00890CCD">
        <w:rPr>
          <w:szCs w:val="24"/>
        </w:rPr>
        <w:t>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220BB6">
        <w:rPr>
          <w:szCs w:val="24"/>
        </w:rPr>
        <w:t xml:space="preserve">. </w:t>
      </w:r>
      <w:r w:rsidR="0038338A">
        <w:rPr>
          <w:szCs w:val="24"/>
        </w:rPr>
        <w:t>444</w:t>
      </w:r>
      <w:r w:rsidR="00CD7749">
        <w:rPr>
          <w:szCs w:val="24"/>
        </w:rPr>
        <w:t xml:space="preserve">.  st. </w:t>
      </w:r>
      <w:r w:rsidR="0038338A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142670" w:rsidRPr="00142670">
        <w:rPr>
          <w:szCs w:val="24"/>
        </w:rPr>
        <w:t>GRUPE M d.o.o., OIB: 86160385173, Grubine</w:t>
      </w:r>
      <w:r w:rsidR="002B0875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38338A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</w:t>
      </w:r>
      <w:r w:rsidR="00142670">
        <w:rPr>
          <w:szCs w:val="24"/>
        </w:rPr>
        <w:t>od 1749</w:t>
      </w:r>
      <w:r w:rsidR="00CD7749">
        <w:rPr>
          <w:szCs w:val="24"/>
        </w:rPr>
        <w:t xml:space="preserve"> dana, u ukupnom iznosu </w:t>
      </w:r>
      <w:r w:rsidR="00220BB6">
        <w:rPr>
          <w:szCs w:val="24"/>
        </w:rPr>
        <w:t xml:space="preserve">od </w:t>
      </w:r>
      <w:r w:rsidR="00142670">
        <w:rPr>
          <w:szCs w:val="24"/>
        </w:rPr>
        <w:t>1.045.154,72</w:t>
      </w:r>
      <w:r w:rsidR="0060586F" w:rsidRPr="0060586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38338A">
        <w:rPr>
          <w:szCs w:val="24"/>
        </w:rPr>
        <w:t xml:space="preserve">ima </w:t>
      </w:r>
      <w:r w:rsidR="00C50AEF">
        <w:rPr>
          <w:szCs w:val="24"/>
        </w:rPr>
        <w:t>1</w:t>
      </w:r>
      <w:r w:rsidR="0038338A">
        <w:rPr>
          <w:szCs w:val="24"/>
        </w:rPr>
        <w:t xml:space="preserve"> </w:t>
      </w:r>
      <w:r w:rsidR="00220BB6">
        <w:rPr>
          <w:szCs w:val="24"/>
        </w:rPr>
        <w:t>zaposlen</w:t>
      </w:r>
      <w:r w:rsidR="00C50AEF">
        <w:rPr>
          <w:szCs w:val="24"/>
        </w:rPr>
        <w:t>og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</w:t>
      </w:r>
      <w:r w:rsidR="00A87B72">
        <w:rPr>
          <w:szCs w:val="24"/>
        </w:rPr>
        <w:t>u neprekinutom razdoblju od 1749</w:t>
      </w:r>
      <w:r w:rsidRPr="00564E07">
        <w:rPr>
          <w:szCs w:val="24"/>
        </w:rPr>
        <w:t xml:space="preserve"> dana te da isti ima </w:t>
      </w:r>
      <w:r w:rsidR="00A87B72">
        <w:rPr>
          <w:szCs w:val="24"/>
        </w:rPr>
        <w:t xml:space="preserve">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1219C9">
        <w:rPr>
          <w:rFonts w:cs="Times New Roman" w:eastAsia="Times New Roman"/>
          <w:szCs w:val="24"/>
          <w:lang w:eastAsia="hr-HR"/>
        </w:rPr>
        <w:t>115., 117.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142670">
        <w:rPr>
          <w:szCs w:val="24"/>
        </w:rPr>
        <w:t>4. travnja</w:t>
      </w:r>
      <w:r w:rsidR="007E6841">
        <w:rPr>
          <w:szCs w:val="24"/>
        </w:rPr>
        <w:t xml:space="preserve">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</w:p>
    <w:p w:rsidRDefault="001219C9" w:rsidP="007E6841" w:rsidR="007E6841" w:rsidRPr="00564E07">
      <w:pPr>
        <w:jc w:val="both"/>
      </w:pPr>
      <w:r>
        <w:t>Protiv</w:t>
      </w:r>
      <w:r w:rsidR="007E6841">
        <w:t xml:space="preserve"> izreke </w:t>
      </w:r>
      <w:r w:rsidR="007E6841" w:rsidRPr="00564E07">
        <w:t>ovog rješenja nije dopuštena posebna žalba (čl. 115. st. 1. SZ-a)</w:t>
      </w:r>
      <w:r w:rsidR="007E6841"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823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-1</w:t>
    </w:r>
    <w:r w:rsidR="000F40B0">
      <w:t>4</w:t>
    </w:r>
    <w:r w:rsidR="00142670">
      <w:t>93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142670">
      <w:t>1</w:t>
    </w:r>
    <w:r w:rsidR="000F40B0">
      <w:t>4</w:t>
    </w:r>
    <w:r w:rsidR="00142670">
      <w:t>93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0F40B0"/>
    <w:rsid w:val="00116FE0"/>
    <w:rsid w:val="001219C9"/>
    <w:rsid w:val="00142670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381069"/>
    <w:rsid w:val="0038338A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81D37"/>
    <w:rsid w:val="0099066A"/>
    <w:rsid w:val="00A03EE4"/>
    <w:rsid w:val="00A36685"/>
    <w:rsid w:val="00A51DE9"/>
    <w:rsid w:val="00A87B72"/>
    <w:rsid w:val="00AB45B0"/>
    <w:rsid w:val="00B41D97"/>
    <w:rsid w:val="00B7506F"/>
    <w:rsid w:val="00BA0EB6"/>
    <w:rsid w:val="00BB065E"/>
    <w:rsid w:val="00C50AEF"/>
    <w:rsid w:val="00C87988"/>
    <w:rsid w:val="00CD66ED"/>
    <w:rsid w:val="00CD7749"/>
    <w:rsid w:val="00DD0D50"/>
    <w:rsid w:val="00DD6823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St-1493/2016</izvorni_sadrzaj>
    <derivirana_varijabla naziv="DomainObject.Predmet.OznakaBroj_1">St-1493/2016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GRUPE-M društvo s ograničenom odgovornošću za građenje i trgovinu</izvorni_sadrzaj>
    <derivirana_varijabla naziv="DomainObject.Predmet.ProtustrankaFormated_1">  GRUPE-M društvo s ograničenom odgovornošću za građenje i trgovinu</derivirana_varijabla>
  </DomainObject.Predmet.ProtustrankaFormated>
  <DomainObject.Predmet.ProtustrankaFormatedOIB>
    <izvorni_sadrzaj>  GRUPE-M društvo s ograničenom odgovornošću za građenje i trgovinu, OIB 86160385173</izvorni_sadrzaj>
    <derivirana_varijabla naziv="DomainObject.Predmet.ProtustrankaFormatedOIB_1">  GRUPE-M društvo s ograničenom odgovornošću za građenje i trgovinu, OIB 86160385173</derivirana_varijabla>
  </DomainObject.Predmet.ProtustrankaFormatedOIB>
  <DomainObject.Predmet.ProtustrankaFormatedWithAdress>
    <izvorni_sadrzaj> GRUPE-M društvo s ograničenom odgovornošću za građenje i trgovinu, Grubine, 21260 Grubine</izvorni_sadrzaj>
    <derivirana_varijabla naziv="DomainObject.Predmet.ProtustrankaFormatedWithAdress_1"> GRUPE-M društvo s ograničenom odgovornošću za građenje i trgovinu, Grubine, 21260 Grubine</derivirana_varijabla>
  </DomainObject.Predmet.ProtustrankaFormatedWithAdress>
  <DomainObject.Predmet.ProtustrankaFormatedWithAdressOIB>
    <izvorni_sadrzaj> GRUPE-M društvo s ograničenom odgovornošću za građenje i trgovinu, OIB 86160385173, Grubine, 21260 Grubine</izvorni_sadrzaj>
    <derivirana_varijabla naziv="DomainObject.Predmet.ProtustrankaFormatedWithAdressOIB_1"> GRUPE-M društvo s ograničenom odgovornošću za građenje i trgovinu, OIB 86160385173, Grubine, 21260 Grubine</derivirana_varijabla>
  </DomainObject.Predmet.ProtustrankaFormatedWithAdressOIB>
  <DomainObject.Predmet.ProtustrankaWithAdress>
    <izvorni_sadrzaj>GRUPE-M društvo s ograničenom odgovornošću za građenje i trgovinu Grubine, 21260 Grubine</izvorni_sadrzaj>
    <derivirana_varijabla naziv="DomainObject.Predmet.ProtustrankaWithAdress_1">GRUPE-M društvo s ograničenom odgovornošću za građenje i trgovinu Grubine, 21260 Grubine</derivirana_varijabla>
  </DomainObject.Predmet.ProtustrankaWithAdress>
  <DomainObject.Predmet.ProtustrankaWithAdressOIB>
    <izvorni_sadrzaj>GRUPE-M društvo s ograničenom odgovornošću za građenje i trgovinu, OIB 86160385173, Grubine, 21260 Grubine</izvorni_sadrzaj>
    <derivirana_varijabla naziv="DomainObject.Predmet.ProtustrankaWithAdressOIB_1">GRUPE-M društvo s ograničenom odgovornošću za građenje i trgovinu, OIB 86160385173, Grubine, 21260 Grubine</derivirana_varijabla>
  </DomainObject.Predmet.ProtustrankaWithAdressOIB>
  <DomainObject.Predmet.ProtustrankaNazivFormated>
    <izvorni_sadrzaj>GRUPE-M društvo s ograničenom odgovornošću za građenje i trgovinu</izvorni_sadrzaj>
    <derivirana_varijabla naziv="DomainObject.Predmet.ProtustrankaNazivFormated_1">GRUPE-M društvo s ograničenom odgovornošću za građenje i trgovinu</derivirana_varijabla>
  </DomainObject.Predmet.ProtustrankaNazivFormated>
  <DomainObject.Predmet.ProtustrankaNazivFormatedOIB>
    <izvorni_sadrzaj>GRUPE-M društvo s ograničenom odgovornošću za građenje i trgovinu, OIB 86160385173</izvorni_sadrzaj>
    <derivirana_varijabla naziv="DomainObject.Predmet.ProtustrankaNazivFormatedOIB_1">GRUPE-M društvo s ograničenom odgovornošću za građenje i trgovinu, OIB 86160385173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1045154.72</izvorni_sadrzaj>
    <derivirana_varijabla naziv="DomainObject.Predmet.TrenutnaVrijednost_1">1045154.72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GRUPE-M društvo s ograničenom odgovornošću za građenje i trgovinu</item>
    </izvorni_sadrzaj>
    <derivirana_varijabla naziv="DomainObject.Predmet.ProtuStrankaListFormated_1">
      <item>GRUPE-M društvo s ograničenom odgovornošću za građenje i trgovinu</item>
    </derivirana_varijabla>
  </DomainObject.Predmet.ProtuStrankaListFormated>
  <DomainObject.Predmet.ProtuStrankaListFormatedOIB>
    <izvorni_sadrzaj>
      <item>GRUPE-M društvo s ograničenom odgovornošću za građenje i trgovinu, OIB 86160385173</item>
    </izvorni_sadrzaj>
    <derivirana_varijabla naziv="DomainObject.Predmet.ProtuStrankaListFormatedOIB_1">
      <item>GRUPE-M društvo s ograničenom odgovornošću za građenje i trgovinu, OIB 86160385173</item>
    </derivirana_varijabla>
  </DomainObject.Predmet.ProtuStrankaListFormatedOIB>
  <DomainObject.Predmet.ProtuStrankaListFormatedWithAdress>
    <izvorni_sadrzaj>
      <item>GRUPE-M društvo s ograničenom odgovornošću za građenje i trgovinu, Grubine, 21260 Grubine</item>
    </izvorni_sadrzaj>
    <derivirana_varijabla naziv="DomainObject.Predmet.ProtuStrankaListFormatedWithAdress_1">
      <item>GRUPE-M društvo s ograničenom odgovornošću za građenje i trgovinu, Grubine, 21260 Grubine</item>
    </derivirana_varijabla>
  </DomainObject.Predmet.ProtuStrankaListFormatedWithAdress>
  <DomainObject.Predmet.ProtuStrankaListFormatedWithAdressOIB>
    <izvorni_sadrzaj>
      <item>GRUPE-M društvo s ograničenom odgovornošću za građenje i trgovinu, OIB 86160385173, Grubine, 21260 Grubine</item>
    </izvorni_sadrzaj>
    <derivirana_varijabla naziv="DomainObject.Predmet.ProtuStrankaListFormatedWithAdressOIB_1">
      <item>GRUPE-M društvo s ograničenom odgovornošću za građenje i trgovinu, OIB 86160385173, Grubine, 21260 Grubine</item>
    </derivirana_varijabla>
  </DomainObject.Predmet.ProtuStrankaListFormatedWithAdressOIB>
  <DomainObject.Predmet.ProtuStrankaListNazivFormated>
    <izvorni_sadrzaj>
      <item>GRUPE-M društvo s ograničenom odgovornošću za građenje i trgovinu</item>
    </izvorni_sadrzaj>
    <derivirana_varijabla naziv="DomainObject.Predmet.ProtuStrankaListNazivFormated_1">
      <item>GRUPE-M društvo s ograničenom odgovornošću za građenje i trgovinu</item>
    </derivirana_varijabla>
  </DomainObject.Predmet.ProtuStrankaListNazivFormated>
  <DomainObject.Predmet.ProtuStrankaListNazivFormatedOIB>
    <izvorni_sadrzaj>
      <item>GRUPE-M društvo s ograničenom odgovornošću za građenje i trgovinu, OIB 86160385173</item>
    </izvorni_sadrzaj>
    <derivirana_varijabla naziv="DomainObject.Predmet.ProtuStrankaListNazivFormatedOIB_1">
      <item>GRUPE-M društvo s ograničenom odgovornošću za građenje i trgovinu, OIB 86160385173</item>
    </derivirana_varijabla>
  </DomainObject.Predmet.ProtuStrankaListNazivFormatedOIB>
  <DomainObject.Predmet.OstaliListFormated>
    <izvorni_sadrzaj>
      <item>Pere Vuković</item>
    </izvorni_sadrzaj>
    <derivirana_varijabla naziv="DomainObject.Predmet.OstaliListFormated_1">
      <item>Pere Vuković</item>
    </derivirana_varijabla>
  </DomainObject.Predmet.OstaliListFormated>
  <DomainObject.Predmet.OstaliListFormatedOIB>
    <izvorni_sadrzaj>
      <item>Pere Vuković, OIB 05082287917</item>
    </izvorni_sadrzaj>
    <derivirana_varijabla naziv="DomainObject.Predmet.OstaliListFormatedOIB_1">
      <item>Pere Vuković, OIB 05082287917</item>
    </derivirana_varijabla>
  </DomainObject.Predmet.OstaliListFormatedOIB>
  <DomainObject.Predmet.OstaliListFormatedWithAdress>
    <izvorni_sadrzaj>
      <item>Pere Vuković, Biokovska 1, 21260 Grubine</item>
    </izvorni_sadrzaj>
    <derivirana_varijabla naziv="DomainObject.Predmet.OstaliListFormatedWithAdress_1">
      <item>Pere Vuković, Biokovska 1, 21260 Grubine</item>
    </derivirana_varijabla>
  </DomainObject.Predmet.OstaliListFormatedWithAdress>
  <DomainObject.Predmet.OstaliListFormatedWithAdressOIB>
    <izvorni_sadrzaj>
      <item>Pere Vuković, OIB 05082287917, Biokovska 1, 21260 Grubine</item>
    </izvorni_sadrzaj>
    <derivirana_varijabla naziv="DomainObject.Predmet.OstaliListFormatedWithAdressOIB_1">
      <item>Pere Vuković, OIB 05082287917, Biokovska 1, 21260 Grubine</item>
    </derivirana_varijabla>
  </DomainObject.Predmet.OstaliListFormatedWithAdressOIB>
  <DomainObject.Predmet.OstaliListNazivFormated>
    <izvorni_sadrzaj>
      <item>Pere Vuković</item>
    </izvorni_sadrzaj>
    <derivirana_varijabla naziv="DomainObject.Predmet.OstaliListNazivFormated_1">
      <item>Pere Vuković</item>
    </derivirana_varijabla>
  </DomainObject.Predmet.OstaliListNazivFormated>
  <DomainObject.Predmet.OstaliListNazivFormatedOIB>
    <izvorni_sadrzaj>
      <item>Pere Vuković, OIB 05082287917</item>
    </izvorni_sadrzaj>
    <derivirana_varijabla naziv="DomainObject.Predmet.OstaliListNazivFormatedOIB_1">
      <item>Pere Vuković, OIB 05082287917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GRUPE-M društvo s ograničenom odgovornošću za građenje i trgovinu</izvorni_sadrzaj>
    <derivirana_varijabla naziv="DomainObject.Predmet.ProtustrankaIDrugi_1">GRUPE-M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GRUPE-M društvo s ograničenom odgovornošću za građenje i trgovinu, OIB 86160385173, Grubine, 21260 Grubine</izvorni_sadrzaj>
    <derivirana_varijabla naziv="DomainObject.Predmet.ProtustrankaIDrugiAdressOIB_1">GRUPE-M društvo s ograničenom odgovornošću za građenje i trgovinu, OIB 86160385173, Grubine,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GRUPE-M društvo s ograničenom odgovornošću za građenje i trgovinu</item>
      <item>FINANCIJSKA AGENCIJA, RC SPLIT</item>
      <item>Pere Vuković</item>
    </izvorni_sadrzaj>
    <derivirana_varijabla naziv="DomainObject.Predmet.SudioniciListNaziv_1">
      <item>GRUPE-M društvo s ograničenom odgovornošću za građenje i trgovinu</item>
      <item>FINANCIJSKA AGENCIJA, RC SPLIT</item>
      <item>Pere Vuković</item>
    </derivirana_varijabla>
  </DomainObject.Predmet.SudioniciListNaziv>
  <DomainObject.Predmet.SudioniciListAdressOIB>
    <izvorni_sadrzaj>
      <item>GRUPE-M društvo s ograničenom odgovornošću za građenje i trgovinu, OIB 86160385173, Grubine,21260 Grubine</item>
      <item>FINANCIJSKA AGENCIJA, RC SPLIT, OIB 85821130368, Mažuranićevo šetalište 24 b,21000 Split</item>
      <item>Pere Vuković, OIB 05082287917, Biokovska 1,21260 Grubine</item>
    </izvorni_sadrzaj>
    <derivirana_varijabla naziv="DomainObject.Predmet.SudioniciListAdressOIB_1">
      <item>GRUPE-M društvo s ograničenom odgovornošću za građenje i trgovinu, OIB 86160385173, Grubine,21260 Grubine</item>
      <item>FINANCIJSKA AGENCIJA, RC SPLIT, OIB 85821130368, Mažuranićevo šetalište 24 b,21000 Split</item>
      <item>Pere Vuković, OIB 05082287917, Biokovska 1,21260 Grubine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86160385173</item>
      <item>, OIB 85821130368</item>
      <item>, OIB 05082287917</item>
    </izvorni_sadrzaj>
    <derivirana_varijabla naziv="DomainObject.Predmet.SudioniciListNazivOIB_1">
      <item>, OIB 86160385173</item>
      <item>, OIB 85821130368</item>
      <item>, OIB 05082287917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1016</properties:Words>
  <properties:Characters>5392</properties:Characters>
  <properties:Lines>102</properties:Lines>
  <properties:Paragraphs>49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2017-04-04T11:40:00Z</cp:lastPrinted>
  <dcterms:modified xmlns:xsi="http://www.w3.org/2001/XMLSchema-instance" xsi:type="dcterms:W3CDTF">2017-04-04T12:33:00Z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