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2367" w14:paraId="02b2367" w:rsidRDefault="00C80747" w:rsidP="00C80747" w:rsidR="00C8074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747" w:rsidP="00C80747" w:rsidR="00C8074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C80747" w:rsidP="00C80747" w:rsidR="00C8074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C80747" w:rsidP="00C80747" w:rsidR="00C8074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C80747" w:rsidP="00C80747" w:rsidR="00C80747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C80747" w:rsidP="00C80747" w:rsidR="00C8074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C80747" w:rsidP="00C80747" w:rsidR="00C8074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0747" w:rsidP="00C80747" w:rsidR="00C8074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(dužnikom)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STARI ROG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, Stancija Vodopija 9D, OIB 00247981883, MBS 130032175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18. veljače 2016.</w:t>
      </w:r>
    </w:p>
    <w:p w:rsidRDefault="00C80747" w:rsidP="00C80747" w:rsidR="00C8074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0747" w:rsidP="00C80747" w:rsidR="00C8074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STARI ROG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, Stancija Vodopija 9D, OIB 00247981883, MBS 130032175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0747" w:rsidP="00C80747" w:rsidR="00C8074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C80747" w:rsidP="00C80747" w:rsidR="00C8074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STARI ROG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11. siječnja 2016. na mrežnoj stranici e-Oglasna ploča sudova objavljen je oglas posl. br. 11 St-760/2015-3. </w:t>
      </w:r>
    </w:p>
    <w:p w:rsidRDefault="00C80747" w:rsidP="00C80747" w:rsidR="00C807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 dužnik,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C80747" w:rsidP="00C80747" w:rsidR="00C80747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u izreci.</w:t>
      </w:r>
    </w:p>
    <w:p w:rsidRDefault="00C80747" w:rsidP="00C80747" w:rsidR="00C80747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C80747" w:rsidP="00C80747" w:rsidR="00C8074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80747" w:rsidP="00C80747" w:rsidR="00C80747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C80747" w:rsidP="00C80747" w:rsidR="00C80747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</w:t>
      </w:r>
      <w:r w:rsidR="008C47FA">
        <w:rPr>
          <w:rFonts w:cs="Times New Roman" w:eastAsia="Times New Roman" w:hAnsi="Times New Roman" w:ascii="Times New Roman"/>
          <w:sz w:val="24"/>
          <w:szCs w:val="24"/>
          <w:lang w:eastAsia="hr-HR"/>
        </w:rPr>
        <w:t>i, v. r.</w:t>
      </w:r>
    </w:p>
    <w:p w:rsidRDefault="00C80747" w:rsidP="00C80747" w:rsidR="00C8074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C80747" w:rsidP="00C80747" w:rsidR="00C8074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80747" w:rsidP="00C80747" w:rsidR="00C8074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80747" w:rsidP="00C80747" w:rsidR="00C80747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C80747" w:rsidP="00C80747" w:rsidR="00C8074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80747" w:rsidP="00C80747" w:rsidR="00C8074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80747" w:rsidP="00C80747" w:rsidR="00C80747"/>
    <w:p w:rsidRDefault="00C80747" w:rsidP="00C80747" w:rsidR="00C80747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747" w:rsidP="00C80747" w:rsidR="00C80747">
      <w:pPr>
        <w:spacing w:lineRule="auto" w:line="240" w:after="0"/>
      </w:pPr>
      <w:r>
        <w:separator/>
      </w:r>
    </w:p>
  </w:endnote>
  <w:endnote w:id="0" w:type="continuationSeparator">
    <w:p w:rsidRDefault="00C80747" w:rsidP="00C80747" w:rsidR="00C807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747" w:rsidP="00C80747" w:rsidR="00C80747">
      <w:pPr>
        <w:spacing w:lineRule="auto" w:line="240" w:after="0"/>
      </w:pPr>
      <w:r>
        <w:separator/>
      </w:r>
    </w:p>
  </w:footnote>
  <w:footnote w:id="0" w:type="continuationSeparator">
    <w:p w:rsidRDefault="00C80747" w:rsidP="00C80747" w:rsidR="00C807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7FA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356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 xml:space="preserve">11 </w:t>
    </w:r>
    <w:r w:rsidR="00C80747">
      <w:rPr>
        <w:szCs w:val="24"/>
      </w:rPr>
      <w:t>St-760/2015-5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7FA" w:rsidP="00C244BB" w:rsidR="00417ED7" w:rsidRPr="00C244BB">
    <w:pPr>
      <w:pStyle w:val="Zaglavlje"/>
      <w:jc w:val="right"/>
    </w:pPr>
    <w:r>
      <w:rPr>
        <w:szCs w:val="24"/>
      </w:rPr>
      <w:t>11 St-</w:t>
    </w:r>
    <w:r w:rsidR="00C80747">
      <w:rPr>
        <w:szCs w:val="24"/>
      </w:rPr>
      <w:t>760/2015-5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7F0"/>
    <w:rsid w:val="004047F0"/>
    <w:rsid w:val="004F5027"/>
    <w:rsid w:val="008C47FA"/>
    <w:rsid w:val="00A35608"/>
    <w:rsid w:val="00C8074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74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747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807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7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07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0747"/>
  </w:style>
  <w:style w:styleId="Tekstrezerviranogmjesta" w:type="character">
    <w:name w:val="Placeholder Text"/>
    <w:basedOn w:val="Zadanifontodlomka"/>
    <w:uiPriority w:val="99"/>
    <w:semiHidden/>
    <w:rsid w:val="00A35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6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6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6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6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74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747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807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7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07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0747"/>
  </w:style>
  <w:style w:styleId="Tekstrezerviranogmjesta" w:type="character">
    <w:name w:val="Placeholder Text"/>
    <w:basedOn w:val="Zadanifontodlomka"/>
    <w:uiPriority w:val="99"/>
    <w:semiHidden/>
    <w:rsid w:val="00A35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6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6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6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6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ROG d.o.o. STANCIJA VODOPIJA</izvorni_sadrzaj>
    <derivirana_varijabla naziv="DomainObject.Predmet.ProtustrankaFormated_1">  STARI ROG d.o.o. STANCIJA VODOPIJA</derivirana_varijabla>
  </DomainObject.Predmet.ProtustrankaFormated>
  <DomainObject.Predmet.ProtustrankaFormatedOIB>
    <izvorni_sadrzaj>  STARI ROG d.o.o. STANCIJA VODOPIJA, OIB 00247981883</izvorni_sadrzaj>
    <derivirana_varijabla naziv="DomainObject.Predmet.ProtustrankaFormatedOIB_1">  STARI ROG d.o.o. STANCIJA VODOPIJA, OIB 00247981883</derivirana_varijabla>
  </DomainObject.Predmet.ProtustrankaFormatedOIB>
  <DomainObject.Predmet.ProtustrankaFormatedWithAdress>
    <izvorni_sadrzaj> STARI ROG d.o.o. STANCIJA VODOPIJA, Stancija Vodopija 9D, 52440 Stancija Vodopija</izvorni_sadrzaj>
    <derivirana_varijabla naziv="DomainObject.Predmet.ProtustrankaFormatedWithAdress_1"> STARI ROG d.o.o. STANCIJA VODOPIJA, Stancija Vodopija 9D, 52440 Stancija Vodopija</derivirana_varijabla>
  </DomainObject.Predmet.ProtustrankaFormatedWithAdress>
  <DomainObject.Predmet.ProtustrankaFormatedWithAdressOIB>
    <izvorni_sadrzaj> STARI ROG d.o.o. STANCIJA VODOPIJA, OIB 00247981883, Stancija Vodopija 9D, 52440 Stancija Vodopija</izvorni_sadrzaj>
    <derivirana_varijabla naziv="DomainObject.Predmet.ProtustrankaFormatedWithAdressOIB_1"> STARI ROG d.o.o. STANCIJA VODOPIJA, OIB 00247981883, Stancija Vodopija 9D, 52440 Stancija Vodopija</derivirana_varijabla>
  </DomainObject.Predmet.ProtustrankaFormatedWithAdressOIB>
  <DomainObject.Predmet.ProtustrankaWithAdress>
    <izvorni_sadrzaj>STARI ROG d.o.o. STANCIJA VODOPIJA Stancija Vodopija 9D, 52440 Stancija Vodopija</izvorni_sadrzaj>
    <derivirana_varijabla naziv="DomainObject.Predmet.ProtustrankaWithAdress_1">STARI ROG d.o.o. STANCIJA VODOPIJA Stancija Vodopija 9D, 52440 Stancija Vodopija</derivirana_varijabla>
  </DomainObject.Predmet.ProtustrankaWithAdress>
  <DomainObject.Predmet.ProtustrankaWithAdressOIB>
    <izvorni_sadrzaj>STARI ROG d.o.o. STANCIJA VODOPIJA, OIB 00247981883, Stancija Vodopija 9D, 52440 Stancija Vodopija</izvorni_sadrzaj>
    <derivirana_varijabla naziv="DomainObject.Predmet.ProtustrankaWithAdressOIB_1">STARI ROG d.o.o. STANCIJA VODOPIJA, OIB 00247981883, Stancija Vodopija 9D, 52440 Stancija Vodopija</derivirana_varijabla>
  </DomainObject.Predmet.ProtustrankaWithAdressOIB>
  <DomainObject.Predmet.ProtustrankaNazivFormated>
    <izvorni_sadrzaj>STARI ROG d.o.o. STANCIJA VODOPIJA</izvorni_sadrzaj>
    <derivirana_varijabla naziv="DomainObject.Predmet.ProtustrankaNazivFormated_1">STARI ROG d.o.o. STANCIJA VODOPIJA</derivirana_varijabla>
  </DomainObject.Predmet.ProtustrankaNazivFormated>
  <DomainObject.Predmet.ProtustrankaNazivFormatedOIB>
    <izvorni_sadrzaj>STARI ROG d.o.o. STANCIJA VODOPIJA, OIB 00247981883</izvorni_sadrzaj>
    <derivirana_varijabla naziv="DomainObject.Predmet.ProtustrankaNazivFormatedOIB_1">STARI ROG d.o.o. STANCIJA VODOPIJA, OIB 00247981883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STARI ROG d.o.o. STANCIJA VODOPIJA</item>
    </izvorni_sadrzaj>
    <derivirana_varijabla naziv="DomainObject.Predmet.ProtuStrankaListFormated_1">
      <item>STARI ROG d.o.o. STANCIJA VODOPIJA</item>
    </derivirana_varijabla>
  </DomainObject.Predmet.ProtuStrankaListFormated>
  <DomainObject.Predmet.ProtuStrankaListFormatedOIB>
    <izvorni_sadrzaj>
      <item>STARI ROG d.o.o. STANCIJA VODOPIJA, OIB 00247981883</item>
    </izvorni_sadrzaj>
    <derivirana_varijabla naziv="DomainObject.Predmet.ProtuStrankaListFormatedOIB_1">
      <item>STARI ROG d.o.o. STANCIJA VODOPIJA, OIB 00247981883</item>
    </derivirana_varijabla>
  </DomainObject.Predmet.ProtuStrankaListFormatedOIB>
  <DomainObject.Predmet.ProtuStrankaListFormatedWithAdress>
    <izvorni_sadrzaj>
      <item>STARI ROG d.o.o. STANCIJA VODOPIJA, Stancija Vodopija 9D, 52440 Stancija Vodopija</item>
    </izvorni_sadrzaj>
    <derivirana_varijabla naziv="DomainObject.Predmet.ProtuStrankaListFormatedWithAdress_1">
      <item>STARI ROG d.o.o. STANCIJA VODOPIJA, Stancija Vodopija 9D, 52440 Stancija Vodopija</item>
    </derivirana_varijabla>
  </DomainObject.Predmet.ProtuStrankaListFormatedWithAdress>
  <DomainObject.Predmet.ProtuStrankaListFormatedWithAdressOIB>
    <izvorni_sadrzaj>
      <item>STARI ROG d.o.o. STANCIJA VODOPIJA, OIB 00247981883, Stancija Vodopija 9D, 52440 Stancija Vodopija</item>
    </izvorni_sadrzaj>
    <derivirana_varijabla naziv="DomainObject.Predmet.ProtuStrankaListFormatedWithAdressOIB_1">
      <item>STARI ROG d.o.o. STANCIJA VODOPIJA, OIB 00247981883, Stancija Vodopija 9D, 52440 Stancija Vodopija</item>
    </derivirana_varijabla>
  </DomainObject.Predmet.ProtuStrankaListFormatedWithAdressOIB>
  <DomainObject.Predmet.ProtuStrankaListNazivFormated>
    <izvorni_sadrzaj>
      <item>STARI ROG d.o.o. STANCIJA VODOPIJA</item>
    </izvorni_sadrzaj>
    <derivirana_varijabla naziv="DomainObject.Predmet.ProtuStrankaListNazivFormated_1">
      <item>STARI ROG d.o.o. STANCIJA VODOPIJA</item>
    </derivirana_varijabla>
  </DomainObject.Predmet.ProtuStrankaListNazivFormated>
  <DomainObject.Predmet.ProtuStrankaListNazivFormatedOIB>
    <izvorni_sadrzaj>
      <item>STARI ROG d.o.o. STANCIJA VODOPIJA, OIB 00247981883</item>
    </izvorni_sadrzaj>
    <derivirana_varijabla naziv="DomainObject.Predmet.ProtuStrankaListNazivFormatedOIB_1">
      <item>STARI ROG d.o.o. STANCIJA VODOPIJA, OIB 00247981883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STARI ROG d.o.o. STANCIJA VODOPIJA</izvorni_sadrzaj>
    <derivirana_varijabla naziv="DomainObject.Predmet.ProtustrankaIDrugi_1">STARI ROG d.o.o. STANCIJA VODOPIJA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STARI ROG d.o.o. STANCIJA VODOPIJA, OIB 00247981883, Stancija Vodopija 9D, 52440 Stancija Vodopija</izvorni_sadrzaj>
    <derivirana_varijabla naziv="DomainObject.Predmet.ProtustrankaIDrugiAdressOIB_1">STARI ROG d.o.o. STANCIJA VODOPIJA, OIB 00247981883, Stancija Vodopija 9D, 52440 Stancija Vodopija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STARI ROG d.o.o. STANCIJA VODOPIJA</item>
    </izvorni_sadrzaj>
    <derivirana_varijabla naziv="DomainObject.Predmet.SudioniciListNaziv_1">
      <item>FINANCIJSKA AGENCIJA RC RIJEKA PODRUŽNICA PULA, PULA</item>
      <item>STARI ROG d.o.o. STANCIJA VODOPIJA</item>
    </derivirana_varijabla>
  </DomainObject.Predmet.SudioniciListNaziv>
  <DomainObject.Predmet.SudioniciListAdressOIB>
    <izvorni_sadrzaj>
      <item>FINANCIJSKA AGENCIJA RC RIJEKA PODRUŽNICA PULA, PULA, OIB 85821130368, GIARDINI 5,52100 Pula</item>
      <item>STARI ROG d.o.o. STANCIJA VODOPIJA, OIB 00247981883, Stancija Vodopija 9D,52440 Stancija Vodopija</item>
    </izvorni_sadrzaj>
    <derivirana_varijabla naziv="DomainObject.Predmet.SudioniciListAdressOIB_1">
      <item>FINANCIJSKA AGENCIJA RC RIJEKA PODRUŽNICA PULA, PULA, OIB 85821130368, GIARDINI 5,52100 Pula</item>
      <item>STARI ROG d.o.o. STANCIJA VODOPIJA, OIB 00247981883, Stancija Vodopija 9D,52440 Stancija Vodopija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00247981883</item>
    </izvorni_sadrzaj>
    <derivirana_varijabla naziv="DomainObject.Predmet.SudioniciListNazivOIB_1">
      <item>, OIB 85821130368</item>
      <item>, OIB 00247981883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2370</properties:Characters>
  <properties:Lines>62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2016-02-18T06:54:00Z</dcterms:created>
  <dc:creator>Mihaela Kaligari</dc:creator>
  <dc:description/>
  <cp:keywords/>
  <cp:lastModifiedBy>Mihaela Kaligari</cp:lastModifiedBy>
  <cp:lastPrinted>2016-02-18T07:04:00Z</cp:lastPrinted>
  <dcterms:modified xmlns:xsi="http://www.w3.org/2001/XMLSchema-instance" xsi:type="dcterms:W3CDTF">2016-02-19T09:36:00Z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