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a2c0" w14:paraId="04ea2c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7E463D" w:rsidRPr="005C6795">
        <w:rPr>
          <w:lang w:val="hr-HR"/>
        </w:rPr>
        <w:t>KUŠIN j.d.o.o. za trgovinu i usluge, Prugovo (Općina Klis), Jurići-Pelada 21, OIB: 78474460676, MBS: 060303870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4C1950">
        <w:rPr>
          <w:lang w:val="hr-HR"/>
        </w:rPr>
        <w:t>19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7E463D" w:rsidRPr="005C6795">
        <w:rPr>
          <w:lang w:val="hr-HR"/>
        </w:rPr>
        <w:t>KUŠIN j.d.o.o. za trgovinu i usluge, Prugovo (Općina Klis), Jurići-Pelada 21, OIB: 78474460676, MBS: 060303870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4C1950">
        <w:rPr>
          <w:lang w:val="hr-HR"/>
        </w:rPr>
        <w:t>19</w:t>
      </w:r>
      <w:r w:rsidR="00AA1DCD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844241">
        <w:rPr>
          <w:lang w:val="hr-HR"/>
        </w:rPr>
        <w:t>13,30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844241">
        <w:rPr>
          <w:lang w:val="hr-HR"/>
        </w:rPr>
        <w:t>Ada Rajković, Split, Matice hrvatske 10, OIB: 27195964864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7E463D" w:rsidRPr="005C6795">
        <w:rPr>
          <w:lang w:val="hr-HR"/>
        </w:rPr>
        <w:t>KUŠIN j.d.o.o. za trgovinu i usluge, Prugovo (Općina Klis), Jurići-Pelada 21, OIB: 78474460676, MBS: 060303870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7E463D" w:rsidR="00C50FD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E463D" w:rsidP="007E463D" w:rsidR="007E463D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9D157D">
        <w:rPr>
          <w:lang w:val="hr-HR"/>
        </w:rPr>
        <w:t>22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895829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E3020F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7E463D" w:rsidRPr="005C6795">
        <w:rPr>
          <w:lang w:val="hr-HR"/>
        </w:rPr>
        <w:t>KUŠIN j.d.o.o. za trgovinu i usluge, Prugovo (Općina Klis), Jurići-Pelada 21, OIB: 78474460676, MBS: 060303870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7E463D" w:rsidR="002F44E8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923452">
        <w:rPr>
          <w:lang w:val="hr-HR"/>
        </w:rPr>
        <w:t>1</w:t>
      </w:r>
      <w:r w:rsidR="009D157D">
        <w:rPr>
          <w:lang w:val="hr-HR"/>
        </w:rPr>
        <w:t>8</w:t>
      </w:r>
      <w:r w:rsidR="00E3020F" w:rsidRPr="00551F3B">
        <w:rPr>
          <w:lang w:val="hr-HR"/>
        </w:rPr>
        <w:t>. ožujka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D157D" w:rsidRPr="00334107">
        <w:rPr>
          <w:lang w:val="hr-HR"/>
        </w:rPr>
        <w:t xml:space="preserve">120 dana, u ukupnom iznosu od </w:t>
      </w:r>
      <w:r w:rsidR="007E463D" w:rsidRPr="005C6795">
        <w:rPr>
          <w:lang w:val="hr-HR"/>
        </w:rPr>
        <w:t>45.537,61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E463D" w:rsidP="007E463D" w:rsidR="007E463D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92234">
        <w:rPr>
          <w:b/>
          <w:lang w:val="hr-HR"/>
        </w:rPr>
        <w:t>19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C1950">
        <w:rPr>
          <w:lang w:val="hr-HR"/>
        </w:rPr>
        <w:t>19</w:t>
      </w:r>
      <w:r w:rsidR="002F44E8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1D4330" w:rsidP="00F31929" w:rsidR="001D4330">
      <w:pPr>
        <w:jc w:val="both"/>
        <w:rPr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D066BD">
      <w:pPr>
        <w:jc w:val="both"/>
        <w:rPr>
          <w:lang w:val="hr-HR"/>
        </w:rPr>
      </w:pPr>
    </w:p>
    <w:p w:rsidRDefault="00497EB4" w:rsidP="001D4330" w:rsidR="001D4330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D0A49" w:rsidRPr="00BD0A4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E463D">
      <w:t>873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E463D">
      <w:t>873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99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D4330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1950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63D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44241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829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23452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157D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0A49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20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9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A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0A4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0A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0A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A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0A4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0A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0A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KUŠIN j.d.o.o. za trgovinu i usluge</izvorni_sadrzaj>
    <derivirana_varijabla naziv="DomainObject.Predmet.ProtustrankaFormated_1">  KUŠIN j.d.o.o. za trgovinu i usluge</derivirana_varijabla>
  </DomainObject.Predmet.ProtustrankaFormated>
  <DomainObject.Predmet.ProtustrankaFormatedOIB>
    <izvorni_sadrzaj>  KUŠIN j.d.o.o. za trgovinu i usluge, OIB 78474460676</izvorni_sadrzaj>
    <derivirana_varijabla naziv="DomainObject.Predmet.ProtustrankaFormatedOIB_1">  KUŠIN j.d.o.o. za trgovinu i usluge, OIB 78474460676</derivirana_varijabla>
  </DomainObject.Predmet.ProtustrankaFormatedOIB>
  <DomainObject.Predmet.ProtustrankaFormatedWithAdress>
    <izvorni_sadrzaj> KUŠIN j.d.o.o. za trgovinu i usluge, Jurići-Pelada 21, 21231 Prugovo</izvorni_sadrzaj>
    <derivirana_varijabla naziv="DomainObject.Predmet.ProtustrankaFormatedWithAdress_1"> KUŠIN j.d.o.o. za trgovinu i usluge, Jurići-Pelada 21, 21231 Prugovo</derivirana_varijabla>
  </DomainObject.Predmet.ProtustrankaFormatedWithAdress>
  <DomainObject.Predmet.ProtustrankaFormatedWithAdressOIB>
    <izvorni_sadrzaj> KUŠIN j.d.o.o. za trgovinu i usluge, OIB 78474460676, Jurići-Pelada 21, 21231 Prugovo</izvorni_sadrzaj>
    <derivirana_varijabla naziv="DomainObject.Predmet.ProtustrankaFormatedWithAdressOIB_1"> KUŠIN j.d.o.o. za trgovinu i usluge, OIB 78474460676, Jurići-Pelada 21, 21231 Prugovo</derivirana_varijabla>
  </DomainObject.Predmet.ProtustrankaFormatedWithAdressOIB>
  <DomainObject.Predmet.ProtustrankaWithAdress>
    <izvorni_sadrzaj>KUŠIN j.d.o.o. za trgovinu i usluge Jurići-Pelada 21, 21231 Prugovo</izvorni_sadrzaj>
    <derivirana_varijabla naziv="DomainObject.Predmet.ProtustrankaWithAdress_1">KUŠIN j.d.o.o. za trgovinu i usluge Jurići-Pelada 21, 21231 Prugovo</derivirana_varijabla>
  </DomainObject.Predmet.ProtustrankaWithAdress>
  <DomainObject.Predmet.ProtustrankaWithAdressOIB>
    <izvorni_sadrzaj>KUŠIN j.d.o.o. za trgovinu i usluge, OIB 78474460676, Jurići-Pelada 21, 21231 Prugovo</izvorni_sadrzaj>
    <derivirana_varijabla naziv="DomainObject.Predmet.ProtustrankaWithAdressOIB_1">KUŠIN j.d.o.o. za trgovinu i usluge, OIB 78474460676, Jurići-Pelada 21, 21231 Prugovo</derivirana_varijabla>
  </DomainObject.Predmet.ProtustrankaWithAdressOIB>
  <DomainObject.Predmet.ProtustrankaNazivFormated>
    <izvorni_sadrzaj>KUŠIN j.d.o.o. za trgovinu i usluge</izvorni_sadrzaj>
    <derivirana_varijabla naziv="DomainObject.Predmet.ProtustrankaNazivFormated_1">KUŠIN j.d.o.o. za trgovinu i usluge</derivirana_varijabla>
  </DomainObject.Predmet.ProtustrankaNazivFormated>
  <DomainObject.Predmet.ProtustrankaNazivFormatedOIB>
    <izvorni_sadrzaj>KUŠIN j.d.o.o. za trgovinu i usluge, OIB 78474460676</izvorni_sadrzaj>
    <derivirana_varijabla naziv="DomainObject.Predmet.ProtustrankaNazivFormatedOIB_1">KUŠIN j.d.o.o. za trgovinu i usluge, OIB 78474460676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45537.61</izvorni_sadrzaj>
    <derivirana_varijabla naziv="DomainObject.Predmet.TrenutnaVrijednost_1">45537.61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KUŠIN j.d.o.o. za trgovinu i usluge</item>
    </izvorni_sadrzaj>
    <derivirana_varijabla naziv="DomainObject.Predmet.ProtuStrankaListFormated_1">
      <item>KUŠIN j.d.o.o. za trgovinu i usluge</item>
    </derivirana_varijabla>
  </DomainObject.Predmet.ProtuStrankaListFormated>
  <DomainObject.Predmet.ProtuStrankaListFormatedOIB>
    <izvorni_sadrzaj>
      <item>KUŠIN j.d.o.o. za trgovinu i usluge, OIB 78474460676</item>
    </izvorni_sadrzaj>
    <derivirana_varijabla naziv="DomainObject.Predmet.ProtuStrankaListFormatedOIB_1">
      <item>KUŠIN j.d.o.o. za trgovinu i usluge, OIB 78474460676</item>
    </derivirana_varijabla>
  </DomainObject.Predmet.ProtuStrankaListFormatedOIB>
  <DomainObject.Predmet.ProtuStrankaListFormatedWithAdress>
    <izvorni_sadrzaj>
      <item>KUŠIN j.d.o.o. za trgovinu i usluge, Jurići-Pelada 21, 21231 Prugovo</item>
    </izvorni_sadrzaj>
    <derivirana_varijabla naziv="DomainObject.Predmet.ProtuStrankaListFormatedWithAdress_1">
      <item>KUŠIN j.d.o.o. za trgovinu i usluge, Jurići-Pelada 21, 21231 Prugovo</item>
    </derivirana_varijabla>
  </DomainObject.Predmet.ProtuStrankaListFormatedWithAdress>
  <DomainObject.Predmet.ProtuStrankaListFormatedWithAdressOIB>
    <izvorni_sadrzaj>
      <item>KUŠIN j.d.o.o. za trgovinu i usluge, OIB 78474460676, Jurići-Pelada 21, 21231 Prugovo</item>
    </izvorni_sadrzaj>
    <derivirana_varijabla naziv="DomainObject.Predmet.ProtuStrankaListFormatedWithAdressOIB_1">
      <item>KUŠIN j.d.o.o. za trgovinu i usluge, OIB 78474460676, Jurići-Pelada 21, 21231 Prugovo</item>
    </derivirana_varijabla>
  </DomainObject.Predmet.ProtuStrankaListFormatedWithAdressOIB>
  <DomainObject.Predmet.ProtuStrankaListNazivFormated>
    <izvorni_sadrzaj>
      <item>KUŠIN j.d.o.o. za trgovinu i usluge</item>
    </izvorni_sadrzaj>
    <derivirana_varijabla naziv="DomainObject.Predmet.ProtuStrankaListNazivFormated_1">
      <item>KUŠIN j.d.o.o. za trgovinu i usluge</item>
    </derivirana_varijabla>
  </DomainObject.Predmet.ProtuStrankaListNazivFormated>
  <DomainObject.Predmet.ProtuStrankaListNazivFormatedOIB>
    <izvorni_sadrzaj>
      <item>KUŠIN j.d.o.o. za trgovinu i usluge, OIB 78474460676</item>
    </izvorni_sadrzaj>
    <derivirana_varijabla naziv="DomainObject.Predmet.ProtuStrankaListNazivFormatedOIB_1">
      <item>KUŠIN j.d.o.o. za trgovinu i usluge, OIB 78474460676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KUŠIN j.d.o.o. za trgovinu i usluge</izvorni_sadrzaj>
    <derivirana_varijabla naziv="DomainObject.Predmet.ProtustrankaIDrugi_1">KUŠIN j.d.o.o.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KUŠIN j.d.o.o. za trgovinu i usluge, OIB 78474460676, Jurići-Pelada 21, 21231 Prugovo</izvorni_sadrzaj>
    <derivirana_varijabla naziv="DomainObject.Predmet.ProtustrankaIDrugiAdressOIB_1">KUŠIN j.d.o.o. za trgovinu i usluge, OIB 78474460676, Jurići-Pelada 21,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KUŠIN j.d.o.o. za trgovinu i usluge</item>
      <item>FINANCIJSKA AGENCIJA, PODRUŽNICA SPLIT</item>
    </izvorni_sadrzaj>
    <derivirana_varijabla naziv="DomainObject.Predmet.SudioniciListNaziv_1">
      <item>KUŠIN j.d.o.o. za trgovinu i usluge</item>
      <item>FINANCIJSKA AGENCIJA, PODRUŽNICA SPLIT</item>
    </derivirana_varijabla>
  </DomainObject.Predmet.SudioniciListNaziv>
  <DomainObject.Predmet.SudioniciListAdressOIB>
    <izvorni_sadrzaj>
      <item>KUŠIN j.d.o.o. za trgovinu i usluge, OIB 78474460676, Jurići-Pelada 21,21231 Prugovo</item>
      <item>FINANCIJSKA AGENCIJA, PODRUŽNICA SPLIT, OIB 85821130368, Mažuranićevo šetalište 24b,21000 Split</item>
    </izvorni_sadrzaj>
    <derivirana_varijabla naziv="DomainObject.Predmet.SudioniciListAdressOIB_1">
      <item>KUŠIN j.d.o.o. za trgovinu i usluge, OIB 78474460676, Jurići-Pelada 21,21231 Prugovo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78474460676</item>
      <item>, OIB 85821130368</item>
    </izvorni_sadrzaj>
    <derivirana_varijabla naziv="DomainObject.Predmet.SudioniciListNazivOIB_1">
      <item>, OIB 78474460676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40E36-2CDA-4163-9EED-788CF3667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4405</properties:Characters>
  <properties:Lines>116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2016-10-19T07:58:00Z</dcterms:created>
  <dc:creator>wsadmin</dc:creator>
  <cp:lastModifiedBy>Goran Radanović</cp:lastModifiedBy>
  <cp:lastPrinted>2016-10-19T11:16:00Z</cp:lastPrinted>
  <dcterms:modified xmlns:xsi="http://www.w3.org/2001/XMLSchema-instance" xsi:type="dcterms:W3CDTF">2016-10-19T11:20:00Z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