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855d" w14:paraId="d60855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221B54">
        <w:rPr>
          <w:bCs/>
        </w:rPr>
        <w:t>327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221B54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5342C6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5342C6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5342C6" w:rsidP="00C947ED" w:rsidR="006E3223">
      <w:pPr>
        <w:jc w:val="both"/>
      </w:pPr>
      <w:r>
        <w:br w:clear="all" w:type="textWrapping"/>
      </w:r>
      <w:r w:rsidR="00C947ED">
        <w:tab/>
      </w:r>
      <w:r w:rsidR="00C947ED"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5342C6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21B54">
        <w:t>AGROTURIZAM DEGENIJA j.d.o.o. za eko proizvodnju, Gračac, Zagrebačka 2, OIB: 34311149779</w:t>
      </w:r>
      <w:r w:rsidR="008055B4">
        <w:t>,</w:t>
      </w:r>
      <w:r w:rsidR="00C947ED">
        <w:t xml:space="preserve"> povodom zahtjeva Financijske agencije, Regionalnog centra Split, Podružnice </w:t>
      </w:r>
      <w:r w:rsidR="008055B4">
        <w:t>Šibenik</w:t>
      </w:r>
      <w:r w:rsidR="00C947ED">
        <w:t xml:space="preserve">, </w:t>
      </w:r>
      <w:r w:rsidR="008055B4">
        <w:t>Perivoj L. Marune 1</w:t>
      </w:r>
      <w:r w:rsidR="00B45EAE">
        <w:t xml:space="preserve">, OIB: 85821130368 od </w:t>
      </w:r>
      <w:r w:rsidR="00221B54">
        <w:t>21</w:t>
      </w:r>
      <w:r w:rsidR="00A57491">
        <w:t xml:space="preserve">. </w:t>
      </w:r>
      <w:r w:rsidR="00370533">
        <w:t>rujna</w:t>
      </w:r>
      <w:r w:rsidR="00757DF3">
        <w:t xml:space="preserve"> 2018</w:t>
      </w:r>
      <w:r w:rsidR="00C947ED">
        <w:t xml:space="preserve">., </w:t>
      </w:r>
      <w:r w:rsidR="00221B54">
        <w:t>11</w:t>
      </w:r>
      <w:r w:rsidR="008055B4">
        <w:t>. listopada</w:t>
      </w:r>
      <w:r w:rsidR="00C947ED">
        <w:t xml:space="preserve"> 2018. objavio je </w:t>
      </w:r>
    </w:p>
    <w:p w:rsidRDefault="008055B4" w:rsidP="005342C6" w:rsidR="008055B4">
      <w:pPr>
        <w:ind w:firstLine="720"/>
        <w:jc w:val="both"/>
      </w:pPr>
    </w:p>
    <w:p w:rsidRDefault="00C947ED" w:rsidP="005342C6" w:rsidR="00C947ED">
      <w:pPr>
        <w:jc w:val="center"/>
      </w:pPr>
      <w:r>
        <w:t>o g l a s</w:t>
      </w:r>
    </w:p>
    <w:p w:rsidRDefault="005342C6" w:rsidP="005342C6" w:rsidR="005342C6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21B54">
        <w:t>AGROTURIZAM DEGENIJA j.d.o.o. za eko proizvodnju, Gračac, Zagrebačka 2, OIB: 34311149779</w:t>
      </w:r>
      <w:r w:rsidR="00A57491">
        <w:t>,</w:t>
      </w:r>
      <w:r>
        <w:t xml:space="preserve"> na temelju neizvršenih osnova za plaćanje iznosi </w:t>
      </w:r>
      <w:r w:rsidR="00221B54">
        <w:t>188.516,07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>2.  Poziva</w:t>
      </w:r>
      <w:r w:rsidR="00221B54">
        <w:t xml:space="preserve"> se osoba ovlaštena</w:t>
      </w:r>
      <w:r>
        <w:t xml:space="preserve"> za zastupanje dužnika po zakonu </w:t>
      </w:r>
      <w:r w:rsidR="00221B54">
        <w:rPr>
          <w:color w:themeTint="D9" w:themeColor="text1" w:val="262626"/>
        </w:rPr>
        <w:t xml:space="preserve">Ivana </w:t>
      </w:r>
      <w:proofErr w:type="spellStart"/>
      <w:r w:rsidR="00221B54">
        <w:rPr>
          <w:color w:themeTint="D9" w:themeColor="text1" w:val="262626"/>
        </w:rPr>
        <w:t>Dobiš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</w:t>
      </w:r>
      <w:r w:rsidR="008055B4">
        <w:t>ju se osobe ovlaštene</w:t>
      </w:r>
      <w:r w:rsidR="00C947ED">
        <w:t xml:space="preserve"> za zastupanje dužnika po zakonu ako u roku od 15 dana od dana objave ovog oglasa na e</w:t>
      </w:r>
      <w:r w:rsidR="008055B4">
        <w:t>-oglasnoj ploči suda, ne podnesu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8055B4" w:rsidR="006E3223">
      <w:pPr>
        <w:jc w:val="center"/>
      </w:pPr>
      <w:r>
        <w:t xml:space="preserve">U Zadru </w:t>
      </w:r>
      <w:r w:rsidR="00221B54">
        <w:t>11</w:t>
      </w:r>
      <w:r w:rsidR="008055B4">
        <w:t>. listopada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5342C6" w:rsidR="005342C6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5342C6">
        <w:t>Anamarija Kovačić Milković</w:t>
      </w:r>
    </w:p>
    <w:p w:rsidRDefault="005342C6" w:rsidP="005342C6" w:rsidR="005342C6"/>
    <w:p w:rsidRDefault="005342C6" w:rsidP="005342C6" w:rsidR="005342C6"/>
    <w:p w:rsidRDefault="00767D31" w:rsidP="005342C6" w:rsidR="00767D31"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5342C6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342C6" w:rsidR="004766F8" w:rsidRPr="005342C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221B54">
      <w:rPr>
        <w:bCs/>
      </w:rPr>
      <w:t>327</w:t>
    </w:r>
    <w:r w:rsidR="00994F76">
      <w:rPr>
        <w:bCs/>
      </w:rPr>
      <w:t>/2018-</w:t>
    </w:r>
    <w:r w:rsidR="00221B54">
      <w:rPr>
        <w:bCs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21B54"/>
    <w:rsid w:val="002A4229"/>
    <w:rsid w:val="002A58B5"/>
    <w:rsid w:val="002C1099"/>
    <w:rsid w:val="003306D2"/>
    <w:rsid w:val="003619F6"/>
    <w:rsid w:val="00370533"/>
    <w:rsid w:val="003B43D8"/>
    <w:rsid w:val="003B6340"/>
    <w:rsid w:val="003D4EBA"/>
    <w:rsid w:val="003D5AA8"/>
    <w:rsid w:val="003E538F"/>
    <w:rsid w:val="00402768"/>
    <w:rsid w:val="00427A5D"/>
    <w:rsid w:val="004766F8"/>
    <w:rsid w:val="0047690B"/>
    <w:rsid w:val="0048096C"/>
    <w:rsid w:val="004F3916"/>
    <w:rsid w:val="005342C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055B4"/>
    <w:rsid w:val="00825E57"/>
    <w:rsid w:val="00850E40"/>
    <w:rsid w:val="00875C04"/>
    <w:rsid w:val="008B36A0"/>
    <w:rsid w:val="008B3E63"/>
    <w:rsid w:val="008F11D8"/>
    <w:rsid w:val="00926061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45EA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37B84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DEGENIJA j.d.o.o. za eko proizvodnju</izvorni_sadrzaj>
    <derivirana_varijabla naziv="DomainObject.Predmet.ProtustrankaFormated_1">  AGROTURIZAM DEGENIJA j.d.o.o. za eko proizvodnju</derivirana_varijabla>
  </DomainObject.Predmet.ProtustrankaFormated>
  <DomainObject.Predmet.ProtustrankaFormatedOIB>
    <izvorni_sadrzaj>  AGROTURIZAM DEGENIJA j.d.o.o. za eko proizvodnju, OIB 34311149779</izvorni_sadrzaj>
    <derivirana_varijabla naziv="DomainObject.Predmet.ProtustrankaFormatedOIB_1">  AGROTURIZAM DEGENIJA j.d.o.o. za eko proizvodnju, OIB 34311149779</derivirana_varijabla>
  </DomainObject.Predmet.ProtustrankaFormatedOIB>
  <DomainObject.Predmet.ProtustrankaFormatedWithAdress>
    <izvorni_sadrzaj> AGROTURIZAM DEGENIJA j.d.o.o. za eko proizvodnju, Zagrebačka 2, 23440 Gračac</izvorni_sadrzaj>
    <derivirana_varijabla naziv="DomainObject.Predmet.ProtustrankaFormatedWithAdress_1"> AGROTURIZAM DEGENIJA j.d.o.o. za eko proizvodnju, Zagrebačka 2, 23440 Gračac</derivirana_varijabla>
  </DomainObject.Predmet.ProtustrankaFormatedWithAdress>
  <DomainObject.Predmet.ProtustrankaFormatedWithAdressOIB>
    <izvorni_sadrzaj> AGROTURIZAM DEGENIJA j.d.o.o. za eko proizvodnju, OIB 34311149779, Zagrebačka 2, 23440 Gračac</izvorni_sadrzaj>
    <derivirana_varijabla naziv="DomainObject.Predmet.ProtustrankaFormatedWithAdressOIB_1"> AGROTURIZAM DEGENIJA j.d.o.o. za eko proizvodnju, OIB 34311149779, Zagrebačka 2, 23440 Gračac</derivirana_varijabla>
  </DomainObject.Predmet.ProtustrankaFormatedWithAdressOIB>
  <DomainObject.Predmet.ProtustrankaWithAdress>
    <izvorni_sadrzaj>AGROTURIZAM DEGENIJA j.d.o.o. za eko proizvodnju Zagrebačka 2, 23440 Gračac</izvorni_sadrzaj>
    <derivirana_varijabla naziv="DomainObject.Predmet.ProtustrankaWithAdress_1">AGROTURIZAM DEGENIJA j.d.o.o. za eko proizvodnju Zagrebačka 2, 23440 Gračac</derivirana_varijabla>
  </DomainObject.Predmet.ProtustrankaWithAdress>
  <DomainObject.Predmet.ProtustrankaWithAdressOIB>
    <izvorni_sadrzaj>AGROTURIZAM DEGENIJA j.d.o.o. za eko proizvodnju, OIB 34311149779, Zagrebačka 2, 23440 Gračac</izvorni_sadrzaj>
    <derivirana_varijabla naziv="DomainObject.Predmet.ProtustrankaWithAdressOIB_1">AGROTURIZAM DEGENIJA j.d.o.o. za eko proizvodnju, OIB 34311149779, Zagrebačka 2, 23440 Gračac</derivirana_varijabla>
  </DomainObject.Predmet.ProtustrankaWithAdressOIB>
  <DomainObject.Predmet.ProtustrankaNazivFormated>
    <izvorni_sadrzaj>AGROTURIZAM DEGENIJA j.d.o.o. za eko proizvodnju</izvorni_sadrzaj>
    <derivirana_varijabla naziv="DomainObject.Predmet.ProtustrankaNazivFormated_1">AGROTURIZAM DEGENIJA j.d.o.o. za eko proizvodnju</derivirana_varijabla>
  </DomainObject.Predmet.ProtustrankaNazivFormated>
  <DomainObject.Predmet.ProtustrankaNazivFormatedOIB>
    <izvorni_sadrzaj>AGROTURIZAM DEGENIJA j.d.o.o. za eko proizvodnju, OIB 34311149779</izvorni_sadrzaj>
    <derivirana_varijabla naziv="DomainObject.Predmet.ProtustrankaNazivFormatedOIB_1">AGROTURIZAM DEGENIJA j.d.o.o. za eko proizvodnju, OIB 34311149779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DEGENIJA j.d.o.o. za eko proizvodnju</item>
    </izvorni_sadrzaj>
    <derivirana_varijabla naziv="DomainObject.Predmet.ProtuStrankaListFormated_1">
      <item>AGROTURIZAM DEGENIJA j.d.o.o. za eko proizvodnju</item>
    </derivirana_varijabla>
  </DomainObject.Predmet.ProtuStrankaListFormated>
  <DomainObject.Predmet.ProtuStrankaListFormatedOIB>
    <izvorni_sadrzaj>
      <item>AGROTURIZAM DEGENIJA j.d.o.o. za eko proizvodnju, OIB 34311149779</item>
    </izvorni_sadrzaj>
    <derivirana_varijabla naziv="DomainObject.Predmet.ProtuStrankaListFormatedOIB_1">
      <item>AGROTURIZAM DEGENIJA j.d.o.o. za eko proizvodnju, OIB 34311149779</item>
    </derivirana_varijabla>
  </DomainObject.Predmet.ProtuStrankaListFormatedOIB>
  <DomainObject.Predmet.ProtuStrankaListFormatedWithAdress>
    <izvorni_sadrzaj>
      <item>AGROTURIZAM DEGENIJA j.d.o.o. za eko proizvodnju, Zagrebačka 2, 23440 Gračac</item>
    </izvorni_sadrzaj>
    <derivirana_varijabla naziv="DomainObject.Predmet.ProtuStrankaListFormatedWithAdress_1">
      <item>AGROTURIZAM DEGENIJA j.d.o.o. za eko proizvodnju, Zagrebačka 2, 23440 Gračac</item>
    </derivirana_varijabla>
  </DomainObject.Predmet.ProtuStrankaListFormatedWithAdress>
  <DomainObject.Predmet.ProtuStrankaListFormatedWithAdressOIB>
    <izvorni_sadrzaj>
      <item>AGROTURIZAM DEGENIJA j.d.o.o. za eko proizvodnju, OIB 34311149779, Zagrebačka 2, 23440 Gračac</item>
    </izvorni_sadrzaj>
    <derivirana_varijabla naziv="DomainObject.Predmet.ProtuStrankaListFormatedWithAdressOIB_1">
      <item>AGROTURIZAM DEGENIJA j.d.o.o. za eko proizvodnju, OIB 34311149779, Zagrebačka 2, 23440 Gračac</item>
    </derivirana_varijabla>
  </DomainObject.Predmet.ProtuStrankaListFormatedWithAdressOIB>
  <DomainObject.Predmet.ProtuStrankaListNazivFormated>
    <izvorni_sadrzaj>
      <item>AGROTURIZAM DEGENIJA j.d.o.o. za eko proizvodnju</item>
    </izvorni_sadrzaj>
    <derivirana_varijabla naziv="DomainObject.Predmet.ProtuStrankaListNazivFormated_1">
      <item>AGROTURIZAM DEGENIJA j.d.o.o. za eko proizvodnju</item>
    </derivirana_varijabla>
  </DomainObject.Predmet.ProtuStrankaListNazivFormated>
  <DomainObject.Predmet.ProtuStrankaListNazivFormatedOIB>
    <izvorni_sadrzaj>
      <item>AGROTURIZAM DEGENIJA j.d.o.o. za eko proizvodnju, OIB 34311149779</item>
    </izvorni_sadrzaj>
    <derivirana_varijabla naziv="DomainObject.Predmet.ProtuStrankaListNazivFormatedOIB_1">
      <item>AGROTURIZAM DEGENIJA j.d.o.o. za eko proizvodnju, OIB 34311149779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DEGENIJA j.d.o.o. za eko proizvodnju</izvorni_sadrzaj>
    <derivirana_varijabla naziv="DomainObject.Predmet.ProtustrankaIDrugi_1">AGROTURIZAM DEGENIJA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DEGENIJA j.d.o.o. za eko proizvodnju, OIB 34311149779, Zagrebačka 2, 23440 Gračac</izvorni_sadrzaj>
    <derivirana_varijabla naziv="DomainObject.Predmet.ProtustrankaIDrugiAdressOIB_1">AGROTURIZAM DEGENIJA j.d.o.o. za eko proizvodnju, OIB 34311149779,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AGROTURIZAM DEGENIJA j.d.o.o. za eko proizvodnju</item>
    </izvorni_sadrzaj>
    <derivirana_varijabla naziv="DomainObject.Predmet.SudioniciListNaziv_1">
      <item>FINA</item>
      <item>AGROTURIZAM DEGENIJA j.d.o.o. za eko proizvodnju</item>
    </derivirana_varijabla>
  </DomainObject.Predmet.SudioniciListNaziv>
  <DomainObject.Predmet.SudioniciListAdressOIB>
    <izvorni_sadrzaj>
      <item>FINA, OIB 85821130368</item>
      <item>AGROTURIZAM DEGENIJA j.d.o.o. za eko proizvodnju, OIB 34311149779, Zagrebačka 2,23440 Gračac</item>
    </izvorni_sadrzaj>
    <derivirana_varijabla naziv="DomainObject.Predmet.SudioniciListAdressOIB_1">
      <item>FINA, OIB 85821130368</item>
      <item>AGROTURIZAM DEGENIJA j.d.o.o. za eko proizvodnju, OIB 34311149779, Zagrebačka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34311149779</item>
    </izvorni_sadrzaj>
    <derivirana_varijabla naziv="DomainObject.Predmet.SudioniciListNazivOIB_1">
      <item>, OIB 85821130368</item>
      <item>, OIB 34311149779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St-327/2018-2</izvorni_sadrzaj>
    <derivirana_varijabla naziv="DomainObject.PredzadnjaOdlukaIzPredmeta.Oznaka_1">St-327/2018-2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2040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2018-10-11T08:12:00Z</dcterms:created>
  <dc:creator>mklismanic</dc:creator>
  <cp:lastModifiedBy>Anita Ivandić</cp:lastModifiedBy>
  <cp:lastPrinted>2018-10-11T08:12:00Z</cp:lastPrinted>
  <dcterms:modified xmlns:xsi="http://www.w3.org/2001/XMLSchema-instance" xsi:type="dcterms:W3CDTF">2018-10-11T11:13:00Z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