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5e28" w14:paraId="b5e5e28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5C5373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DE6A10">
        <w:t>MORIS TIM d.o.o., OIB: 41352832316, sa sjedištem u Miroslava Krleže 1, 42000 Varaždin</w:t>
      </w:r>
      <w:r w:rsidR="00794542">
        <w:t xml:space="preserve">, dana </w:t>
      </w:r>
      <w:r w:rsidR="00DE6A10">
        <w:t>19</w:t>
      </w:r>
      <w:r w:rsidR="002B6F2C">
        <w:t xml:space="preserve">. </w:t>
      </w:r>
      <w:r w:rsidR="00794542">
        <w:t>rujna 2017</w:t>
      </w:r>
      <w:r w:rsidR="002B6F2C">
        <w:t>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DE6A10">
        <w:t>MORIS TIM d.o.o., OIB: 41352832316, sa sjedištem u Miroslava Krleže 1, 42000 Varaždin</w:t>
      </w:r>
      <w:r w:rsidR="002B6F2C">
        <w:t xml:space="preserve">, iznosi </w:t>
      </w:r>
      <w:r w:rsidR="00DE6A10">
        <w:t>7.006,09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DE6A10">
        <w:t>Zoran Kuhta iz Varaždina, Miroslava Krleže 1</w:t>
      </w:r>
      <w: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794542" w:rsidRPr="00794542">
        <w:t>broj spisa St-</w:t>
      </w:r>
      <w:r w:rsidR="00DE6A10">
        <w:t>322/17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lastRenderedPageBreak/>
        <w:t>Obrazloženje</w:t>
      </w:r>
    </w:p>
    <w:p w:rsidRDefault="008B2E96" w:rsidP="008B2E96" w:rsidR="008B2E96">
      <w:pPr>
        <w:spacing w:after="0"/>
        <w:outlineLvl w:val="0"/>
      </w:pPr>
    </w:p>
    <w:p w:rsidRDefault="00DE6A10" w:rsidP="008B2E96" w:rsidR="008B2E96">
      <w:pPr>
        <w:spacing w:after="0"/>
        <w:jc w:val="both"/>
        <w:outlineLvl w:val="0"/>
      </w:pPr>
      <w:r>
        <w:tab/>
        <w:t>Dana 07</w:t>
      </w:r>
      <w:r w:rsidR="002B6F2C">
        <w:t xml:space="preserve">. </w:t>
      </w:r>
      <w:r>
        <w:t>lipnja</w:t>
      </w:r>
      <w:r w:rsidR="00794542">
        <w:t xml:space="preserve"> 2017</w:t>
      </w:r>
      <w:r w:rsidR="002B6F2C"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>
        <w:t>MORIS TIM d.o.o., OIB: 41352832316, sa sjedištem u Miroslava Krleže 1, 42000 Varaždin</w:t>
      </w:r>
      <w:r w:rsidR="008B2E96">
        <w:t xml:space="preserve">, navodeći da dužnik  na dan </w:t>
      </w:r>
      <w:r>
        <w:t>01</w:t>
      </w:r>
      <w:r w:rsidR="008B2E96">
        <w:t xml:space="preserve">. </w:t>
      </w:r>
      <w:r>
        <w:t>lipnja</w:t>
      </w:r>
      <w:r w:rsidR="00794542">
        <w:t xml:space="preserve"> 2017</w:t>
      </w:r>
      <w:r w:rsidR="008B2E96">
        <w:t xml:space="preserve">. u Očevidniku redoslijeda osnova za plaćanje ima evidentirane neizvršene osnove za plaćanje u ukupnom iznosu </w:t>
      </w:r>
      <w:r>
        <w:t>7.006,09</w:t>
      </w:r>
      <w:r w:rsidR="001A1451">
        <w:t xml:space="preserve"> 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794542" w:rsidP="008B2E96" w:rsidR="008B2E96">
      <w:pPr>
        <w:spacing w:after="0"/>
        <w:jc w:val="center"/>
        <w:outlineLvl w:val="0"/>
      </w:pPr>
      <w:r>
        <w:t>U Varaždi</w:t>
      </w:r>
      <w:r w:rsidR="00DE6A10">
        <w:t>nu, 19</w:t>
      </w:r>
      <w:r w:rsidR="001A1451">
        <w:t xml:space="preserve">. </w:t>
      </w:r>
      <w:r>
        <w:t>rujna 2017</w:t>
      </w:r>
      <w:r w:rsidR="002B6F2C">
        <w:t xml:space="preserve">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  <w:r w:rsidR="003651C7">
        <w:t>,v.r.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993" w:rsidP="00537B78" w:rsidR="00796993">
      <w:r>
        <w:separator/>
      </w:r>
    </w:p>
  </w:endnote>
  <w:endnote w:id="0" w:type="continuationSeparator">
    <w:p w:rsidRDefault="00796993" w:rsidP="00537B78" w:rsidR="00796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373">
          <w:t>1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993" w:rsidP="00537B78" w:rsidR="00796993">
      <w:r>
        <w:separator/>
      </w:r>
    </w:p>
  </w:footnote>
  <w:footnote w:id="0" w:type="continuationSeparator">
    <w:p w:rsidRDefault="00796993" w:rsidP="00537B78" w:rsidR="00796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A10" w:rsidP="00DE6A10" w:rsidR="008333A9" w:rsidRPr="00DE6A10">
    <w:pPr>
      <w:pStyle w:val="Zaglavlje"/>
    </w:pPr>
    <w:r>
      <w:rPr>
        <w:rStyle w:val="PozadinaSvijetloCrvena"/>
        <w:shd w:fill="auto" w:color="auto" w:val="clear"/>
      </w:rPr>
      <w:t>Poslovni broj: 6 St-322/17-3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B3D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1C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953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37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4542"/>
    <w:rsid w:val="00795B0D"/>
    <w:rsid w:val="007963D8"/>
    <w:rsid w:val="0079672D"/>
    <w:rsid w:val="00796993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BBA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A10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MORIS TIM društvo s ograničenom odgovornošću za trgovinu, ugostiteljstvo i usluge</izvorni_sadrzaj>
    <derivirana_varijabla naziv="DomainObject.Predmet.ProtustrankaFormated_1">  MORIS TIM društvo s ograničenom odgovornošću za trgovinu, ugostiteljstvo i usluge</derivirana_varijabla>
  </DomainObject.Predmet.ProtustrankaFormated>
  <DomainObject.Predmet.ProtustrankaFormatedOIB>
    <izvorni_sadrzaj>  MORIS TIM društvo s ograničenom odgovornošću za trgovinu, ugostiteljstvo i usluge, OIB 41352832316</izvorni_sadrzaj>
    <derivirana_varijabla naziv="DomainObject.Predmet.ProtustrankaFormatedOIB_1">  MORIS TIM društvo s ograničenom odgovornošću za trgovinu, ugostiteljstvo i usluge, OIB 41352832316</derivirana_varijabla>
  </DomainObject.Predmet.ProtustrankaFormatedOIB>
  <DomainObject.Predmet.ProtustrankaFormatedWithAdress>
    <izvorni_sadrzaj> MORIS TIM društvo s ograničenom odgovornošću za trgovinu, ugostiteljstvo i usluge, Miroslava Krleže 1, 42000 Varaždin</izvorni_sadrzaj>
    <derivirana_varijabla naziv="DomainObject.Predmet.ProtustrankaFormatedWithAdress_1"> MORIS TIM društvo s ograničenom odgovornošću za trgovinu, ugostiteljstvo i usluge, Miroslava Krleže 1, 42000 Varaždin</derivirana_varijabla>
  </DomainObject.Predmet.ProtustrankaFormatedWithAdress>
  <DomainObject.Predmet.ProtustrankaFormatedWithAdressOIB>
    <izvorni_sadrzaj> MORIS TIM društvo s ograničenom odgovornošću za trgovinu, ugostiteljstvo i usluge, OIB 41352832316, Miroslava Krleže 1, 42000 Varaždin</izvorni_sadrzaj>
    <derivirana_varijabla naziv="DomainObject.Predmet.ProtustrankaFormatedWithAdressOIB_1"> MORIS TIM društvo s ograničenom odgovornošću za trgovinu, ugostiteljstvo i usluge, OIB 41352832316, Miroslava Krleže 1, 42000 Varaždin</derivirana_varijabla>
  </DomainObject.Predmet.ProtustrankaFormatedWithAdressOIB>
  <DomainObject.Predmet.ProtustrankaWithAdress>
    <izvorni_sadrzaj>MORIS TIM društvo s ograničenom odgovornošću za trgovinu, ugostiteljstvo i usluge Miroslava Krleže 1, 42000 Varaždin</izvorni_sadrzaj>
    <derivirana_varijabla naziv="DomainObject.Predmet.ProtustrankaWithAdress_1">MORIS TIM društvo s ograničenom odgovornošću za trgovinu, ugostiteljstvo i usluge Miroslava Krleže 1, 42000 Varaždin</derivirana_varijabla>
  </DomainObject.Predmet.ProtustrankaWithAdress>
  <DomainObject.Predmet.ProtustrankaWithAdressOIB>
    <izvorni_sadrzaj>MORIS TIM društvo s ograničenom odgovornošću za trgovinu, ugostiteljstvo i usluge, OIB 41352832316, Miroslava Krleže 1, 42000 Varaždin</izvorni_sadrzaj>
    <derivirana_varijabla naziv="DomainObject.Predmet.ProtustrankaWithAdressOIB_1">MORIS TIM društvo s ograničenom odgovornošću za trgovinu, ugostiteljstvo i usluge, OIB 41352832316, Miroslava Krleže 1, 42000 Varaždin</derivirana_varijabla>
  </DomainObject.Predmet.ProtustrankaWithAdressOIB>
  <DomainObject.Predmet.ProtustrankaNazivFormated>
    <izvorni_sadrzaj>MORIS TIM društvo s ograničenom odgovornošću za trgovinu, ugostiteljstvo i usluge</izvorni_sadrzaj>
    <derivirana_varijabla naziv="DomainObject.Predmet.ProtustrankaNazivFormated_1">MORIS TIM društvo s ograničenom odgovornošću za trgovinu, ugostiteljstvo i usluge</derivirana_varijabla>
  </DomainObject.Predmet.ProtustrankaNazivFormated>
  <DomainObject.Predmet.ProtustrankaNazivFormatedOIB>
    <izvorni_sadrzaj>MORIS TIM društvo s ograničenom odgovornošću za trgovinu, ugostiteljstvo i usluge, OIB 41352832316</izvorni_sadrzaj>
    <derivirana_varijabla naziv="DomainObject.Predmet.ProtustrankaNazivFormatedOIB_1">MORIS TIM društvo s ograničenom odgovornošću za trgovinu, ugostiteljstvo i usluge, OIB 41352832316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7006.09</izvorni_sadrzaj>
    <derivirana_varijabla naziv="DomainObject.Predmet.TrenutnaVrijednost_1">7006.09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MORIS TIM društvo s ograničenom odgovornošću za trgovinu, ugostiteljstvo i usluge</item>
    </izvorni_sadrzaj>
    <derivirana_varijabla naziv="DomainObject.Predmet.ProtuStrankaListFormated_1">
      <item>MORIS TIM društvo s ograničenom odgovornošću za trgovinu, ugostiteljstvo i usluge</item>
    </derivirana_varijabla>
  </DomainObject.Predmet.ProtuStrankaListFormated>
  <DomainObject.Predmet.ProtuStrankaListFormatedOIB>
    <izvorni_sadrzaj>
      <item>MORIS TIM društvo s ograničenom odgovornošću za trgovinu, ugostiteljstvo i usluge, OIB 41352832316</item>
    </izvorni_sadrzaj>
    <derivirana_varijabla naziv="DomainObject.Predmet.ProtuStrankaListFormatedOIB_1">
      <item>MORIS TIM društvo s ograničenom odgovornošću za trgovinu, ugostiteljstvo i usluge, OIB 41352832316</item>
    </derivirana_varijabla>
  </DomainObject.Predmet.ProtuStrankaListFormatedOIB>
  <DomainObject.Predmet.ProtuStrankaListFormatedWithAdress>
    <izvorni_sadrzaj>
      <item>MORIS TIM društvo s ograničenom odgovornošću za trgovinu, ugostiteljstvo i usluge, Miroslava Krleže 1, 42000 Varaždin</item>
    </izvorni_sadrzaj>
    <derivirana_varijabla naziv="DomainObject.Predmet.ProtuStrankaListFormatedWithAdress_1">
      <item>MORIS TIM društvo s ograničenom odgovornošću za trgovinu, ugostiteljstvo i usluge, Miroslava Krleže 1, 42000 Varaždin</item>
    </derivirana_varijabla>
  </DomainObject.Predmet.ProtuStrankaListFormatedWithAdress>
  <DomainObject.Predmet.ProtuStrankaListFormatedWithAdressOIB>
    <izvorni_sadrzaj>
      <item>MORIS TIM društvo s ograničenom odgovornošću za trgovinu, ugostiteljstvo i usluge, OIB 41352832316, Miroslava Krleže 1, 42000 Varaždin</item>
    </izvorni_sadrzaj>
    <derivirana_varijabla naziv="DomainObject.Predmet.ProtuStrankaListFormatedWithAdressOIB_1">
      <item>MORIS TIM društvo s ograničenom odgovornošću za trgovinu, ugostiteljstvo i usluge, OIB 41352832316, Miroslava Krleže 1, 42000 Varaždin</item>
    </derivirana_varijabla>
  </DomainObject.Predmet.ProtuStrankaListFormatedWithAdressOIB>
  <DomainObject.Predmet.ProtuStrankaListNazivFormated>
    <izvorni_sadrzaj>
      <item>MORIS TIM društvo s ograničenom odgovornošću za trgovinu, ugostiteljstvo i usluge</item>
    </izvorni_sadrzaj>
    <derivirana_varijabla naziv="DomainObject.Predmet.ProtuStrankaListNazivFormated_1">
      <item>MORIS TIM društvo s ograničenom odgovornošću za trgovinu, ugostiteljstvo i usluge</item>
    </derivirana_varijabla>
  </DomainObject.Predmet.ProtuStrankaListNazivFormated>
  <DomainObject.Predmet.ProtuStrankaListNazivFormatedOIB>
    <izvorni_sadrzaj>
      <item>MORIS TIM društvo s ograničenom odgovornošću za trgovinu, ugostiteljstvo i usluge, OIB 41352832316</item>
    </izvorni_sadrzaj>
    <derivirana_varijabla naziv="DomainObject.Predmet.ProtuStrankaListNazivFormatedOIB_1">
      <item>MORIS TIM društvo s ograničenom odgovornošću za trgovinu, ugostiteljstvo i usluge, OIB 41352832316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MORIS TIM društvo s ograničenom odgovornošću za trgovinu, ugostiteljstvo i usluge</izvorni_sadrzaj>
    <derivirana_varijabla naziv="DomainObject.Predmet.ProtustrankaIDrugi_1">MORIS TIM društvo s ograničenom odgovornošću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MORIS TIM društvo s ograničenom odgovornošću za trgovinu, ugostiteljstvo i usluge, OIB 41352832316, Miroslava Krleže 1, 42000 Varaždin</izvorni_sadrzaj>
    <derivirana_varijabla naziv="DomainObject.Predmet.ProtustrankaIDrugiAdressOIB_1">MORIS TIM društvo s ograničenom odgovornošću za trgovinu, ugostiteljstvo i usluge, OIB 41352832316, Miroslava Krleže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MORIS TIM društvo s ograničenom odgovornošću za trgovinu, ugostiteljstvo i usluge</item>
      <item>e-oglasna ploča</item>
      <item>Sudski registar</item>
    </izvorni_sadrzaj>
    <derivirana_varijabla naziv="DomainObject.Predmet.SudioniciListNaziv_1">
      <item>Financijska agencija</item>
      <item>MORIS TIM društvo s ograničenom odgovornošću za trgovinu,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MORIS TIM društvo s ograničenom odgovornošću za trgovinu, ugostiteljstvo i usluge, OIB 41352832316, Miroslava Krleže 1,42000 Varaždin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MORIS TIM društvo s ograničenom odgovornošću za trgovinu, ugostiteljstvo i usluge, OIB 41352832316, Miroslava Krleže 1,42000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865A0-2B16-4D49-B51E-C3C8D4128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2609</properties:Characters>
  <properties:Lines>71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2017-09-19T12:00:00Z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2017-09-19T11:57:00Z</cp:lastPrinted>
  <dcterms:modified xmlns:xsi="http://www.w3.org/2001/XMLSchema-instance" xsi:type="dcterms:W3CDTF">2017-09-19T12:01:00Z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