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83c" w14:paraId="054183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DD4217" w:rsidP="007C6F20" w:rsidR="007C6F20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C54" w:rsidP="007C6F20" w:rsidR="000D6C54"/>
    <w:p w:rsidRDefault="000D6C54" w:rsidP="007C6F20" w:rsidR="000D6C54" w:rsidRPr="00323158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3D68F7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9A5EDB">
        <w:rPr>
          <w:sz w:val="24"/>
        </w:rPr>
        <w:t xml:space="preserve">      </w:t>
      </w:r>
      <w:r w:rsidR="00C8222F">
        <w:rPr>
          <w:sz w:val="24"/>
        </w:rPr>
        <w:t xml:space="preserve">  </w:t>
      </w:r>
      <w:r w:rsidR="00A30070" w:rsidRPr="009A5EDB">
        <w:rPr>
          <w:b/>
          <w:sz w:val="24"/>
        </w:rPr>
        <w:t xml:space="preserve">Broj: </w:t>
      </w:r>
      <w:r w:rsidR="00ED3AB0" w:rsidRPr="009A5EDB">
        <w:rPr>
          <w:b/>
          <w:sz w:val="24"/>
        </w:rPr>
        <w:t>1/</w:t>
      </w:r>
      <w:r w:rsidR="00A30070" w:rsidRPr="009A5EDB">
        <w:rPr>
          <w:b/>
          <w:sz w:val="24"/>
        </w:rPr>
        <w:t>St-</w:t>
      </w:r>
      <w:r w:rsidR="006332DD">
        <w:rPr>
          <w:b/>
          <w:sz w:val="24"/>
        </w:rPr>
        <w:t>1032</w:t>
      </w:r>
      <w:r w:rsidR="00C97DCD">
        <w:rPr>
          <w:b/>
          <w:sz w:val="24"/>
        </w:rPr>
        <w:t>/2018-6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 w:rsidR="00ED3AB0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</w:t>
      </w:r>
      <w:r w:rsidR="009A5EDB">
        <w:rPr>
          <w:sz w:val="24"/>
        </w:rPr>
        <w:t>RC</w:t>
      </w:r>
      <w:r w:rsidR="00585F4E">
        <w:rPr>
          <w:sz w:val="24"/>
        </w:rPr>
        <w:t xml:space="preserve"> Osijek</w:t>
      </w:r>
      <w:r w:rsidR="00ED3AB0">
        <w:rPr>
          <w:sz w:val="24"/>
        </w:rPr>
        <w:t>,</w:t>
      </w:r>
      <w:r w:rsidR="006F696C">
        <w:rPr>
          <w:sz w:val="24"/>
        </w:rPr>
        <w:t xml:space="preserve"> </w:t>
      </w:r>
      <w:r w:rsidR="00C97DCD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431A6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431A6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5F6965">
        <w:rPr>
          <w:sz w:val="24"/>
          <w:szCs w:val="24"/>
        </w:rPr>
        <w:t xml:space="preserve"> </w:t>
      </w:r>
      <w:r w:rsidR="007C4461">
        <w:rPr>
          <w:sz w:val="24"/>
          <w:szCs w:val="24"/>
        </w:rPr>
        <w:t xml:space="preserve"> </w:t>
      </w:r>
      <w:r w:rsidR="006332DD">
        <w:rPr>
          <w:b/>
          <w:sz w:val="24"/>
          <w:szCs w:val="24"/>
        </w:rPr>
        <w:t>S.C.B. TRADE j.d.o.o. za trgovinu Slavonski Brod, Mate Ujevića 18, OIB 71071471790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6332DD">
        <w:rPr>
          <w:sz w:val="24"/>
          <w:szCs w:val="24"/>
        </w:rPr>
        <w:t>24</w:t>
      </w:r>
      <w:r w:rsidR="00C97DCD">
        <w:rPr>
          <w:sz w:val="24"/>
          <w:szCs w:val="24"/>
        </w:rPr>
        <w:t>. listopada</w:t>
      </w:r>
      <w:r w:rsidR="009A5EDB">
        <w:rPr>
          <w:sz w:val="24"/>
          <w:szCs w:val="24"/>
        </w:rPr>
        <w:t xml:space="preserve"> 2018</w:t>
      </w:r>
      <w:r w:rsidR="00FA24DF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5A6C4E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0D6C54" w:rsidP="003D475B" w:rsidR="000D6C54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9A5EDB" w:rsidR="009A5EDB" w:rsidRPr="00C97DCD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C97DCD">
        <w:rPr>
          <w:sz w:val="24"/>
        </w:rPr>
        <w:t xml:space="preserve">Otvara se </w:t>
      </w:r>
      <w:r w:rsidR="00CA3724" w:rsidRPr="00C97DCD">
        <w:rPr>
          <w:sz w:val="24"/>
        </w:rPr>
        <w:t xml:space="preserve"> </w:t>
      </w:r>
      <w:r w:rsidR="006F696C" w:rsidRPr="00C97DCD">
        <w:rPr>
          <w:sz w:val="24"/>
        </w:rPr>
        <w:t xml:space="preserve">skraćeni </w:t>
      </w:r>
      <w:r w:rsidR="008D4896" w:rsidRPr="00C97DCD">
        <w:rPr>
          <w:sz w:val="24"/>
        </w:rPr>
        <w:t>stečajni postupak nad dužnikom</w:t>
      </w:r>
      <w:r w:rsidR="00BC4F74" w:rsidRPr="00C97DCD">
        <w:rPr>
          <w:sz w:val="24"/>
        </w:rPr>
        <w:t xml:space="preserve"> </w:t>
      </w:r>
      <w:r w:rsidR="006332DD">
        <w:rPr>
          <w:b/>
          <w:sz w:val="24"/>
          <w:szCs w:val="24"/>
        </w:rPr>
        <w:t>S.C.B. TRADE j.d.o.o. za trgovinu Slavonski Brod, Mate Ujevića 18, OIB 71071471790</w:t>
      </w:r>
      <w:r w:rsidR="00C97DCD">
        <w:rPr>
          <w:b/>
          <w:sz w:val="24"/>
          <w:szCs w:val="24"/>
        </w:rPr>
        <w:t>.</w:t>
      </w:r>
    </w:p>
    <w:p w:rsidRDefault="00C97DCD" w:rsidP="00C97DCD" w:rsidR="00C97DCD" w:rsidRPr="00C97DCD">
      <w:pPr>
        <w:pStyle w:val="Odlomakpopisa"/>
        <w:ind w:left="1080"/>
        <w:jc w:val="both"/>
        <w:rPr>
          <w:b/>
          <w:sz w:val="24"/>
        </w:rPr>
      </w:pPr>
    </w:p>
    <w:p w:rsidRDefault="00457103" w:rsidP="00CD2682" w:rsidR="00CD2682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9A5EDB">
        <w:rPr>
          <w:sz w:val="24"/>
        </w:rPr>
        <w:t xml:space="preserve"> stečajnu upraviteljicu</w:t>
      </w:r>
      <w:r w:rsidR="00047129" w:rsidRPr="00457103">
        <w:rPr>
          <w:sz w:val="24"/>
        </w:rPr>
        <w:t xml:space="preserve"> imenuje se  </w:t>
      </w:r>
      <w:r w:rsidR="009A5EDB">
        <w:rPr>
          <w:b/>
          <w:sz w:val="24"/>
        </w:rPr>
        <w:t>JELENA KORDIĆ, dipl.pravnik iz Višnjevca, Eugena Kvaternika 44A, OIB 78573539971.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6F696C" w:rsidP="009A5EDB" w:rsidR="009A5EDB" w:rsidRPr="00C97DCD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C97DCD">
        <w:rPr>
          <w:sz w:val="24"/>
        </w:rPr>
        <w:t>Zaključuje se skraćeni</w:t>
      </w:r>
      <w:r w:rsidR="00444D86" w:rsidRPr="00C97DCD">
        <w:rPr>
          <w:sz w:val="24"/>
        </w:rPr>
        <w:t xml:space="preserve"> </w:t>
      </w:r>
      <w:r w:rsidR="00047129" w:rsidRPr="00C97DCD">
        <w:rPr>
          <w:sz w:val="24"/>
        </w:rPr>
        <w:t xml:space="preserve"> stečajni postupak na</w:t>
      </w:r>
      <w:r w:rsidR="009A5EDB" w:rsidRPr="00C97DCD">
        <w:rPr>
          <w:sz w:val="24"/>
        </w:rPr>
        <w:t xml:space="preserve">d dužnikom </w:t>
      </w:r>
      <w:r w:rsidR="006332DD">
        <w:rPr>
          <w:b/>
          <w:sz w:val="24"/>
          <w:szCs w:val="24"/>
        </w:rPr>
        <w:t>S.C.B. TRADE j.d.o.o. za trgovinu Slavonski Brod, Mate Ujevića 18, OIB 71071471790</w:t>
      </w:r>
      <w:r w:rsidR="00C97DCD">
        <w:rPr>
          <w:b/>
          <w:sz w:val="24"/>
          <w:szCs w:val="24"/>
        </w:rPr>
        <w:t>.</w:t>
      </w:r>
    </w:p>
    <w:p w:rsidRDefault="00C97DCD" w:rsidP="00C97DCD" w:rsidR="00C97DCD" w:rsidRPr="00C97DCD">
      <w:pPr>
        <w:pStyle w:val="Odlomakpopisa"/>
        <w:ind w:left="1080"/>
        <w:jc w:val="both"/>
        <w:rPr>
          <w:sz w:val="24"/>
          <w:szCs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4. Ovo rješenje se objavljuje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sudova, a po pravomoćnosti dostavlja se </w:t>
      </w:r>
      <w:r w:rsidR="00C97DCD">
        <w:rPr>
          <w:sz w:val="24"/>
        </w:rPr>
        <w:t xml:space="preserve">sudskom </w:t>
      </w:r>
      <w:r>
        <w:rPr>
          <w:sz w:val="24"/>
        </w:rPr>
        <w:t>registru radi brisanja dužnika, te FINI i banci u kojoj se vodi poslovni račun dužnika, radi zatvaranja računa.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5431A6" w:rsidP="006F0920" w:rsidR="006F0920">
      <w:pPr>
        <w:ind w:left="720"/>
        <w:jc w:val="both"/>
        <w:rPr>
          <w:sz w:val="24"/>
        </w:rPr>
      </w:pPr>
      <w:r>
        <w:rPr>
          <w:sz w:val="24"/>
        </w:rPr>
        <w:t>5. Ste</w:t>
      </w:r>
      <w:r w:rsidR="009A5EDB">
        <w:rPr>
          <w:sz w:val="24"/>
        </w:rPr>
        <w:t>čajna</w:t>
      </w:r>
      <w:r w:rsidR="006F0920">
        <w:rPr>
          <w:sz w:val="24"/>
        </w:rPr>
        <w:t xml:space="preserve"> upravitelj</w:t>
      </w:r>
      <w:r w:rsidR="009A5EDB">
        <w:rPr>
          <w:sz w:val="24"/>
        </w:rPr>
        <w:t>ica</w:t>
      </w:r>
      <w:r>
        <w:rPr>
          <w:sz w:val="24"/>
        </w:rPr>
        <w:t xml:space="preserve"> </w:t>
      </w:r>
      <w:r w:rsidR="006F0920">
        <w:rPr>
          <w:sz w:val="24"/>
        </w:rPr>
        <w:t>ovlašten</w:t>
      </w:r>
      <w:r w:rsidR="009A5EDB">
        <w:rPr>
          <w:sz w:val="24"/>
        </w:rPr>
        <w:t>a</w:t>
      </w:r>
      <w:r>
        <w:rPr>
          <w:sz w:val="24"/>
        </w:rPr>
        <w:t xml:space="preserve"> je</w:t>
      </w:r>
      <w:r w:rsidR="006F0920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2732C7" w:rsidP="006F0920" w:rsidR="002732C7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FA24D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D3AB0" w:rsidP="00FA24DF" w:rsidR="006F0920" w:rsidRPr="00585F4E">
      <w:pPr>
        <w:jc w:val="center"/>
        <w:rPr>
          <w:sz w:val="24"/>
        </w:rPr>
      </w:pPr>
      <w:r>
        <w:rPr>
          <w:sz w:val="24"/>
        </w:rPr>
        <w:lastRenderedPageBreak/>
        <w:t xml:space="preserve">                                                             </w:t>
      </w:r>
      <w:r w:rsidR="006F0920">
        <w:rPr>
          <w:sz w:val="24"/>
        </w:rPr>
        <w:t>-2-</w:t>
      </w:r>
      <w:r>
        <w:rPr>
          <w:sz w:val="24"/>
        </w:rPr>
        <w:t xml:space="preserve">                   </w:t>
      </w:r>
      <w:r w:rsidR="00C97DCD">
        <w:rPr>
          <w:sz w:val="24"/>
        </w:rPr>
        <w:t xml:space="preserve">   </w:t>
      </w:r>
      <w:r>
        <w:rPr>
          <w:sz w:val="24"/>
        </w:rPr>
        <w:t xml:space="preserve">   </w:t>
      </w:r>
      <w:r w:rsidR="009A5EDB" w:rsidRPr="009A5EDB">
        <w:rPr>
          <w:b/>
          <w:sz w:val="24"/>
        </w:rPr>
        <w:t>Broj: 1/St-</w:t>
      </w:r>
      <w:r w:rsidR="006332DD">
        <w:rPr>
          <w:b/>
          <w:sz w:val="24"/>
        </w:rPr>
        <w:t>1032</w:t>
      </w:r>
      <w:r w:rsidR="00C97DCD">
        <w:rPr>
          <w:b/>
          <w:sz w:val="24"/>
        </w:rPr>
        <w:t>/2018-6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</w:t>
      </w:r>
      <w:r w:rsidR="009A5EDB">
        <w:rPr>
          <w:sz w:val="24"/>
        </w:rPr>
        <w:t>a</w:t>
      </w:r>
      <w:r>
        <w:rPr>
          <w:sz w:val="24"/>
        </w:rPr>
        <w:t xml:space="preserve"> upravitelj</w:t>
      </w:r>
      <w:r w:rsidR="009A5EDB">
        <w:rPr>
          <w:sz w:val="24"/>
        </w:rPr>
        <w:t>ica</w:t>
      </w:r>
      <w:r>
        <w:rPr>
          <w:sz w:val="24"/>
        </w:rPr>
        <w:t xml:space="preserve"> </w:t>
      </w:r>
      <w:r w:rsidR="009A5EDB">
        <w:rPr>
          <w:sz w:val="24"/>
        </w:rPr>
        <w:t>dužna</w:t>
      </w:r>
      <w:r w:rsidR="000F46A1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</w:t>
      </w:r>
      <w:r w:rsidR="009A5EDB">
        <w:rPr>
          <w:sz w:val="24"/>
        </w:rPr>
        <w:t>r</w:t>
      </w:r>
      <w:r>
        <w:rPr>
          <w:sz w:val="24"/>
        </w:rPr>
        <w:t>anici e-Oglasna ploča sudova.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</w:t>
      </w:r>
      <w:r w:rsidR="005431A6">
        <w:rPr>
          <w:sz w:val="24"/>
        </w:rPr>
        <w:t>i, sud će na prijedlog steč</w:t>
      </w:r>
      <w:r w:rsidR="009A5EDB">
        <w:rPr>
          <w:sz w:val="24"/>
        </w:rPr>
        <w:t>ajne</w:t>
      </w:r>
      <w:r w:rsidR="005431A6">
        <w:rPr>
          <w:sz w:val="24"/>
        </w:rPr>
        <w:t xml:space="preserve"> upravitelj</w:t>
      </w:r>
      <w:r w:rsidR="009A5EDB">
        <w:rPr>
          <w:sz w:val="24"/>
        </w:rPr>
        <w:t>ice</w:t>
      </w:r>
      <w:r>
        <w:rPr>
          <w:sz w:val="24"/>
        </w:rPr>
        <w:t xml:space="preserve">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6F0920" w:rsidP="006F0920" w:rsidR="006F0920">
      <w:pPr>
        <w:ind w:left="720"/>
        <w:jc w:val="both"/>
        <w:rPr>
          <w:sz w:val="24"/>
        </w:rPr>
      </w:pPr>
    </w:p>
    <w:p w:rsidRDefault="006F0920" w:rsidP="006F0920" w:rsidR="006F0920">
      <w:pPr>
        <w:jc w:val="both"/>
        <w:rPr>
          <w:sz w:val="24"/>
        </w:rPr>
      </w:pPr>
    </w:p>
    <w:p w:rsidRDefault="006F0920" w:rsidP="006F0920" w:rsidR="006F0920">
      <w:pPr>
        <w:jc w:val="center"/>
        <w:rPr>
          <w:sz w:val="24"/>
        </w:rPr>
      </w:pPr>
      <w:r w:rsidRPr="00456CAC">
        <w:rPr>
          <w:sz w:val="24"/>
        </w:rPr>
        <w:t>Obrazloženje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C97DCD">
        <w:rPr>
          <w:sz w:val="24"/>
        </w:rPr>
        <w:t>RC</w:t>
      </w:r>
      <w:r>
        <w:rPr>
          <w:sz w:val="24"/>
        </w:rPr>
        <w:t xml:space="preserve"> Osijek</w:t>
      </w:r>
      <w:r w:rsidR="00ED3AB0">
        <w:rPr>
          <w:sz w:val="24"/>
        </w:rPr>
        <w:t xml:space="preserve">, </w:t>
      </w:r>
      <w:r w:rsidR="00C97DCD">
        <w:rPr>
          <w:sz w:val="24"/>
        </w:rPr>
        <w:t xml:space="preserve">Podružnica Slavonski Brod, </w:t>
      </w:r>
      <w:r>
        <w:rPr>
          <w:sz w:val="24"/>
        </w:rPr>
        <w:t>podnijela je ovom sudu zahtjev za provedbu skraćenoga stečajnog</w:t>
      </w:r>
      <w:r w:rsidR="005431A6">
        <w:rPr>
          <w:sz w:val="24"/>
        </w:rPr>
        <w:t>a</w:t>
      </w:r>
      <w:r>
        <w:rPr>
          <w:sz w:val="24"/>
        </w:rPr>
        <w:t xml:space="preserve"> po</w:t>
      </w:r>
      <w:r w:rsidR="00A97868">
        <w:rPr>
          <w:sz w:val="24"/>
        </w:rPr>
        <w:t>stupka temeljem odredbe  čl. 429</w:t>
      </w:r>
      <w:r>
        <w:rPr>
          <w:sz w:val="24"/>
        </w:rPr>
        <w:t xml:space="preserve"> st. 1 Stečajnog zakona (NN br. 71/15, </w:t>
      </w:r>
      <w:r w:rsidR="009A5EDB">
        <w:rPr>
          <w:sz w:val="24"/>
        </w:rPr>
        <w:t xml:space="preserve">104/17, </w:t>
      </w:r>
      <w:r>
        <w:rPr>
          <w:sz w:val="24"/>
        </w:rPr>
        <w:t>dalje SZ).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registra.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9A5EDB">
        <w:rPr>
          <w:sz w:val="24"/>
        </w:rPr>
        <w:t>r</w:t>
      </w:r>
      <w:r>
        <w:rPr>
          <w:sz w:val="24"/>
        </w:rPr>
        <w:t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9A5EDB">
        <w:rPr>
          <w:sz w:val="24"/>
        </w:rPr>
        <w:t>r</w:t>
      </w:r>
      <w:r>
        <w:rPr>
          <w:sz w:val="24"/>
        </w:rPr>
        <w:t xml:space="preserve">anici e-Oglasna ploča sudova </w:t>
      </w:r>
      <w:r w:rsidR="006332DD">
        <w:rPr>
          <w:sz w:val="24"/>
        </w:rPr>
        <w:t>25. srpnja</w:t>
      </w:r>
      <w:r w:rsidR="00C97DCD">
        <w:rPr>
          <w:sz w:val="24"/>
        </w:rPr>
        <w:t xml:space="preserve"> 2018</w:t>
      </w:r>
      <w:r w:rsidR="009A5EDB">
        <w:rPr>
          <w:sz w:val="24"/>
        </w:rPr>
        <w:t>.</w:t>
      </w:r>
      <w:r w:rsidR="006332DD">
        <w:rPr>
          <w:sz w:val="24"/>
        </w:rPr>
        <w:t xml:space="preserve">, a kako u roku određenim </w:t>
      </w:r>
      <w:r>
        <w:rPr>
          <w:sz w:val="24"/>
        </w:rPr>
        <w:t>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2732C7" w:rsidP="006F0920" w:rsidR="002732C7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D3AB0">
        <w:rPr>
          <w:sz w:val="24"/>
        </w:rPr>
        <w:t xml:space="preserve">    </w:t>
      </w:r>
      <w:r>
        <w:rPr>
          <w:sz w:val="24"/>
        </w:rPr>
        <w:t xml:space="preserve">-3-                         </w:t>
      </w:r>
      <w:r w:rsidR="00ED3AB0">
        <w:rPr>
          <w:sz w:val="24"/>
        </w:rPr>
        <w:t xml:space="preserve">                </w:t>
      </w:r>
      <w:r>
        <w:rPr>
          <w:sz w:val="24"/>
        </w:rPr>
        <w:t xml:space="preserve">  </w:t>
      </w:r>
      <w:r w:rsidR="009A5EDB" w:rsidRPr="009A5EDB">
        <w:rPr>
          <w:b/>
          <w:sz w:val="24"/>
        </w:rPr>
        <w:t>Broj: 1/St-</w:t>
      </w:r>
      <w:r w:rsidR="006332DD">
        <w:rPr>
          <w:b/>
          <w:sz w:val="24"/>
        </w:rPr>
        <w:t>1032</w:t>
      </w:r>
      <w:r w:rsidR="00C97DCD">
        <w:rPr>
          <w:b/>
          <w:sz w:val="24"/>
        </w:rPr>
        <w:t>/2018-6</w:t>
      </w: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stečajne upraviteljice</w:t>
      </w:r>
      <w:r w:rsidR="006F0920">
        <w:rPr>
          <w:sz w:val="24"/>
        </w:rPr>
        <w:t xml:space="preserve"> obavljen je metodom slučajnoga odabira u skladu s odredbom čl. 84 st. 1 SZ-a.</w:t>
      </w:r>
      <w:r w:rsidR="006F0920">
        <w:rPr>
          <w:sz w:val="24"/>
        </w:rPr>
        <w:tab/>
      </w:r>
      <w:r w:rsidR="006F0920">
        <w:rPr>
          <w:sz w:val="24"/>
        </w:rPr>
        <w:tab/>
      </w:r>
    </w:p>
    <w:p w:rsidRDefault="006F0920" w:rsidP="006F0920" w:rsidR="006F0920">
      <w:pPr>
        <w:ind w:firstLine="720"/>
        <w:jc w:val="both"/>
        <w:rPr>
          <w:sz w:val="24"/>
        </w:rPr>
      </w:pPr>
      <w:r>
        <w:rPr>
          <w:sz w:val="24"/>
        </w:rPr>
        <w:t>Slijedom navedenog odlučeno je kao u izreci ovog rješenja na temelju odredbe čl. 431 u svezi čl. 132 i čl. 133, te čl. 286 do čl. 299 SZ-a odlučiti kao u izreci.</w:t>
      </w:r>
    </w:p>
    <w:p w:rsidRDefault="00C97DCD" w:rsidP="006F0920" w:rsidR="00C97DCD">
      <w:pPr>
        <w:ind w:firstLine="720"/>
        <w:jc w:val="both"/>
        <w:rPr>
          <w:sz w:val="24"/>
        </w:rPr>
      </w:pPr>
    </w:p>
    <w:p w:rsidRDefault="006F0920" w:rsidP="006F0920" w:rsidR="006F0920">
      <w:pPr>
        <w:ind w:firstLine="720"/>
        <w:jc w:val="both"/>
        <w:rPr>
          <w:sz w:val="24"/>
        </w:rPr>
      </w:pPr>
    </w:p>
    <w:p w:rsidRDefault="009A5EDB" w:rsidP="006F0920" w:rsidR="006F092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6F0920">
        <w:rPr>
          <w:sz w:val="24"/>
        </w:rPr>
        <w:t xml:space="preserve">Brodu, </w:t>
      </w:r>
      <w:r w:rsidR="00A97868">
        <w:rPr>
          <w:sz w:val="24"/>
        </w:rPr>
        <w:t xml:space="preserve"> </w:t>
      </w:r>
      <w:r w:rsidR="006332DD">
        <w:rPr>
          <w:sz w:val="24"/>
        </w:rPr>
        <w:t>24</w:t>
      </w:r>
      <w:r w:rsidR="00C97DCD">
        <w:rPr>
          <w:sz w:val="24"/>
        </w:rPr>
        <w:t>. listopada 2018.</w:t>
      </w:r>
    </w:p>
    <w:p w:rsidRDefault="00C97DCD" w:rsidP="006F0920" w:rsidR="00C97DCD">
      <w:pPr>
        <w:jc w:val="center"/>
        <w:rPr>
          <w:sz w:val="24"/>
        </w:rPr>
      </w:pPr>
    </w:p>
    <w:p w:rsidRDefault="00C97DCD" w:rsidP="006F0920" w:rsidR="00C97DCD">
      <w:pPr>
        <w:jc w:val="center"/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ED3AB0">
        <w:rPr>
          <w:sz w:val="24"/>
        </w:rPr>
        <w:t xml:space="preserve">                        STEČAJNA SUTKINJA:</w:t>
      </w:r>
    </w:p>
    <w:p w:rsidRDefault="006F0920" w:rsidP="006F0920" w:rsidR="009D3D6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5431A6">
        <w:rPr>
          <w:sz w:val="24"/>
        </w:rPr>
        <w:t xml:space="preserve">    </w:t>
      </w:r>
      <w:r>
        <w:rPr>
          <w:sz w:val="24"/>
        </w:rPr>
        <w:t>Vesna Vukelić</w:t>
      </w:r>
      <w:r w:rsidR="009D3D6B">
        <w:rPr>
          <w:sz w:val="24"/>
        </w:rPr>
        <w:t>,v.r</w:t>
      </w:r>
      <w:r w:rsidR="00ED3AB0">
        <w:rPr>
          <w:sz w:val="24"/>
        </w:rPr>
        <w:t>.</w:t>
      </w:r>
    </w:p>
    <w:p w:rsidRDefault="009D3D6B" w:rsidP="001B30E6" w:rsidR="006F092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6F0920" w:rsidP="006F0920" w:rsidR="006F0920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6F0920" w:rsidP="006F0920" w:rsidR="009A5EDB">
      <w:r>
        <w:t xml:space="preserve">Na ovo rješenje vjerovnici i zastupnik po zakonu dužnika, te imenovani </w:t>
      </w:r>
    </w:p>
    <w:p w:rsidRDefault="006F0920" w:rsidP="006F0920" w:rsidR="009A5EDB">
      <w:r>
        <w:t xml:space="preserve">stečajni upravitelj, mogu uložiti žalbu u roku od 8 dana od isteka osmog </w:t>
      </w:r>
    </w:p>
    <w:p w:rsidRDefault="006F0920" w:rsidP="006F0920" w:rsidR="009A5EDB">
      <w:r>
        <w:t>dana po objavi ovog rješenja na mrežnoj st</w:t>
      </w:r>
      <w:r w:rsidR="009A5EDB">
        <w:t>r</w:t>
      </w:r>
      <w:r>
        <w:t>anici e-Oglasna ploča suda.</w:t>
      </w:r>
      <w:r w:rsidRPr="00867C7E">
        <w:t xml:space="preserve"> </w:t>
      </w:r>
    </w:p>
    <w:p w:rsidRDefault="006F0920" w:rsidP="006F0920" w:rsidR="009A5EDB">
      <w:r w:rsidRPr="00867C7E">
        <w:t>Žalba se podnosi</w:t>
      </w:r>
      <w:r>
        <w:t xml:space="preserve"> ovom sudu u 3 primjerka, a o žalbi odlučuje Visoki </w:t>
      </w:r>
    </w:p>
    <w:p w:rsidRDefault="006F0920" w:rsidP="006F0920" w:rsidR="006F0920" w:rsidRPr="00867C7E">
      <w:r>
        <w:t>trgovački sud RH u Zagrebu.</w:t>
      </w:r>
    </w:p>
    <w:p w:rsidRDefault="006F0920" w:rsidP="006F0920" w:rsidR="006F0920"/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  <w:r>
        <w:rPr>
          <w:sz w:val="24"/>
        </w:rPr>
        <w:t>Dostaviti putem mrežne st</w:t>
      </w:r>
      <w:r w:rsidR="009A5EDB">
        <w:rPr>
          <w:sz w:val="24"/>
        </w:rPr>
        <w:t>r</w:t>
      </w:r>
      <w:r>
        <w:rPr>
          <w:sz w:val="24"/>
        </w:rPr>
        <w:t>anice e-Oglasna ploča</w:t>
      </w:r>
      <w:r w:rsidR="009A5EDB">
        <w:rPr>
          <w:sz w:val="24"/>
        </w:rPr>
        <w:t>: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1. stečajnoj upraviteljici</w:t>
      </w:r>
      <w:r w:rsidR="000F46A1">
        <w:rPr>
          <w:sz w:val="24"/>
        </w:rPr>
        <w:t>, i putem pošte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>2. osobi ovlaštenoj za zastupanje do otvaranja stečajnog postupka</w:t>
      </w:r>
    </w:p>
    <w:p w:rsidRDefault="006F0920" w:rsidP="006F0920" w:rsidR="006F0920">
      <w:pPr>
        <w:rPr>
          <w:sz w:val="24"/>
        </w:rPr>
      </w:pPr>
      <w:r>
        <w:rPr>
          <w:sz w:val="24"/>
        </w:rPr>
        <w:t xml:space="preserve">3.  </w:t>
      </w:r>
      <w:r w:rsidR="005431A6">
        <w:rPr>
          <w:sz w:val="24"/>
        </w:rPr>
        <w:t>FINA</w:t>
      </w:r>
      <w:r w:rsidR="00ED3AB0">
        <w:rPr>
          <w:sz w:val="24"/>
        </w:rPr>
        <w:t>,</w:t>
      </w:r>
      <w:r w:rsidR="00C97DCD">
        <w:rPr>
          <w:sz w:val="24"/>
        </w:rPr>
        <w:t xml:space="preserve"> </w:t>
      </w:r>
      <w:r w:rsidR="00ED3AB0">
        <w:rPr>
          <w:sz w:val="24"/>
        </w:rPr>
        <w:t>putem pošte</w:t>
      </w:r>
      <w:r w:rsidR="00C97DCD">
        <w:rPr>
          <w:sz w:val="24"/>
        </w:rPr>
        <w:t>, i po pravomoćnosti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6</w:t>
      </w:r>
      <w:r w:rsidR="006F0920">
        <w:rPr>
          <w:sz w:val="24"/>
        </w:rPr>
        <w:t>. banci koja obavlja poslove platnog prometa, po pravomoćnosti</w:t>
      </w:r>
      <w:r w:rsidR="00ED3AB0">
        <w:rPr>
          <w:sz w:val="24"/>
        </w:rPr>
        <w:t xml:space="preserve"> putem pošte</w:t>
      </w:r>
    </w:p>
    <w:p w:rsidRDefault="009A5EDB" w:rsidP="006F0920" w:rsidR="006F0920">
      <w:pPr>
        <w:rPr>
          <w:sz w:val="24"/>
        </w:rPr>
      </w:pPr>
      <w:r>
        <w:rPr>
          <w:sz w:val="24"/>
        </w:rPr>
        <w:t>7</w:t>
      </w:r>
      <w:r w:rsidR="006F0920">
        <w:rPr>
          <w:sz w:val="24"/>
        </w:rPr>
        <w:t xml:space="preserve">. </w:t>
      </w:r>
      <w:r w:rsidR="00C97DCD">
        <w:rPr>
          <w:sz w:val="24"/>
        </w:rPr>
        <w:t xml:space="preserve">sudskom </w:t>
      </w:r>
      <w:r w:rsidR="006F0920">
        <w:rPr>
          <w:sz w:val="24"/>
        </w:rPr>
        <w:t xml:space="preserve">registru, </w:t>
      </w:r>
      <w:r w:rsidR="00C97DCD">
        <w:rPr>
          <w:sz w:val="24"/>
        </w:rPr>
        <w:t xml:space="preserve">i  </w:t>
      </w:r>
      <w:r w:rsidR="006F0920">
        <w:rPr>
          <w:sz w:val="24"/>
        </w:rPr>
        <w:t>po pravomoćnosti</w:t>
      </w:r>
    </w:p>
    <w:p w:rsidRDefault="006F0920" w:rsidP="006F0920" w:rsidR="006F0920">
      <w:pPr>
        <w:rPr>
          <w:sz w:val="24"/>
        </w:rPr>
      </w:pPr>
    </w:p>
    <w:p w:rsidRDefault="006F0920" w:rsidP="006F0920" w:rsidR="006F0920">
      <w:pPr>
        <w:rPr>
          <w:sz w:val="24"/>
        </w:rPr>
      </w:pPr>
    </w:p>
    <w:p w:rsidRDefault="006F0920" w:rsidP="006F0920" w:rsidR="006F0920" w:rsidRPr="008F25AE">
      <w:pPr>
        <w:rPr>
          <w:sz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sectPr w:rsidR="00C21645" w:rsidRPr="001036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5700C62"/>
    <w:multiLevelType w:val="hybridMultilevel"/>
    <w:tmpl w:val="B080BF86"/>
    <w:lvl w:tplc="F42A8FCA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35018D3"/>
    <w:multiLevelType w:val="hybridMultilevel"/>
    <w:tmpl w:val="6988E5F4"/>
    <w:lvl w:tplc="B2E0E8FA" w:ilvl="0">
      <w:start w:val="3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021E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97B93"/>
    <w:rsid w:val="000B61F0"/>
    <w:rsid w:val="000C58CA"/>
    <w:rsid w:val="000D0199"/>
    <w:rsid w:val="000D3772"/>
    <w:rsid w:val="000D415A"/>
    <w:rsid w:val="000D6C54"/>
    <w:rsid w:val="000D7776"/>
    <w:rsid w:val="000E04A4"/>
    <w:rsid w:val="000F1FB3"/>
    <w:rsid w:val="000F46A1"/>
    <w:rsid w:val="001014D2"/>
    <w:rsid w:val="001023AD"/>
    <w:rsid w:val="001031E3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0E6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32C7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BFF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C0220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17730"/>
    <w:rsid w:val="00421621"/>
    <w:rsid w:val="00442BEC"/>
    <w:rsid w:val="00444D86"/>
    <w:rsid w:val="00456CAC"/>
    <w:rsid w:val="00457103"/>
    <w:rsid w:val="00461088"/>
    <w:rsid w:val="004611A7"/>
    <w:rsid w:val="004700CB"/>
    <w:rsid w:val="00475E4D"/>
    <w:rsid w:val="0048308E"/>
    <w:rsid w:val="004839B0"/>
    <w:rsid w:val="0048495E"/>
    <w:rsid w:val="00485F10"/>
    <w:rsid w:val="00494796"/>
    <w:rsid w:val="00494F93"/>
    <w:rsid w:val="004977E4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431A6"/>
    <w:rsid w:val="00550B69"/>
    <w:rsid w:val="00552838"/>
    <w:rsid w:val="0055481E"/>
    <w:rsid w:val="00554C54"/>
    <w:rsid w:val="00556764"/>
    <w:rsid w:val="00565D6A"/>
    <w:rsid w:val="00571EBC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5F6965"/>
    <w:rsid w:val="006011FE"/>
    <w:rsid w:val="006018DB"/>
    <w:rsid w:val="00620CDC"/>
    <w:rsid w:val="00621131"/>
    <w:rsid w:val="00621837"/>
    <w:rsid w:val="00622E6C"/>
    <w:rsid w:val="006332DD"/>
    <w:rsid w:val="0063524E"/>
    <w:rsid w:val="00636586"/>
    <w:rsid w:val="0064067C"/>
    <w:rsid w:val="00646C0E"/>
    <w:rsid w:val="00654412"/>
    <w:rsid w:val="00655728"/>
    <w:rsid w:val="00662973"/>
    <w:rsid w:val="006673FC"/>
    <w:rsid w:val="0067154A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0B61"/>
    <w:rsid w:val="006D5EB2"/>
    <w:rsid w:val="006D6518"/>
    <w:rsid w:val="006E0F6B"/>
    <w:rsid w:val="006E5397"/>
    <w:rsid w:val="006E574B"/>
    <w:rsid w:val="006E5899"/>
    <w:rsid w:val="006F0920"/>
    <w:rsid w:val="006F09DE"/>
    <w:rsid w:val="006F3915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4461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B3ADF"/>
    <w:rsid w:val="008D07BC"/>
    <w:rsid w:val="008D34C7"/>
    <w:rsid w:val="008D4896"/>
    <w:rsid w:val="008E50C4"/>
    <w:rsid w:val="008F25A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3C05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5EDB"/>
    <w:rsid w:val="009A636F"/>
    <w:rsid w:val="009A6DBB"/>
    <w:rsid w:val="009A78C0"/>
    <w:rsid w:val="009B1AA8"/>
    <w:rsid w:val="009B3DC8"/>
    <w:rsid w:val="009C065E"/>
    <w:rsid w:val="009C3880"/>
    <w:rsid w:val="009C6537"/>
    <w:rsid w:val="009D3D6B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0964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2EA2"/>
    <w:rsid w:val="00A84D79"/>
    <w:rsid w:val="00A8590A"/>
    <w:rsid w:val="00A862DF"/>
    <w:rsid w:val="00A9270D"/>
    <w:rsid w:val="00A97868"/>
    <w:rsid w:val="00AB159B"/>
    <w:rsid w:val="00AC1BAD"/>
    <w:rsid w:val="00AC3821"/>
    <w:rsid w:val="00AC5D04"/>
    <w:rsid w:val="00AC7A8C"/>
    <w:rsid w:val="00AC7F3F"/>
    <w:rsid w:val="00AD1C5E"/>
    <w:rsid w:val="00AE0D28"/>
    <w:rsid w:val="00AF0B9A"/>
    <w:rsid w:val="00AF4F0E"/>
    <w:rsid w:val="00B03DF6"/>
    <w:rsid w:val="00B05BF8"/>
    <w:rsid w:val="00B07B1C"/>
    <w:rsid w:val="00B159ED"/>
    <w:rsid w:val="00B17CF6"/>
    <w:rsid w:val="00B24FE0"/>
    <w:rsid w:val="00B259CB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2DC"/>
    <w:rsid w:val="00BC4F74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DCD"/>
    <w:rsid w:val="00C97E4D"/>
    <w:rsid w:val="00CA2666"/>
    <w:rsid w:val="00CA3724"/>
    <w:rsid w:val="00CA4AF3"/>
    <w:rsid w:val="00CB292F"/>
    <w:rsid w:val="00CB3AC2"/>
    <w:rsid w:val="00CC3F58"/>
    <w:rsid w:val="00CC538E"/>
    <w:rsid w:val="00CD03F9"/>
    <w:rsid w:val="00CD2682"/>
    <w:rsid w:val="00CD3EE9"/>
    <w:rsid w:val="00CE05BE"/>
    <w:rsid w:val="00CE6639"/>
    <w:rsid w:val="00CF057C"/>
    <w:rsid w:val="00CF0EB9"/>
    <w:rsid w:val="00CF122F"/>
    <w:rsid w:val="00CF4670"/>
    <w:rsid w:val="00CF5CD5"/>
    <w:rsid w:val="00D05A1F"/>
    <w:rsid w:val="00D11BD9"/>
    <w:rsid w:val="00D17709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4217"/>
    <w:rsid w:val="00DD5ECF"/>
    <w:rsid w:val="00DD75D9"/>
    <w:rsid w:val="00DE1096"/>
    <w:rsid w:val="00DE1391"/>
    <w:rsid w:val="00DE2B54"/>
    <w:rsid w:val="00DE65D6"/>
    <w:rsid w:val="00DF27C9"/>
    <w:rsid w:val="00DF2C55"/>
    <w:rsid w:val="00DF44A2"/>
    <w:rsid w:val="00DF56AC"/>
    <w:rsid w:val="00DF6420"/>
    <w:rsid w:val="00DF7B13"/>
    <w:rsid w:val="00E050E3"/>
    <w:rsid w:val="00E0555C"/>
    <w:rsid w:val="00E07DE0"/>
    <w:rsid w:val="00E10538"/>
    <w:rsid w:val="00E12478"/>
    <w:rsid w:val="00E13DBD"/>
    <w:rsid w:val="00E21A14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A6241"/>
    <w:rsid w:val="00EB12C1"/>
    <w:rsid w:val="00EC007E"/>
    <w:rsid w:val="00EC6494"/>
    <w:rsid w:val="00ED3AB0"/>
    <w:rsid w:val="00ED5ACE"/>
    <w:rsid w:val="00EE0EAD"/>
    <w:rsid w:val="00EE1EEC"/>
    <w:rsid w:val="00EE37C7"/>
    <w:rsid w:val="00EE3973"/>
    <w:rsid w:val="00EF26A6"/>
    <w:rsid w:val="00EF43EE"/>
    <w:rsid w:val="00EF5C8C"/>
    <w:rsid w:val="00EF7FC0"/>
    <w:rsid w:val="00F00EF2"/>
    <w:rsid w:val="00F0129D"/>
    <w:rsid w:val="00F027C7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24DF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6CF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0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0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0E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0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0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30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0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0E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0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0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51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st.1.</izvorni_sadrzaj>
    <derivirana_varijabla naziv="DomainObject.Predmet.Opis_1">čl.429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St-1032/2018</izvorni_sadrzaj>
    <derivirana_varijabla naziv="DomainObject.Predmet.OznakaBroj_1">St-1032/2018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S.C.B. TRADE jednostavno društvo s ograničenom odgovornošću za trgovinu</izvorni_sadrzaj>
    <derivirana_varijabla naziv="DomainObject.Predmet.ProtustrankaFormated_1">  S.C.B. TRADE jednostavno društvo s ograničenom odgovornošću za trgovinu</derivirana_varijabla>
  </DomainObject.Predmet.ProtustrankaFormated>
  <DomainObject.Predmet.ProtustrankaFormatedOIB>
    <izvorni_sadrzaj>  S.C.B. TRADE jednostavno društvo s ograničenom odgovornošću za trgovinu, OIB 71071471790</izvorni_sadrzaj>
    <derivirana_varijabla naziv="DomainObject.Predmet.ProtustrankaFormatedOIB_1">  S.C.B. TRADE jednostavno društvo s ograničenom odgovornošću za trgovinu, OIB 71071471790</derivirana_varijabla>
  </DomainObject.Predmet.ProtustrankaFormatedOIB>
  <DomainObject.Predmet.ProtustrankaFormatedWithAdress>
    <izvorni_sadrzaj> S.C.B. TRADE jednostavno društvo s ograničenom odgovornošću za trgovinu, Ulica Mate Ujevića 18, 35000 Slavonski Brod</izvorni_sadrzaj>
    <derivirana_varijabla naziv="DomainObject.Predmet.ProtustrankaFormatedWithAdress_1"> S.C.B. TRADE jednostavno društvo s ograničenom odgovornošću za trgovinu, Ulica Mate Ujevića 18, 35000 Slavonski Brod</derivirana_varijabla>
  </DomainObject.Predmet.ProtustrankaFormatedWithAdress>
  <DomainObject.Predmet.ProtustrankaFormatedWithAdressOIB>
    <izvorni_sadrzaj> S.C.B. TRADE jednostavno društvo s ograničenom odgovornošću za trgovinu, OIB 71071471790, Ulica Mate Ujevića 18, 35000 Slavonski Brod</izvorni_sadrzaj>
    <derivirana_varijabla naziv="DomainObject.Predmet.ProtustrankaFormatedWithAdressOIB_1"> S.C.B. TRADE jednostavno društvo s ograničenom odgovornošću za trgovinu, OIB 71071471790, Ulica Mate Ujevića 18, 35000 Slavonski Brod</derivirana_varijabla>
  </DomainObject.Predmet.ProtustrankaFormatedWithAdressOIB>
  <DomainObject.Predmet.ProtustrankaWithAdress>
    <izvorni_sadrzaj>S.C.B. TRADE jednostavno društvo s ograničenom odgovornošću za trgovinu Ulica Mate Ujevića 18, 35000 Slavonski Brod</izvorni_sadrzaj>
    <derivirana_varijabla naziv="DomainObject.Predmet.ProtustrankaWithAdress_1">S.C.B. TRADE jednostavno društvo s ograničenom odgovornošću za trgovinu Ulica Mate Ujevića 18, 35000 Slavonski Brod</derivirana_varijabla>
  </DomainObject.Predmet.ProtustrankaWithAdress>
  <DomainObject.Predmet.ProtustrankaWithAdressOIB>
    <izvorni_sadrzaj>S.C.B. TRADE jednostavno društvo s ograničenom odgovornošću za trgovinu, OIB 71071471790, Ulica Mate Ujevića 18, 35000 Slavonski Brod</izvorni_sadrzaj>
    <derivirana_varijabla naziv="DomainObject.Predmet.ProtustrankaWithAdressOIB_1">S.C.B. TRADE jednostavno društvo s ograničenom odgovornošću za trgovinu, OIB 71071471790, Ulica Mate Ujevića 18, 35000 Slavonski Brod</derivirana_varijabla>
  </DomainObject.Predmet.ProtustrankaWithAdressOIB>
  <DomainObject.Predmet.ProtustrankaNazivFormated>
    <izvorni_sadrzaj>S.C.B. TRADE jednostavno društvo s ograničenom odgovornošću za trgovinu</izvorni_sadrzaj>
    <derivirana_varijabla naziv="DomainObject.Predmet.ProtustrankaNazivFormated_1">S.C.B. TRADE jednostavno društvo s ograničenom odgovornošću za trgovinu</derivirana_varijabla>
  </DomainObject.Predmet.ProtustrankaNazivFormated>
  <DomainObject.Predmet.ProtustrankaNazivFormatedOIB>
    <izvorni_sadrzaj>S.C.B. TRADE jednostavno društvo s ograničenom odgovornošću za trgovinu, OIB 71071471790</izvorni_sadrzaj>
    <derivirana_varijabla naziv="DomainObject.Predmet.ProtustrankaNazivFormatedOIB_1">S.C.B. TRADE jednostavno društvo s ograničenom odgovornošću za trgovinu, OIB 71071471790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14750.59</izvorni_sadrzaj>
    <derivirana_varijabla naziv="DomainObject.Predmet.TrenutnaVrijednost_1">14750.59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S.C.B. TRADE jednostavno društvo s ograničenom odgovornošću za trgovinu</item>
    </izvorni_sadrzaj>
    <derivirana_varijabla naziv="DomainObject.Predmet.ProtuStrankaListFormated_1">
      <item>S.C.B. TRADE jednostavno društvo s ograničenom odgovornošću za trgovinu</item>
    </derivirana_varijabla>
  </DomainObject.Predmet.ProtuStrankaListFormated>
  <DomainObject.Predmet.ProtuStrankaListFormatedOIB>
    <izvorni_sadrzaj>
      <item>S.C.B. TRADE jednostavno društvo s ograničenom odgovornošću za trgovinu, OIB 71071471790</item>
    </izvorni_sadrzaj>
    <derivirana_varijabla naziv="DomainObject.Predmet.ProtuStrankaListFormatedOIB_1">
      <item>S.C.B. TRADE jednostavno društvo s ograničenom odgovornošću za trgovinu, OIB 71071471790</item>
    </derivirana_varijabla>
  </DomainObject.Predmet.ProtuStrankaListFormatedOIB>
  <DomainObject.Predmet.ProtuStrankaListFormatedWithAdress>
    <izvorni_sadrzaj>
      <item>S.C.B. TRADE jednostavno društvo s ograničenom odgovornošću za trgovinu, Ulica Mate Ujevića 18, 35000 Slavonski Brod</item>
    </izvorni_sadrzaj>
    <derivirana_varijabla naziv="DomainObject.Predmet.ProtuStrankaListFormatedWithAdress_1">
      <item>S.C.B. TRADE jednostavno društvo s ograničenom odgovornošću za trgovinu, Ulica Mate Ujevića 18, 35000 Slavonski Brod</item>
    </derivirana_varijabla>
  </DomainObject.Predmet.ProtuStrankaListFormatedWithAdress>
  <DomainObject.Predmet.ProtuStrankaListFormatedWithAdressOIB>
    <izvorni_sadrzaj>
      <item>S.C.B. TRADE jednostavno društvo s ograničenom odgovornošću za trgovinu, OIB 71071471790, Ulica Mate Ujevića 18, 35000 Slavonski Brod</item>
    </izvorni_sadrzaj>
    <derivirana_varijabla naziv="DomainObject.Predmet.ProtuStrankaListFormatedWithAdressOIB_1">
      <item>S.C.B. TRADE jednostavno društvo s ograničenom odgovornošću za trgovinu, OIB 71071471790, Ulica Mate Ujevića 18, 35000 Slavonski Brod</item>
    </derivirana_varijabla>
  </DomainObject.Predmet.ProtuStrankaListFormatedWithAdressOIB>
  <DomainObject.Predmet.ProtuStrankaListNazivFormated>
    <izvorni_sadrzaj>
      <item>S.C.B. TRADE jednostavno društvo s ograničenom odgovornošću za trgovinu</item>
    </izvorni_sadrzaj>
    <derivirana_varijabla naziv="DomainObject.Predmet.ProtuStrankaListNazivFormated_1">
      <item>S.C.B. TRADE jednostavno društvo s ograničenom odgovornošću za trgovinu</item>
    </derivirana_varijabla>
  </DomainObject.Predmet.ProtuStrankaListNazivFormated>
  <DomainObject.Predmet.ProtuStrankaListNazivFormatedOIB>
    <izvorni_sadrzaj>
      <item>S.C.B. TRADE jednostavno društvo s ograničenom odgovornošću za trgovinu, OIB 71071471790</item>
    </izvorni_sadrzaj>
    <derivirana_varijabla naziv="DomainObject.Predmet.ProtuStrankaListNazivFormatedOIB_1">
      <item>S.C.B. TRADE jednostavno društvo s ograničenom odgovornošću za trgovinu, OIB 71071471790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S.C.B. TRADE jednostavno društvo s ograničenom odgovornošću za trgovinu</izvorni_sadrzaj>
    <derivirana_varijabla naziv="DomainObject.Predmet.ProtustrankaIDrugi_1">S.C.B. TRADE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S.C.B. TRADE jednostavno društvo s ograničenom odgovornošću za trgovinu, OIB 71071471790, Ulica Mate Ujevića 18, 35000 Slavonski Brod</izvorni_sadrzaj>
    <derivirana_varijabla naziv="DomainObject.Predmet.ProtustrankaIDrugiAdressOIB_1">S.C.B. TRADE jednostavno društvo s ograničenom odgovornošću za trgovinu, OIB 71071471790, Ulica Mate Ujevića 18,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S.C.B. TRADE jednostavno društvo s ograničenom odgovornošću za trgovinu</item>
    </izvorni_sadrzaj>
    <derivirana_varijabla naziv="DomainObject.Predmet.SudioniciListNaziv_1">
      <item>Financijska agencija</item>
      <item>S.C.B. TRADE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S.C.B. TRADE jednostavno društvo s ograničenom odgovornošću za trgovinu, OIB 71071471790, Ulica Mate Ujevića 18,35000 Slavonski Brod</item>
    </izvorni_sadrzaj>
    <derivirana_varijabla naziv="DomainObject.Predmet.SudioniciListAdressOIB_1">
      <item>Financijska agencija, OIB 85821130368, Ulica grada Vukovara 70,10000 Zagreb</item>
      <item>S.C.B. TRADE jednostavno društvo s ograničenom odgovornošću za trgovinu, OIB 71071471790, Ulica Mate Ujevića 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71071471790</item>
    </izvorni_sadrzaj>
    <derivirana_varijabla naziv="DomainObject.Predmet.SudioniciListNazivOIB_1">
      <item>, OIB 85821130368</item>
      <item>, OIB 71071471790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St-1032/2018-3</izvorni_sadrzaj>
    <derivirana_varijabla naziv="DomainObject.PredzadnjaOdlukaIzPredmeta.Oznaka_1">St-1032/2018-3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851</properties:Words>
  <properties:Characters>4719</properties:Characters>
  <properties:Lines>131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2018-10-17T09:05:00Z</dcterms:created>
  <dc:creator>Trgovacki sud</dc:creator>
  <cp:lastModifiedBy>wsadmin</cp:lastModifiedBy>
  <cp:lastPrinted>2018-10-23T12:29:00Z</cp:lastPrinted>
  <dcterms:modified xmlns:xsi="http://www.w3.org/2001/XMLSchema-instance" xsi:type="dcterms:W3CDTF">2018-10-24T06:49:00Z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(OTV. I ZAK SKRAĆ POS St-1032-18.docx)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