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10351" w14:paraId="bc10351" w:rsidRDefault="005458D2" w:rsidR="005458D2" w:rsidRPr="00E56D3B">
      <w:pPr>
        <w:jc w:val="both"/>
        <w15:collapsed w:val="false"/>
        <w:rPr>
          <w:rFonts w:hAnsi="Times New Roman" w:ascii="Times New Roman"/>
          <w:szCs w:val="24"/>
        </w:rPr>
      </w:pPr>
      <w:bookmarkStart w:name="_GoBack" w:id="0"/>
      <w:bookmarkEnd w:id="0"/>
      <w:r w:rsidRPr="00E56D3B">
        <w:rPr>
          <w:rFonts w:hAnsi="Times New Roman" w:ascii="Times New Roman"/>
          <w:szCs w:val="24"/>
        </w:rPr>
        <w:t xml:space="preserve">       REPUBLIKA HRVATSKA</w:t>
      </w:r>
    </w:p>
    <w:p w:rsidRDefault="005458D2" w:rsidR="005458D2" w:rsidRPr="00E56D3B">
      <w:pPr>
        <w:jc w:val="both"/>
        <w:rPr>
          <w:rFonts w:hAnsi="Times New Roman" w:ascii="Times New Roman"/>
          <w:b/>
          <w:szCs w:val="24"/>
        </w:rPr>
      </w:pPr>
      <w:r w:rsidRPr="00E56D3B">
        <w:rPr>
          <w:rFonts w:hAnsi="Times New Roman" w:ascii="Times New Roman"/>
          <w:szCs w:val="24"/>
        </w:rPr>
        <w:t>TRGOVAČK</w:t>
      </w:r>
      <w:r w:rsidR="007B1BFA" w:rsidRPr="00E56D3B">
        <w:rPr>
          <w:rFonts w:hAnsi="Times New Roman" w:ascii="Times New Roman"/>
          <w:szCs w:val="24"/>
        </w:rPr>
        <w:t>I SUD U VARAŽDINU</w:t>
      </w:r>
      <w:r w:rsidR="007B1BFA" w:rsidRPr="00E56D3B">
        <w:rPr>
          <w:rFonts w:hAnsi="Times New Roman" w:ascii="Times New Roman"/>
          <w:szCs w:val="24"/>
        </w:rPr>
        <w:tab/>
      </w:r>
      <w:r w:rsidR="007B1BFA" w:rsidRPr="00E56D3B">
        <w:rPr>
          <w:rFonts w:hAnsi="Times New Roman" w:ascii="Times New Roman"/>
          <w:szCs w:val="24"/>
        </w:rPr>
        <w:tab/>
      </w:r>
      <w:r w:rsidR="007B1BFA" w:rsidRPr="00E56D3B">
        <w:rPr>
          <w:rFonts w:hAnsi="Times New Roman" w:ascii="Times New Roman"/>
          <w:szCs w:val="24"/>
        </w:rPr>
        <w:tab/>
      </w:r>
      <w:r w:rsidR="007B1BFA" w:rsidRPr="00E56D3B">
        <w:rPr>
          <w:rFonts w:hAnsi="Times New Roman" w:ascii="Times New Roman"/>
          <w:szCs w:val="24"/>
        </w:rPr>
        <w:tab/>
      </w:r>
      <w:r w:rsidR="007B1BFA" w:rsidRPr="00E56D3B">
        <w:rPr>
          <w:rFonts w:hAnsi="Times New Roman" w:ascii="Times New Roman"/>
          <w:szCs w:val="24"/>
        </w:rPr>
        <w:tab/>
      </w:r>
      <w:r w:rsidR="007B1BFA" w:rsidRPr="00E56D3B">
        <w:rPr>
          <w:rFonts w:hAnsi="Times New Roman" w:ascii="Times New Roman"/>
          <w:szCs w:val="24"/>
        </w:rPr>
        <w:tab/>
      </w:r>
    </w:p>
    <w:p w:rsidRDefault="005458D2" w:rsidR="005458D2" w:rsidRPr="00E56D3B">
      <w:pPr>
        <w:jc w:val="center"/>
        <w:rPr>
          <w:rFonts w:hAnsi="Times New Roman" w:ascii="Times New Roman"/>
          <w:b/>
          <w:szCs w:val="24"/>
        </w:rPr>
      </w:pPr>
    </w:p>
    <w:p w:rsidRDefault="00283EF6" w:rsidR="00283EF6" w:rsidRPr="00E56D3B">
      <w:pPr>
        <w:jc w:val="center"/>
        <w:rPr>
          <w:rFonts w:hAnsi="Times New Roman" w:ascii="Times New Roman"/>
          <w:b/>
          <w:szCs w:val="24"/>
        </w:rPr>
      </w:pPr>
    </w:p>
    <w:p w:rsidRDefault="005458D2" w:rsidP="008C18C1" w:rsidR="005458D2" w:rsidRPr="00E56D3B">
      <w:pPr>
        <w:jc w:val="center"/>
        <w:rPr>
          <w:rFonts w:hAnsi="Times New Roman" w:ascii="Times New Roman"/>
          <w:b/>
          <w:szCs w:val="24"/>
        </w:rPr>
      </w:pPr>
      <w:r w:rsidRPr="00E56D3B">
        <w:rPr>
          <w:rFonts w:hAnsi="Times New Roman" w:ascii="Times New Roman"/>
          <w:b/>
          <w:szCs w:val="24"/>
        </w:rPr>
        <w:t>Z A P I S N I K</w:t>
      </w:r>
    </w:p>
    <w:p w:rsidRDefault="00552FC8" w:rsidP="003C2126" w:rsidR="005458D2" w:rsidRPr="00E56D3B">
      <w:pPr>
        <w:jc w:val="center"/>
        <w:rPr>
          <w:rFonts w:hAnsi="Times New Roman" w:ascii="Times New Roman"/>
          <w:szCs w:val="24"/>
        </w:rPr>
      </w:pPr>
      <w:r w:rsidRPr="00E56D3B">
        <w:rPr>
          <w:rFonts w:hAnsi="Times New Roman" w:ascii="Times New Roman"/>
          <w:szCs w:val="24"/>
        </w:rPr>
        <w:t xml:space="preserve">od </w:t>
      </w:r>
      <w:r w:rsidR="00994C3A">
        <w:rPr>
          <w:rFonts w:hAnsi="Times New Roman" w:ascii="Times New Roman"/>
          <w:szCs w:val="24"/>
        </w:rPr>
        <w:t>22. travnja</w:t>
      </w:r>
      <w:r w:rsidR="00437486" w:rsidRPr="00E56D3B">
        <w:rPr>
          <w:rFonts w:hAnsi="Times New Roman" w:ascii="Times New Roman"/>
          <w:szCs w:val="24"/>
        </w:rPr>
        <w:t xml:space="preserve"> 2016</w:t>
      </w:r>
      <w:r w:rsidR="008C18C1" w:rsidRPr="00E56D3B">
        <w:rPr>
          <w:rFonts w:hAnsi="Times New Roman" w:ascii="Times New Roman"/>
          <w:szCs w:val="24"/>
        </w:rPr>
        <w:t>.</w:t>
      </w:r>
      <w:r w:rsidR="007B1BFA" w:rsidRPr="00E56D3B">
        <w:rPr>
          <w:rFonts w:hAnsi="Times New Roman" w:ascii="Times New Roman"/>
          <w:szCs w:val="24"/>
        </w:rPr>
        <w:t xml:space="preserve"> godine</w:t>
      </w:r>
    </w:p>
    <w:p w:rsidRDefault="0020159E" w:rsidP="003C2126" w:rsidR="00F72F1D" w:rsidRPr="00E56D3B">
      <w:pPr>
        <w:jc w:val="center"/>
        <w:rPr>
          <w:rFonts w:hAnsi="Times New Roman" w:ascii="Times New Roman"/>
          <w:szCs w:val="24"/>
        </w:rPr>
      </w:pPr>
      <w:r w:rsidRPr="00E56D3B">
        <w:rPr>
          <w:rFonts w:hAnsi="Times New Roman" w:ascii="Times New Roman"/>
          <w:szCs w:val="24"/>
        </w:rPr>
        <w:t>o</w:t>
      </w:r>
      <w:r w:rsidR="0069130C" w:rsidRPr="00E56D3B">
        <w:rPr>
          <w:rFonts w:hAnsi="Times New Roman" w:ascii="Times New Roman"/>
          <w:szCs w:val="24"/>
        </w:rPr>
        <w:t xml:space="preserve"> </w:t>
      </w:r>
      <w:r w:rsidR="003F4619" w:rsidRPr="00E56D3B">
        <w:rPr>
          <w:rFonts w:hAnsi="Times New Roman" w:ascii="Times New Roman"/>
          <w:szCs w:val="24"/>
        </w:rPr>
        <w:t xml:space="preserve">održanoj </w:t>
      </w:r>
      <w:r w:rsidR="004C3377" w:rsidRPr="00E56D3B">
        <w:rPr>
          <w:rFonts w:hAnsi="Times New Roman" w:ascii="Times New Roman"/>
          <w:szCs w:val="24"/>
        </w:rPr>
        <w:t>javnoj dražbi</w:t>
      </w:r>
      <w:r w:rsidR="003F4619" w:rsidRPr="00E56D3B">
        <w:rPr>
          <w:rFonts w:hAnsi="Times New Roman" w:ascii="Times New Roman"/>
          <w:szCs w:val="24"/>
        </w:rPr>
        <w:t xml:space="preserve"> </w:t>
      </w:r>
      <w:r w:rsidR="00F72F1D" w:rsidRPr="00E56D3B">
        <w:rPr>
          <w:rFonts w:hAnsi="Times New Roman" w:ascii="Times New Roman"/>
          <w:szCs w:val="24"/>
        </w:rPr>
        <w:t>kod Trgovačkog suda u Varaždinu</w:t>
      </w:r>
    </w:p>
    <w:p w:rsidRDefault="00943057" w:rsidP="003C2126" w:rsidR="00943057" w:rsidRPr="00E56D3B">
      <w:pPr>
        <w:jc w:val="center"/>
        <w:rPr>
          <w:rFonts w:hAnsi="Times New Roman" w:ascii="Times New Roman"/>
          <w:szCs w:val="24"/>
        </w:rPr>
      </w:pPr>
      <w:r w:rsidRPr="00E56D3B">
        <w:rPr>
          <w:rFonts w:hAnsi="Times New Roman" w:ascii="Times New Roman"/>
          <w:szCs w:val="24"/>
        </w:rPr>
        <w:t xml:space="preserve">u stečajnom postupku nad </w:t>
      </w:r>
      <w:r w:rsidR="0020159E" w:rsidRPr="00E56D3B">
        <w:rPr>
          <w:rFonts w:hAnsi="Times New Roman" w:ascii="Times New Roman"/>
          <w:szCs w:val="24"/>
        </w:rPr>
        <w:t>stečajnim dužnikom</w:t>
      </w:r>
    </w:p>
    <w:p w:rsidRDefault="00FD43AE" w:rsidP="003C2126" w:rsidR="005458D2" w:rsidRPr="00E56D3B">
      <w:pPr>
        <w:jc w:val="center"/>
        <w:rPr>
          <w:rFonts w:hAnsi="Times New Roman" w:ascii="Times New Roman"/>
          <w:szCs w:val="24"/>
        </w:rPr>
      </w:pPr>
      <w:r w:rsidRPr="00E56D3B">
        <w:rPr>
          <w:rFonts w:hAnsi="Times New Roman" w:ascii="Times New Roman"/>
          <w:szCs w:val="24"/>
        </w:rPr>
        <w:t>LADIĆ-WERNER d.o.o.</w:t>
      </w:r>
      <w:r w:rsidR="004C3377" w:rsidRPr="00E56D3B">
        <w:rPr>
          <w:rFonts w:hAnsi="Times New Roman" w:ascii="Times New Roman"/>
          <w:szCs w:val="24"/>
        </w:rPr>
        <w:t xml:space="preserve"> u stečaju</w:t>
      </w:r>
      <w:r w:rsidRPr="00E56D3B">
        <w:rPr>
          <w:rFonts w:hAnsi="Times New Roman" w:ascii="Times New Roman"/>
          <w:szCs w:val="24"/>
        </w:rPr>
        <w:t>, Varaždin, Cehovska 17</w:t>
      </w:r>
    </w:p>
    <w:p w:rsidRDefault="00D045B4" w:rsidP="003C2126" w:rsidR="00D045B4" w:rsidRPr="00E56D3B">
      <w:pPr>
        <w:jc w:val="center"/>
        <w:rPr>
          <w:rFonts w:hAnsi="Times New Roman" w:ascii="Times New Roman"/>
          <w:szCs w:val="24"/>
        </w:rPr>
      </w:pPr>
    </w:p>
    <w:p w:rsidRDefault="00283EF6" w:rsidP="003C2126" w:rsidR="00283EF6" w:rsidRPr="00E56D3B">
      <w:pPr>
        <w:jc w:val="center"/>
        <w:rPr>
          <w:rFonts w:hAnsi="Times New Roman" w:ascii="Times New Roman"/>
          <w:szCs w:val="24"/>
        </w:rPr>
      </w:pPr>
    </w:p>
    <w:p w:rsidRDefault="003C2126" w:rsidP="003C2126" w:rsidR="003C2126" w:rsidRPr="00E56D3B">
      <w:pPr>
        <w:jc w:val="center"/>
        <w:rPr>
          <w:rFonts w:hAnsi="Times New Roman" w:ascii="Times New Roman"/>
          <w:szCs w:val="24"/>
        </w:rPr>
      </w:pPr>
    </w:p>
    <w:p w:rsidRDefault="005458D2" w:rsidR="00605E51" w:rsidRPr="00E56D3B">
      <w:pPr>
        <w:jc w:val="both"/>
        <w:rPr>
          <w:rFonts w:hAnsi="Times New Roman" w:ascii="Times New Roman"/>
          <w:szCs w:val="24"/>
        </w:rPr>
      </w:pPr>
      <w:r w:rsidRPr="00E56D3B">
        <w:rPr>
          <w:rFonts w:hAnsi="Times New Roman" w:ascii="Times New Roman"/>
          <w:szCs w:val="24"/>
        </w:rPr>
        <w:t>NAZOČNI OD STRANE SUDA:</w:t>
      </w:r>
    </w:p>
    <w:p w:rsidRDefault="005458D2" w:rsidR="005458D2" w:rsidRPr="00E56D3B">
      <w:pPr>
        <w:jc w:val="both"/>
        <w:rPr>
          <w:rFonts w:hAnsi="Times New Roman" w:ascii="Times New Roman"/>
          <w:szCs w:val="24"/>
        </w:rPr>
      </w:pPr>
      <w:r w:rsidRPr="00E56D3B">
        <w:rPr>
          <w:rFonts w:hAnsi="Times New Roman" w:ascii="Times New Roman"/>
          <w:szCs w:val="24"/>
        </w:rPr>
        <w:t>Sudac: Ksenija Flack-Makitan</w:t>
      </w:r>
    </w:p>
    <w:p w:rsidRDefault="00605E51" w:rsidR="00605E51" w:rsidRPr="00E56D3B">
      <w:pPr>
        <w:jc w:val="both"/>
        <w:rPr>
          <w:rFonts w:hAnsi="Times New Roman" w:ascii="Times New Roman"/>
          <w:szCs w:val="24"/>
        </w:rPr>
      </w:pPr>
    </w:p>
    <w:p w:rsidRDefault="005458D2" w:rsidR="005458D2" w:rsidRPr="00E56D3B">
      <w:pPr>
        <w:jc w:val="both"/>
        <w:rPr>
          <w:rFonts w:hAnsi="Times New Roman" w:ascii="Times New Roman"/>
          <w:szCs w:val="24"/>
        </w:rPr>
      </w:pPr>
      <w:r w:rsidRPr="00E56D3B">
        <w:rPr>
          <w:rFonts w:hAnsi="Times New Roman" w:ascii="Times New Roman"/>
          <w:szCs w:val="24"/>
        </w:rPr>
        <w:t xml:space="preserve">Zapisničar: </w:t>
      </w:r>
      <w:r w:rsidR="00D045B4" w:rsidRPr="00E56D3B">
        <w:rPr>
          <w:rFonts w:hAnsi="Times New Roman" w:ascii="Times New Roman"/>
          <w:szCs w:val="24"/>
        </w:rPr>
        <w:t>Lea Rogina</w:t>
      </w:r>
    </w:p>
    <w:p w:rsidRDefault="005458D2" w:rsidR="005458D2" w:rsidRPr="00E56D3B">
      <w:pPr>
        <w:pStyle w:val="Naslov1"/>
        <w:rPr>
          <w:rFonts w:hAnsi="Times New Roman" w:ascii="Times New Roman"/>
          <w:b w:val="false"/>
          <w:sz w:val="24"/>
          <w:szCs w:val="24"/>
        </w:rPr>
      </w:pPr>
      <w:r w:rsidRPr="00E56D3B">
        <w:rPr>
          <w:rFonts w:hAnsi="Times New Roman" w:ascii="Times New Roman"/>
          <w:b w:val="false"/>
          <w:sz w:val="24"/>
          <w:szCs w:val="24"/>
        </w:rPr>
        <w:t xml:space="preserve">Početak u </w:t>
      </w:r>
      <w:r w:rsidR="00994C3A">
        <w:rPr>
          <w:rFonts w:hAnsi="Times New Roman" w:ascii="Times New Roman"/>
          <w:b w:val="false"/>
          <w:sz w:val="24"/>
          <w:szCs w:val="24"/>
        </w:rPr>
        <w:t>13,00</w:t>
      </w:r>
      <w:r w:rsidR="00BE0815">
        <w:rPr>
          <w:rFonts w:hAnsi="Times New Roman" w:ascii="Times New Roman"/>
          <w:b w:val="false"/>
          <w:sz w:val="24"/>
          <w:szCs w:val="24"/>
        </w:rPr>
        <w:t xml:space="preserve"> </w:t>
      </w:r>
      <w:r w:rsidR="004A6F9A" w:rsidRPr="00E56D3B">
        <w:rPr>
          <w:rFonts w:hAnsi="Times New Roman" w:ascii="Times New Roman"/>
          <w:b w:val="false"/>
          <w:sz w:val="24"/>
          <w:szCs w:val="24"/>
        </w:rPr>
        <w:t>sati</w:t>
      </w:r>
      <w:r w:rsidR="00105C03" w:rsidRPr="00E56D3B">
        <w:rPr>
          <w:rFonts w:hAnsi="Times New Roman" w:ascii="Times New Roman"/>
          <w:b w:val="false"/>
          <w:sz w:val="24"/>
          <w:szCs w:val="24"/>
        </w:rPr>
        <w:t>.</w:t>
      </w:r>
    </w:p>
    <w:p w:rsidRDefault="005458D2" w:rsidR="005458D2" w:rsidRPr="00E56D3B">
      <w:pPr>
        <w:rPr>
          <w:rFonts w:hAnsi="Times New Roman" w:ascii="Times New Roman"/>
          <w:szCs w:val="24"/>
        </w:rPr>
      </w:pPr>
    </w:p>
    <w:p w:rsidRDefault="00846064" w:rsidR="00846064" w:rsidRPr="00E56D3B">
      <w:pPr>
        <w:rPr>
          <w:rFonts w:hAnsi="Times New Roman" w:ascii="Times New Roman"/>
          <w:szCs w:val="24"/>
        </w:rPr>
      </w:pPr>
    </w:p>
    <w:p w:rsidRDefault="006C63D6" w:rsidP="006C63D6" w:rsidR="00D22108" w:rsidRPr="00E56D3B">
      <w:pPr>
        <w:pStyle w:val="Tijeloteksta"/>
        <w:ind w:firstLine="720"/>
        <w:jc w:val="both"/>
        <w:rPr>
          <w:rFonts w:hAnsi="Times New Roman" w:ascii="Times New Roman"/>
          <w:sz w:val="24"/>
          <w:szCs w:val="24"/>
        </w:rPr>
      </w:pPr>
      <w:r w:rsidRPr="00E56D3B">
        <w:rPr>
          <w:rFonts w:hAnsi="Times New Roman" w:ascii="Times New Roman"/>
          <w:sz w:val="24"/>
          <w:szCs w:val="24"/>
        </w:rPr>
        <w:t>Konstatira se da su</w:t>
      </w:r>
      <w:r w:rsidR="00637964" w:rsidRPr="00E56D3B">
        <w:rPr>
          <w:rFonts w:hAnsi="Times New Roman" w:ascii="Times New Roman"/>
          <w:sz w:val="24"/>
          <w:szCs w:val="24"/>
        </w:rPr>
        <w:t xml:space="preserve"> na </w:t>
      </w:r>
      <w:r w:rsidR="004C3377" w:rsidRPr="00E56D3B">
        <w:rPr>
          <w:rFonts w:hAnsi="Times New Roman" w:ascii="Times New Roman"/>
          <w:sz w:val="24"/>
          <w:szCs w:val="24"/>
        </w:rPr>
        <w:t>današnju javnu dražbu</w:t>
      </w:r>
      <w:r w:rsidR="000E1558" w:rsidRPr="00E56D3B">
        <w:rPr>
          <w:rFonts w:hAnsi="Times New Roman" w:ascii="Times New Roman"/>
          <w:sz w:val="24"/>
          <w:szCs w:val="24"/>
        </w:rPr>
        <w:t xml:space="preserve"> </w:t>
      </w:r>
      <w:r w:rsidRPr="00E56D3B">
        <w:rPr>
          <w:rFonts w:hAnsi="Times New Roman" w:ascii="Times New Roman"/>
          <w:sz w:val="24"/>
          <w:szCs w:val="24"/>
        </w:rPr>
        <w:t xml:space="preserve">pristupili stečajni upravitelj Tomislav Đuričin, </w:t>
      </w:r>
      <w:r w:rsidR="00835153">
        <w:rPr>
          <w:rFonts w:hAnsi="Times New Roman" w:ascii="Times New Roman"/>
          <w:sz w:val="24"/>
          <w:szCs w:val="24"/>
        </w:rPr>
        <w:t>zamjenik</w:t>
      </w:r>
      <w:r w:rsidR="00D22108" w:rsidRPr="00E56D3B">
        <w:rPr>
          <w:rFonts w:hAnsi="Times New Roman" w:ascii="Times New Roman"/>
          <w:sz w:val="24"/>
          <w:szCs w:val="24"/>
        </w:rPr>
        <w:t xml:space="preserve"> Županijskog državnog odvjetnika u Varaždinu, Gra</w:t>
      </w:r>
      <w:r w:rsidR="00351366" w:rsidRPr="00E56D3B">
        <w:rPr>
          <w:rFonts w:hAnsi="Times New Roman" w:ascii="Times New Roman"/>
          <w:sz w:val="24"/>
          <w:szCs w:val="24"/>
        </w:rPr>
        <w:t xml:space="preserve">đansko-upravni odjel, </w:t>
      </w:r>
      <w:r w:rsidR="00835153">
        <w:rPr>
          <w:rFonts w:hAnsi="Times New Roman" w:ascii="Times New Roman"/>
          <w:sz w:val="24"/>
          <w:szCs w:val="24"/>
        </w:rPr>
        <w:t>Tomo Božić.</w:t>
      </w:r>
    </w:p>
    <w:p w:rsidRDefault="00E56D3B" w:rsidP="00E56D3B" w:rsidR="00E56D3B" w:rsidRPr="00E56D3B">
      <w:pPr>
        <w:pStyle w:val="Tijeloteksta"/>
        <w:rPr>
          <w:rFonts w:hAnsi="Times New Roman" w:ascii="Times New Roman"/>
          <w:sz w:val="24"/>
          <w:szCs w:val="24"/>
        </w:rPr>
      </w:pPr>
    </w:p>
    <w:p w:rsidRDefault="00E56D3B" w:rsidP="00835153" w:rsidR="00835153">
      <w:pPr>
        <w:pStyle w:val="Tijeloteksta"/>
        <w:jc w:val="both"/>
        <w:rPr>
          <w:rFonts w:hAnsi="Times New Roman" w:ascii="Times New Roman"/>
          <w:sz w:val="24"/>
          <w:szCs w:val="24"/>
        </w:rPr>
      </w:pPr>
      <w:r w:rsidRPr="00E56D3B">
        <w:rPr>
          <w:rFonts w:hAnsi="Times New Roman" w:ascii="Times New Roman"/>
          <w:sz w:val="24"/>
          <w:szCs w:val="24"/>
        </w:rPr>
        <w:tab/>
        <w:t xml:space="preserve">Stečajni upravitelj </w:t>
      </w:r>
      <w:r w:rsidR="000D145E" w:rsidRPr="00E56D3B">
        <w:rPr>
          <w:rFonts w:hAnsi="Times New Roman" w:ascii="Times New Roman"/>
          <w:sz w:val="24"/>
          <w:szCs w:val="24"/>
        </w:rPr>
        <w:t xml:space="preserve">nakon toga predlaže </w:t>
      </w:r>
      <w:r w:rsidR="00835153">
        <w:rPr>
          <w:rFonts w:hAnsi="Times New Roman" w:ascii="Times New Roman"/>
          <w:sz w:val="24"/>
          <w:szCs w:val="24"/>
        </w:rPr>
        <w:t>da se cijena ne smanjenje za ostale neprodane nekretnine, nakon čega sudac konstatira da se radi o 19.-toj dražbi koja je neuspješna, te stečajni upravitelj izjavljuje na pitanje suca da li je uopće pokazivan interes od strane bilo koga za kupnju te nekretnine pa isti izjavljuje da takvog interesa nije bilo.</w:t>
      </w:r>
    </w:p>
    <w:p w:rsidRDefault="00835153" w:rsidP="00835153" w:rsidR="00835153">
      <w:pPr>
        <w:pStyle w:val="Tijeloteksta"/>
        <w:jc w:val="both"/>
        <w:rPr>
          <w:rFonts w:hAnsi="Times New Roman" w:ascii="Times New Roman"/>
          <w:sz w:val="24"/>
          <w:szCs w:val="24"/>
        </w:rPr>
      </w:pPr>
    </w:p>
    <w:p w:rsidRDefault="00835153" w:rsidP="00835153" w:rsidR="004A2559" w:rsidRPr="00DF0ADE">
      <w:pPr>
        <w:pStyle w:val="Tijeloteksta"/>
        <w:ind w:firstLine="720"/>
        <w:rPr>
          <w:rFonts w:hAnsi="Times New Roman" w:ascii="Times New Roman"/>
          <w:sz w:val="24"/>
          <w:szCs w:val="24"/>
        </w:rPr>
      </w:pPr>
      <w:r>
        <w:rPr>
          <w:rFonts w:hAnsi="Times New Roman" w:ascii="Times New Roman"/>
          <w:sz w:val="24"/>
          <w:szCs w:val="24"/>
        </w:rPr>
        <w:t>Sud</w:t>
      </w:r>
      <w:r w:rsidR="000D145E" w:rsidRPr="00E56D3B">
        <w:rPr>
          <w:rFonts w:hAnsi="Times New Roman" w:ascii="Times New Roman"/>
          <w:sz w:val="24"/>
          <w:szCs w:val="24"/>
        </w:rPr>
        <w:t xml:space="preserve"> donosi sljedeći</w:t>
      </w:r>
    </w:p>
    <w:p w:rsidRDefault="009B493E" w:rsidP="000D145E" w:rsidR="009B493E" w:rsidRPr="00E56D3B">
      <w:pPr>
        <w:jc w:val="both"/>
        <w:rPr>
          <w:rFonts w:hAnsi="Times New Roman" w:ascii="Times New Roman"/>
          <w:szCs w:val="24"/>
        </w:rPr>
      </w:pPr>
    </w:p>
    <w:p w:rsidRDefault="000D145E" w:rsidP="000D145E" w:rsidR="000D145E" w:rsidRPr="00E56D3B">
      <w:pPr>
        <w:jc w:val="center"/>
        <w:rPr>
          <w:rFonts w:hAnsi="Times New Roman" w:ascii="Times New Roman"/>
          <w:szCs w:val="24"/>
        </w:rPr>
      </w:pPr>
      <w:r w:rsidRPr="00E56D3B">
        <w:rPr>
          <w:rFonts w:hAnsi="Times New Roman" w:ascii="Times New Roman"/>
          <w:szCs w:val="24"/>
        </w:rPr>
        <w:t>ZAKLJUČAK</w:t>
      </w:r>
    </w:p>
    <w:p w:rsidRDefault="00FA3E46" w:rsidP="00846064" w:rsidR="00FA3E46" w:rsidRPr="00E56D3B">
      <w:pPr>
        <w:jc w:val="both"/>
        <w:rPr>
          <w:rFonts w:hAnsi="Times New Roman" w:ascii="Times New Roman"/>
          <w:szCs w:val="24"/>
        </w:rPr>
      </w:pPr>
    </w:p>
    <w:p w:rsidRDefault="00846064" w:rsidP="007B0BBE" w:rsidR="00846064" w:rsidRPr="00E56D3B">
      <w:pPr>
        <w:rPr>
          <w:rFonts w:hAnsi="Times New Roman" w:ascii="Times New Roman"/>
          <w:szCs w:val="24"/>
        </w:rPr>
      </w:pPr>
    </w:p>
    <w:p w:rsidRDefault="00846064" w:rsidP="00E56D3B" w:rsidR="006C63D6" w:rsidRPr="00395832">
      <w:pPr>
        <w:pStyle w:val="Odlomakpopisa"/>
        <w:widowControl/>
        <w:numPr>
          <w:ilvl w:val="0"/>
          <w:numId w:val="27"/>
        </w:numPr>
        <w:spacing w:after="200"/>
        <w:contextualSpacing/>
        <w:jc w:val="both"/>
        <w:rPr>
          <w:rFonts w:hAnsi="Times New Roman" w:ascii="Times New Roman"/>
          <w:szCs w:val="24"/>
        </w:rPr>
      </w:pPr>
      <w:r w:rsidRPr="00E56D3B">
        <w:rPr>
          <w:rFonts w:hAnsi="Times New Roman" w:ascii="Times New Roman"/>
          <w:szCs w:val="24"/>
        </w:rPr>
        <w:t>Određuje se  usmena javna dražba za prodaju nekretnina  stečajnog dužnika LADIĆ-WERNER d.o.o. u stečaju, Varaždin, Cehovska 17, i to:</w:t>
      </w:r>
    </w:p>
    <w:p w:rsidRDefault="00835153" w:rsidP="00835153" w:rsidR="00835153" w:rsidRPr="00835153">
      <w:pPr>
        <w:jc w:val="both"/>
        <w:rPr>
          <w:rFonts w:hAnsi="Times New Roman" w:ascii="Times New Roman"/>
          <w:szCs w:val="24"/>
        </w:rPr>
      </w:pPr>
      <w:r w:rsidRPr="00835153">
        <w:rPr>
          <w:rFonts w:hAnsi="Times New Roman" w:ascii="Times New Roman"/>
          <w:szCs w:val="24"/>
        </w:rPr>
        <w:t>1.</w:t>
      </w:r>
      <w:r w:rsidRPr="00835153">
        <w:rPr>
          <w:rFonts w:hAnsi="Times New Roman" w:ascii="Times New Roman"/>
          <w:szCs w:val="24"/>
        </w:rPr>
        <w:tab/>
        <w:t>nekretnine upisane u zemljišnim knjigama  Op</w:t>
      </w:r>
      <w:r w:rsidRPr="00835153">
        <w:rPr>
          <w:rFonts w:hAnsi="Times New Roman" w:ascii="Times New Roman" w:hint="eastAsia"/>
          <w:szCs w:val="24"/>
        </w:rPr>
        <w:t>ć</w:t>
      </w:r>
      <w:r w:rsidRPr="00835153">
        <w:rPr>
          <w:rFonts w:hAnsi="Times New Roman" w:ascii="Times New Roman"/>
          <w:szCs w:val="24"/>
        </w:rPr>
        <w:t>inskog suda u Varaždinu i to:</w:t>
      </w:r>
    </w:p>
    <w:p w:rsidRDefault="00835153" w:rsidP="00835153" w:rsidR="00835153" w:rsidRPr="00835153">
      <w:pPr>
        <w:jc w:val="both"/>
        <w:rPr>
          <w:rFonts w:hAnsi="Times New Roman" w:ascii="Times New Roman"/>
          <w:szCs w:val="24"/>
        </w:rPr>
      </w:pPr>
      <w:r w:rsidRPr="00835153">
        <w:rPr>
          <w:rFonts w:hAnsi="Times New Roman" w:ascii="Times New Roman"/>
          <w:szCs w:val="24"/>
        </w:rPr>
        <w:t>a.</w:t>
      </w:r>
      <w:r w:rsidRPr="00835153">
        <w:rPr>
          <w:rFonts w:hAnsi="Times New Roman" w:ascii="Times New Roman"/>
          <w:szCs w:val="24"/>
        </w:rPr>
        <w:tab/>
        <w:t xml:space="preserve">nekretnina </w:t>
      </w:r>
      <w:r w:rsidRPr="00835153">
        <w:rPr>
          <w:rFonts w:hAnsi="Times New Roman" w:ascii="Times New Roman" w:hint="eastAsia"/>
          <w:szCs w:val="24"/>
        </w:rPr>
        <w:t>č</w:t>
      </w:r>
      <w:r w:rsidRPr="00835153">
        <w:rPr>
          <w:rFonts w:hAnsi="Times New Roman" w:ascii="Times New Roman"/>
          <w:szCs w:val="24"/>
        </w:rPr>
        <w:t>kbr. 358/1 oranica Štuk sa 939 m2, upisana u z.k. uložak 1096 k.o. Jalkovec,  po cijeni u iznosu od 32.250,95 kn,</w:t>
      </w:r>
    </w:p>
    <w:p w:rsidRDefault="00835153" w:rsidP="00835153" w:rsidR="00835153" w:rsidRPr="00835153">
      <w:pPr>
        <w:jc w:val="both"/>
        <w:rPr>
          <w:rFonts w:hAnsi="Times New Roman" w:ascii="Times New Roman"/>
          <w:szCs w:val="24"/>
        </w:rPr>
      </w:pPr>
      <w:r w:rsidRPr="00835153">
        <w:rPr>
          <w:rFonts w:hAnsi="Times New Roman" w:ascii="Times New Roman"/>
          <w:szCs w:val="24"/>
        </w:rPr>
        <w:t>b.</w:t>
      </w:r>
      <w:r w:rsidRPr="00835153">
        <w:rPr>
          <w:rFonts w:hAnsi="Times New Roman" w:ascii="Times New Roman"/>
          <w:szCs w:val="24"/>
        </w:rPr>
        <w:tab/>
        <w:t xml:space="preserve">nekretnina </w:t>
      </w:r>
      <w:r w:rsidRPr="00835153">
        <w:rPr>
          <w:rFonts w:hAnsi="Times New Roman" w:ascii="Times New Roman" w:hint="eastAsia"/>
          <w:szCs w:val="24"/>
        </w:rPr>
        <w:t>č</w:t>
      </w:r>
      <w:r w:rsidRPr="00835153">
        <w:rPr>
          <w:rFonts w:hAnsi="Times New Roman" w:ascii="Times New Roman"/>
          <w:szCs w:val="24"/>
        </w:rPr>
        <w:t>kbr. 359/1 oranica Štuk sa 2269 m2, upisana u z.k. uložak 1097 k.o. Jalkovec, po cijeni u iznosu od 77.930,95 kn,</w:t>
      </w:r>
    </w:p>
    <w:p w:rsidRDefault="00835153" w:rsidP="00835153" w:rsidR="00835153" w:rsidRPr="00835153">
      <w:pPr>
        <w:jc w:val="both"/>
        <w:rPr>
          <w:rFonts w:hAnsi="Times New Roman" w:ascii="Times New Roman"/>
          <w:szCs w:val="24"/>
        </w:rPr>
      </w:pPr>
      <w:r w:rsidRPr="00835153">
        <w:rPr>
          <w:rFonts w:hAnsi="Times New Roman" w:ascii="Times New Roman"/>
          <w:szCs w:val="24"/>
        </w:rPr>
        <w:t>c.</w:t>
      </w:r>
      <w:r w:rsidRPr="00835153">
        <w:rPr>
          <w:rFonts w:hAnsi="Times New Roman" w:ascii="Times New Roman"/>
          <w:szCs w:val="24"/>
        </w:rPr>
        <w:tab/>
        <w:t xml:space="preserve">nekretnina </w:t>
      </w:r>
      <w:r w:rsidRPr="00835153">
        <w:rPr>
          <w:rFonts w:hAnsi="Times New Roman" w:ascii="Times New Roman" w:hint="eastAsia"/>
          <w:szCs w:val="24"/>
        </w:rPr>
        <w:t>č</w:t>
      </w:r>
      <w:r w:rsidRPr="00835153">
        <w:rPr>
          <w:rFonts w:hAnsi="Times New Roman" w:ascii="Times New Roman"/>
          <w:szCs w:val="24"/>
        </w:rPr>
        <w:t>kbr. 361/1 oranica Štuk sa 1299 m2, upisana u z.k. uložak 1099 k.o. Jalkovec, po cijeni u iznosu od 44.615,38 kn,</w:t>
      </w:r>
    </w:p>
    <w:p w:rsidRDefault="00835153" w:rsidP="00835153" w:rsidR="00835153" w:rsidRPr="00835153">
      <w:pPr>
        <w:jc w:val="both"/>
        <w:rPr>
          <w:rFonts w:hAnsi="Times New Roman" w:ascii="Times New Roman"/>
          <w:szCs w:val="24"/>
        </w:rPr>
      </w:pPr>
      <w:r w:rsidRPr="00835153">
        <w:rPr>
          <w:rFonts w:hAnsi="Times New Roman" w:ascii="Times New Roman"/>
          <w:szCs w:val="24"/>
        </w:rPr>
        <w:t>d.</w:t>
      </w:r>
      <w:r w:rsidRPr="00835153">
        <w:rPr>
          <w:rFonts w:hAnsi="Times New Roman" w:ascii="Times New Roman"/>
          <w:szCs w:val="24"/>
        </w:rPr>
        <w:tab/>
        <w:t xml:space="preserve">nekretnina </w:t>
      </w:r>
      <w:r w:rsidRPr="00835153">
        <w:rPr>
          <w:rFonts w:hAnsi="Times New Roman" w:ascii="Times New Roman" w:hint="eastAsia"/>
          <w:szCs w:val="24"/>
        </w:rPr>
        <w:t>č</w:t>
      </w:r>
      <w:r w:rsidRPr="00835153">
        <w:rPr>
          <w:rFonts w:hAnsi="Times New Roman" w:ascii="Times New Roman"/>
          <w:szCs w:val="24"/>
        </w:rPr>
        <w:t xml:space="preserve">kbr. 362/1 oranica Štuk sa 1665 m2, upisana u z.k. uložak 1100 k.o. Jalkovec, po cijeni u iznosu od  57.186,00 kn, </w:t>
      </w:r>
    </w:p>
    <w:p w:rsidRDefault="00835153" w:rsidP="00835153" w:rsidR="00835153" w:rsidRPr="00835153">
      <w:pPr>
        <w:jc w:val="both"/>
        <w:rPr>
          <w:rFonts w:hAnsi="Times New Roman" w:ascii="Times New Roman"/>
          <w:szCs w:val="24"/>
        </w:rPr>
      </w:pPr>
      <w:r w:rsidRPr="00835153">
        <w:rPr>
          <w:rFonts w:hAnsi="Times New Roman" w:ascii="Times New Roman"/>
          <w:szCs w:val="24"/>
        </w:rPr>
        <w:t>e.</w:t>
      </w:r>
      <w:r w:rsidRPr="00835153">
        <w:rPr>
          <w:rFonts w:hAnsi="Times New Roman" w:ascii="Times New Roman"/>
          <w:szCs w:val="24"/>
        </w:rPr>
        <w:tab/>
        <w:t xml:space="preserve">nekretnina </w:t>
      </w:r>
      <w:r w:rsidRPr="00835153">
        <w:rPr>
          <w:rFonts w:hAnsi="Times New Roman" w:ascii="Times New Roman" w:hint="eastAsia"/>
          <w:szCs w:val="24"/>
        </w:rPr>
        <w:t>č</w:t>
      </w:r>
      <w:r w:rsidRPr="00835153">
        <w:rPr>
          <w:rFonts w:hAnsi="Times New Roman" w:ascii="Times New Roman"/>
          <w:szCs w:val="24"/>
        </w:rPr>
        <w:t>kbr. 363/1 oranica Štuk sa 1640 m2, upisana u z.k. uložak 1101 k.o. Jalkovec, po cijeni u iznosu od 56.327,35 kn,</w:t>
      </w:r>
    </w:p>
    <w:p w:rsidRDefault="00835153" w:rsidP="00835153" w:rsidR="00835153" w:rsidRPr="00835153">
      <w:pPr>
        <w:jc w:val="both"/>
        <w:rPr>
          <w:rFonts w:hAnsi="Times New Roman" w:ascii="Times New Roman"/>
          <w:szCs w:val="24"/>
        </w:rPr>
      </w:pPr>
      <w:r w:rsidRPr="00835153">
        <w:rPr>
          <w:rFonts w:hAnsi="Times New Roman" w:ascii="Times New Roman"/>
          <w:szCs w:val="24"/>
        </w:rPr>
        <w:t>f.</w:t>
      </w:r>
      <w:r w:rsidRPr="00835153">
        <w:rPr>
          <w:rFonts w:hAnsi="Times New Roman" w:ascii="Times New Roman"/>
          <w:szCs w:val="24"/>
        </w:rPr>
        <w:tab/>
        <w:t xml:space="preserve">nekretnina </w:t>
      </w:r>
      <w:r w:rsidRPr="00835153">
        <w:rPr>
          <w:rFonts w:hAnsi="Times New Roman" w:ascii="Times New Roman" w:hint="eastAsia"/>
          <w:szCs w:val="24"/>
        </w:rPr>
        <w:t>č</w:t>
      </w:r>
      <w:r w:rsidRPr="00835153">
        <w:rPr>
          <w:rFonts w:hAnsi="Times New Roman" w:ascii="Times New Roman"/>
          <w:szCs w:val="24"/>
        </w:rPr>
        <w:t>kbr. 364/1 oranica Štuk sa 1674 m2, upisana u z.k. uložak 1102 k.o. Jalkovec, po cijeni u iznosu od 57.495,11 kn,</w:t>
      </w:r>
    </w:p>
    <w:p w:rsidRDefault="00835153" w:rsidP="00835153" w:rsidR="00835153" w:rsidRPr="00835153">
      <w:pPr>
        <w:jc w:val="both"/>
        <w:rPr>
          <w:rFonts w:hAnsi="Times New Roman" w:ascii="Times New Roman"/>
          <w:szCs w:val="24"/>
        </w:rPr>
      </w:pPr>
      <w:r w:rsidRPr="00835153">
        <w:rPr>
          <w:rFonts w:hAnsi="Times New Roman" w:ascii="Times New Roman"/>
          <w:szCs w:val="24"/>
        </w:rPr>
        <w:t>g.</w:t>
      </w:r>
      <w:r w:rsidRPr="00835153">
        <w:rPr>
          <w:rFonts w:hAnsi="Times New Roman" w:ascii="Times New Roman"/>
          <w:szCs w:val="24"/>
        </w:rPr>
        <w:tab/>
        <w:t xml:space="preserve">nekretnina </w:t>
      </w:r>
      <w:r w:rsidRPr="00835153">
        <w:rPr>
          <w:rFonts w:hAnsi="Times New Roman" w:ascii="Times New Roman" w:hint="eastAsia"/>
          <w:szCs w:val="24"/>
        </w:rPr>
        <w:t>č</w:t>
      </w:r>
      <w:r w:rsidRPr="00835153">
        <w:rPr>
          <w:rFonts w:hAnsi="Times New Roman" w:ascii="Times New Roman"/>
          <w:szCs w:val="24"/>
        </w:rPr>
        <w:t xml:space="preserve">kbr. 365/1 oranica Štuk sa 1928 m2, upisana u z.k. uložak 1098 k.o. Jalkovec, </w:t>
      </w:r>
      <w:r w:rsidRPr="00835153">
        <w:rPr>
          <w:rFonts w:hAnsi="Times New Roman" w:ascii="Times New Roman"/>
          <w:szCs w:val="24"/>
        </w:rPr>
        <w:lastRenderedPageBreak/>
        <w:t>po cijeni u iznosu od 66.218,98 kn,</w:t>
      </w:r>
    </w:p>
    <w:p w:rsidRDefault="00835153" w:rsidP="00835153" w:rsidR="00835153" w:rsidRPr="00835153">
      <w:pPr>
        <w:jc w:val="both"/>
        <w:rPr>
          <w:rFonts w:hAnsi="Times New Roman" w:ascii="Times New Roman"/>
          <w:szCs w:val="24"/>
        </w:rPr>
      </w:pPr>
      <w:r w:rsidRPr="00835153">
        <w:rPr>
          <w:rFonts w:hAnsi="Times New Roman" w:ascii="Times New Roman"/>
          <w:szCs w:val="24"/>
        </w:rPr>
        <w:t>h.</w:t>
      </w:r>
      <w:r w:rsidRPr="00835153">
        <w:rPr>
          <w:rFonts w:hAnsi="Times New Roman" w:ascii="Times New Roman"/>
          <w:szCs w:val="24"/>
        </w:rPr>
        <w:tab/>
        <w:t xml:space="preserve">nekretnina </w:t>
      </w:r>
      <w:r w:rsidRPr="00835153">
        <w:rPr>
          <w:rFonts w:hAnsi="Times New Roman" w:ascii="Times New Roman" w:hint="eastAsia"/>
          <w:szCs w:val="24"/>
        </w:rPr>
        <w:t>č</w:t>
      </w:r>
      <w:r w:rsidRPr="00835153">
        <w:rPr>
          <w:rFonts w:hAnsi="Times New Roman" w:ascii="Times New Roman"/>
          <w:szCs w:val="24"/>
        </w:rPr>
        <w:t>kbr. 350/1 oranica Štuk sa 26 m2, upisana u z.k. uložak 1107 k.o. Jalkovec,  po cijeni u iznosu od 892,99 kn,</w:t>
      </w:r>
    </w:p>
    <w:p w:rsidRDefault="00835153" w:rsidP="00835153" w:rsidR="00835153" w:rsidRPr="00835153">
      <w:pPr>
        <w:jc w:val="both"/>
        <w:rPr>
          <w:rFonts w:hAnsi="Times New Roman" w:ascii="Times New Roman"/>
          <w:szCs w:val="24"/>
        </w:rPr>
      </w:pPr>
      <w:r w:rsidRPr="00835153">
        <w:rPr>
          <w:rFonts w:hAnsi="Times New Roman" w:ascii="Times New Roman"/>
          <w:szCs w:val="24"/>
        </w:rPr>
        <w:t>i.</w:t>
      </w:r>
      <w:r w:rsidRPr="00835153">
        <w:rPr>
          <w:rFonts w:hAnsi="Times New Roman" w:ascii="Times New Roman"/>
          <w:szCs w:val="24"/>
        </w:rPr>
        <w:tab/>
        <w:t xml:space="preserve">nekretnina </w:t>
      </w:r>
      <w:r w:rsidRPr="00835153">
        <w:rPr>
          <w:rFonts w:hAnsi="Times New Roman" w:ascii="Times New Roman" w:hint="eastAsia"/>
          <w:szCs w:val="24"/>
        </w:rPr>
        <w:t>č</w:t>
      </w:r>
      <w:r w:rsidRPr="00835153">
        <w:rPr>
          <w:rFonts w:hAnsi="Times New Roman" w:ascii="Times New Roman"/>
          <w:szCs w:val="24"/>
        </w:rPr>
        <w:t xml:space="preserve">kbr. 351/1 oranica Štuk sa 183 m2, upisana u z.k. uložak 1108 k.o. Jalkovec,  po cijeni u iznosu od 6.285,31 kn, </w:t>
      </w:r>
    </w:p>
    <w:p w:rsidRDefault="00835153" w:rsidP="00835153" w:rsidR="00835153" w:rsidRPr="00835153">
      <w:pPr>
        <w:jc w:val="both"/>
        <w:rPr>
          <w:rFonts w:hAnsi="Times New Roman" w:ascii="Times New Roman"/>
          <w:szCs w:val="24"/>
        </w:rPr>
      </w:pPr>
      <w:r w:rsidRPr="00835153">
        <w:rPr>
          <w:rFonts w:hAnsi="Times New Roman" w:ascii="Times New Roman"/>
          <w:szCs w:val="24"/>
        </w:rPr>
        <w:t>j.</w:t>
      </w:r>
      <w:r w:rsidRPr="00835153">
        <w:rPr>
          <w:rFonts w:hAnsi="Times New Roman" w:ascii="Times New Roman"/>
          <w:szCs w:val="24"/>
        </w:rPr>
        <w:tab/>
        <w:t xml:space="preserve">nekretnina </w:t>
      </w:r>
      <w:r w:rsidRPr="00835153">
        <w:rPr>
          <w:rFonts w:hAnsi="Times New Roman" w:ascii="Times New Roman" w:hint="eastAsia"/>
          <w:szCs w:val="24"/>
        </w:rPr>
        <w:t>č</w:t>
      </w:r>
      <w:r w:rsidRPr="00835153">
        <w:rPr>
          <w:rFonts w:hAnsi="Times New Roman" w:ascii="Times New Roman"/>
          <w:szCs w:val="24"/>
        </w:rPr>
        <w:t>kbr. 352/1 oranica Štuk sa 296 m2, upisana u z.k. uložak 1109 k.o. Jalkovec,  po cijeni u iznosu od 10.166,40 kn,</w:t>
      </w:r>
    </w:p>
    <w:p w:rsidRDefault="00835153" w:rsidP="00835153" w:rsidR="00835153" w:rsidRPr="00835153">
      <w:pPr>
        <w:jc w:val="both"/>
        <w:rPr>
          <w:rFonts w:hAnsi="Times New Roman" w:ascii="Times New Roman"/>
          <w:szCs w:val="24"/>
        </w:rPr>
      </w:pPr>
      <w:r w:rsidRPr="00835153">
        <w:rPr>
          <w:rFonts w:hAnsi="Times New Roman" w:ascii="Times New Roman"/>
          <w:szCs w:val="24"/>
        </w:rPr>
        <w:t>k.</w:t>
      </w:r>
      <w:r w:rsidRPr="00835153">
        <w:rPr>
          <w:rFonts w:hAnsi="Times New Roman" w:ascii="Times New Roman"/>
          <w:szCs w:val="24"/>
        </w:rPr>
        <w:tab/>
        <w:t xml:space="preserve">nekretnina </w:t>
      </w:r>
      <w:r w:rsidRPr="00835153">
        <w:rPr>
          <w:rFonts w:hAnsi="Times New Roman" w:ascii="Times New Roman" w:hint="eastAsia"/>
          <w:szCs w:val="24"/>
        </w:rPr>
        <w:t>č</w:t>
      </w:r>
      <w:r w:rsidRPr="00835153">
        <w:rPr>
          <w:rFonts w:hAnsi="Times New Roman" w:ascii="Times New Roman"/>
          <w:szCs w:val="24"/>
        </w:rPr>
        <w:t xml:space="preserve">kbr. 353/1 oranica Štuk sa 361 m2, upisana u z.k. uložak 1110 k.o. Jalkovec,  po cijeni u iznosu od 12.398,89 kn, </w:t>
      </w:r>
    </w:p>
    <w:p w:rsidRDefault="00835153" w:rsidP="00835153" w:rsidR="00835153" w:rsidRPr="00835153">
      <w:pPr>
        <w:jc w:val="both"/>
        <w:rPr>
          <w:rFonts w:hAnsi="Times New Roman" w:ascii="Times New Roman"/>
          <w:szCs w:val="24"/>
        </w:rPr>
      </w:pPr>
      <w:r w:rsidRPr="00835153">
        <w:rPr>
          <w:rFonts w:hAnsi="Times New Roman" w:ascii="Times New Roman"/>
          <w:szCs w:val="24"/>
        </w:rPr>
        <w:t>l.</w:t>
      </w:r>
      <w:r w:rsidRPr="00835153">
        <w:rPr>
          <w:rFonts w:hAnsi="Times New Roman" w:ascii="Times New Roman"/>
          <w:szCs w:val="24"/>
        </w:rPr>
        <w:tab/>
        <w:t xml:space="preserve">nekretnina </w:t>
      </w:r>
      <w:r w:rsidRPr="00835153">
        <w:rPr>
          <w:rFonts w:hAnsi="Times New Roman" w:ascii="Times New Roman" w:hint="eastAsia"/>
          <w:szCs w:val="24"/>
        </w:rPr>
        <w:t>č</w:t>
      </w:r>
      <w:r w:rsidRPr="00835153">
        <w:rPr>
          <w:rFonts w:hAnsi="Times New Roman" w:ascii="Times New Roman"/>
          <w:szCs w:val="24"/>
        </w:rPr>
        <w:t xml:space="preserve">kbr. 354/1 oranica Štuk sa 540 m2, upisana u z.k. uložak 1111 k.o. Jalkovec,  po cijeni u iznosu od 18.546,81 kn, </w:t>
      </w:r>
    </w:p>
    <w:p w:rsidRDefault="00835153" w:rsidP="00835153" w:rsidR="00835153" w:rsidRPr="00835153">
      <w:pPr>
        <w:jc w:val="both"/>
        <w:rPr>
          <w:rFonts w:hAnsi="Times New Roman" w:ascii="Times New Roman"/>
          <w:szCs w:val="24"/>
        </w:rPr>
      </w:pPr>
      <w:r w:rsidRPr="00835153">
        <w:rPr>
          <w:rFonts w:hAnsi="Times New Roman" w:ascii="Times New Roman"/>
          <w:szCs w:val="24"/>
        </w:rPr>
        <w:t>m.</w:t>
      </w:r>
      <w:r w:rsidRPr="00835153">
        <w:rPr>
          <w:rFonts w:hAnsi="Times New Roman" w:ascii="Times New Roman"/>
          <w:szCs w:val="24"/>
        </w:rPr>
        <w:tab/>
        <w:t xml:space="preserve">nekretnina </w:t>
      </w:r>
      <w:r w:rsidRPr="00835153">
        <w:rPr>
          <w:rFonts w:hAnsi="Times New Roman" w:ascii="Times New Roman" w:hint="eastAsia"/>
          <w:szCs w:val="24"/>
        </w:rPr>
        <w:t>č</w:t>
      </w:r>
      <w:r w:rsidRPr="00835153">
        <w:rPr>
          <w:rFonts w:hAnsi="Times New Roman" w:ascii="Times New Roman"/>
          <w:szCs w:val="24"/>
        </w:rPr>
        <w:t xml:space="preserve">kbr. 355/1 oranica Štuk sa 658 m2, upisana u z.k. uložak 1112 k.o. Jalkovec,  po cijeni u iznosu od 22.599,63 kn, </w:t>
      </w:r>
    </w:p>
    <w:p w:rsidRDefault="00835153" w:rsidP="00835153" w:rsidR="00835153" w:rsidRPr="00835153">
      <w:pPr>
        <w:jc w:val="both"/>
        <w:rPr>
          <w:rFonts w:hAnsi="Times New Roman" w:ascii="Times New Roman"/>
          <w:szCs w:val="24"/>
        </w:rPr>
      </w:pPr>
      <w:r w:rsidRPr="00835153">
        <w:rPr>
          <w:rFonts w:hAnsi="Times New Roman" w:ascii="Times New Roman"/>
          <w:szCs w:val="24"/>
        </w:rPr>
        <w:t>n.</w:t>
      </w:r>
      <w:r w:rsidRPr="00835153">
        <w:rPr>
          <w:rFonts w:hAnsi="Times New Roman" w:ascii="Times New Roman"/>
          <w:szCs w:val="24"/>
        </w:rPr>
        <w:tab/>
        <w:t xml:space="preserve">nekretnina </w:t>
      </w:r>
      <w:r w:rsidRPr="00835153">
        <w:rPr>
          <w:rFonts w:hAnsi="Times New Roman" w:ascii="Times New Roman" w:hint="eastAsia"/>
          <w:szCs w:val="24"/>
        </w:rPr>
        <w:t>č</w:t>
      </w:r>
      <w:r w:rsidRPr="00835153">
        <w:rPr>
          <w:rFonts w:hAnsi="Times New Roman" w:ascii="Times New Roman"/>
          <w:szCs w:val="24"/>
        </w:rPr>
        <w:t xml:space="preserve">kbr. 356/1 oranica Štuk sa 757 m2, upisana u zk uložak 1113 k.o. Jalkovec,  po cijeni u iznosu od 25.999,88 kn, </w:t>
      </w:r>
    </w:p>
    <w:p w:rsidRDefault="00835153" w:rsidP="00835153" w:rsidR="00835153" w:rsidRPr="00835153">
      <w:pPr>
        <w:jc w:val="both"/>
        <w:rPr>
          <w:rFonts w:hAnsi="Times New Roman" w:ascii="Times New Roman"/>
          <w:szCs w:val="24"/>
        </w:rPr>
      </w:pPr>
      <w:r w:rsidRPr="00835153">
        <w:rPr>
          <w:rFonts w:hAnsi="Times New Roman" w:ascii="Times New Roman"/>
          <w:szCs w:val="24"/>
        </w:rPr>
        <w:t>o.</w:t>
      </w:r>
      <w:r w:rsidRPr="00835153">
        <w:rPr>
          <w:rFonts w:hAnsi="Times New Roman" w:ascii="Times New Roman"/>
          <w:szCs w:val="24"/>
        </w:rPr>
        <w:tab/>
        <w:t xml:space="preserve">nekretnina </w:t>
      </w:r>
      <w:r w:rsidRPr="00835153">
        <w:rPr>
          <w:rFonts w:hAnsi="Times New Roman" w:ascii="Times New Roman" w:hint="eastAsia"/>
          <w:szCs w:val="24"/>
        </w:rPr>
        <w:t>č</w:t>
      </w:r>
      <w:r w:rsidRPr="00835153">
        <w:rPr>
          <w:rFonts w:hAnsi="Times New Roman" w:ascii="Times New Roman"/>
          <w:szCs w:val="24"/>
        </w:rPr>
        <w:t>kbr. 357/1 oranica Štuk sa 923 m2, upisana u z.k. uložak 1106 k.o. Jalkovec, po cijeni u iznosu od 31.701,31 kn.</w:t>
      </w:r>
    </w:p>
    <w:p w:rsidRDefault="00E56D3B" w:rsidP="00E56D3B" w:rsidR="00E56D3B">
      <w:pPr>
        <w:widowControl/>
        <w:jc w:val="both"/>
        <w:rPr>
          <w:rFonts w:hAnsi="Times New Roman" w:ascii="Times New Roman"/>
          <w:szCs w:val="24"/>
        </w:rPr>
      </w:pPr>
    </w:p>
    <w:p w:rsidRDefault="00B676B1" w:rsidP="00E56D3B" w:rsidR="00B676B1" w:rsidRPr="00B676B1">
      <w:pPr>
        <w:widowControl/>
        <w:jc w:val="both"/>
        <w:rPr>
          <w:rFonts w:hAnsi="Times New Roman" w:ascii="Times New Roman"/>
          <w:b/>
          <w:szCs w:val="24"/>
        </w:rPr>
      </w:pPr>
      <w:r>
        <w:rPr>
          <w:rFonts w:hAnsi="Times New Roman" w:ascii="Times New Roman"/>
          <w:b/>
          <w:szCs w:val="24"/>
        </w:rPr>
        <w:t>Upozoravaju se potencijalni kupci da se na ove oglašene cijene obračunavaju pripadajući porezi.</w:t>
      </w:r>
    </w:p>
    <w:p w:rsidRDefault="00B676B1" w:rsidP="000D145E" w:rsidR="00B676B1" w:rsidRPr="00E56D3B">
      <w:pPr>
        <w:jc w:val="both"/>
        <w:rPr>
          <w:rFonts w:hAnsi="Times New Roman" w:ascii="Times New Roman"/>
          <w:szCs w:val="24"/>
        </w:rPr>
      </w:pPr>
    </w:p>
    <w:p w:rsidRDefault="00284A3B" w:rsidP="00F65513" w:rsidR="00284A3B" w:rsidRPr="00E56D3B">
      <w:pPr>
        <w:pStyle w:val="Odlomakpopisa"/>
        <w:numPr>
          <w:ilvl w:val="0"/>
          <w:numId w:val="27"/>
        </w:numPr>
        <w:jc w:val="both"/>
        <w:rPr>
          <w:rFonts w:hAnsi="Times New Roman" w:ascii="Times New Roman"/>
          <w:b/>
          <w:szCs w:val="24"/>
        </w:rPr>
      </w:pPr>
      <w:r w:rsidRPr="00E56D3B">
        <w:rPr>
          <w:rFonts w:hAnsi="Times New Roman" w:ascii="Times New Roman"/>
          <w:szCs w:val="24"/>
        </w:rPr>
        <w:t>Ročište za prodaju nekretnine održati će se na Trgovačkom sudu u Varaždinu, soba broj 232/II</w:t>
      </w:r>
      <w:r w:rsidR="004A2559" w:rsidRPr="00E56D3B">
        <w:rPr>
          <w:rFonts w:hAnsi="Times New Roman" w:ascii="Times New Roman"/>
          <w:szCs w:val="24"/>
        </w:rPr>
        <w:t xml:space="preserve">, </w:t>
      </w:r>
      <w:r w:rsidR="003B6711" w:rsidRPr="003B6711">
        <w:rPr>
          <w:rFonts w:hAnsi="Times New Roman" w:ascii="Times New Roman"/>
          <w:b/>
          <w:szCs w:val="24"/>
        </w:rPr>
        <w:t>19. svibnja</w:t>
      </w:r>
      <w:r w:rsidR="003B6711">
        <w:rPr>
          <w:rFonts w:hAnsi="Times New Roman" w:ascii="Times New Roman"/>
          <w:szCs w:val="24"/>
        </w:rPr>
        <w:t xml:space="preserve"> </w:t>
      </w:r>
      <w:r w:rsidR="004A2559" w:rsidRPr="00E56D3B">
        <w:rPr>
          <w:rFonts w:hAnsi="Times New Roman" w:ascii="Times New Roman"/>
          <w:b/>
          <w:szCs w:val="24"/>
        </w:rPr>
        <w:t>2016</w:t>
      </w:r>
      <w:r w:rsidRPr="00E56D3B">
        <w:rPr>
          <w:rFonts w:hAnsi="Times New Roman" w:ascii="Times New Roman"/>
          <w:b/>
          <w:szCs w:val="24"/>
        </w:rPr>
        <w:t xml:space="preserve">. u </w:t>
      </w:r>
      <w:r w:rsidR="00CC79AF">
        <w:rPr>
          <w:rFonts w:hAnsi="Times New Roman" w:ascii="Times New Roman"/>
          <w:b/>
          <w:szCs w:val="24"/>
        </w:rPr>
        <w:t>13,00</w:t>
      </w:r>
      <w:r w:rsidRPr="00E56D3B">
        <w:rPr>
          <w:rFonts w:hAnsi="Times New Roman" w:ascii="Times New Roman"/>
          <w:b/>
          <w:szCs w:val="24"/>
        </w:rPr>
        <w:t xml:space="preserve"> sati.</w:t>
      </w:r>
    </w:p>
    <w:p w:rsidRDefault="00284A3B" w:rsidP="00B676B1" w:rsidR="00284A3B" w:rsidRPr="00E56D3B">
      <w:pPr>
        <w:jc w:val="both"/>
        <w:rPr>
          <w:rFonts w:hAnsi="Times New Roman" w:ascii="Times New Roman"/>
          <w:szCs w:val="24"/>
        </w:rPr>
      </w:pPr>
    </w:p>
    <w:p w:rsidRDefault="00284A3B" w:rsidP="00F65513" w:rsidR="00284A3B" w:rsidRPr="00E56D3B">
      <w:pPr>
        <w:ind w:firstLine="705"/>
        <w:jc w:val="both"/>
        <w:rPr>
          <w:rFonts w:hAnsi="Times New Roman" w:ascii="Times New Roman"/>
          <w:szCs w:val="24"/>
        </w:rPr>
      </w:pPr>
      <w:r w:rsidRPr="00E56D3B">
        <w:rPr>
          <w:rFonts w:hAnsi="Times New Roman" w:ascii="Times New Roman"/>
          <w:szCs w:val="24"/>
        </w:rPr>
        <w:t>III. Pravo sudjelovanja na dražbi imaju oni kupci koji su najkasnije tri dana prije održavanja javne dražbe uplatili osiguranje  u visini 10% vrijednosti nekretnine, na račun Trgovačkog suda u Varaždinu, broj: HR40 2390 0011 3000 0275 4, uz naznaku broja predmeta St-442/13.</w:t>
      </w:r>
    </w:p>
    <w:p w:rsidRDefault="00284A3B" w:rsidP="00284A3B" w:rsidR="00284A3B" w:rsidRPr="00E56D3B">
      <w:pPr>
        <w:jc w:val="both"/>
        <w:rPr>
          <w:rFonts w:hAnsi="Times New Roman" w:ascii="Times New Roman"/>
          <w:szCs w:val="24"/>
        </w:rPr>
      </w:pPr>
    </w:p>
    <w:p w:rsidRDefault="00284A3B" w:rsidP="00F65513" w:rsidR="00284A3B" w:rsidRPr="00E56D3B">
      <w:pPr>
        <w:ind w:firstLine="705"/>
        <w:jc w:val="both"/>
        <w:rPr>
          <w:rFonts w:hAnsi="Times New Roman" w:ascii="Times New Roman"/>
          <w:szCs w:val="24"/>
        </w:rPr>
      </w:pPr>
      <w:r w:rsidRPr="00E56D3B">
        <w:rPr>
          <w:rFonts w:hAnsi="Times New Roman" w:ascii="Times New Roman"/>
          <w:szCs w:val="24"/>
        </w:rPr>
        <w:t>IV. Kupac je dužan kupovninu platiti u roku od 30 dana od dana pravomoćnosti rješenja o dosudi, s time da će se uplaćeno osiguranje uračunati u kupovninu. Ukoliko kupac ne uplati u ovome roku kupovninu, smatrat će se da je odustao od kupnje, čime gubi pravo na povrat osiguranja, a nekretnina će se dosuditi kupcima koji će ponuditi nižu cijenu prema veličini ponuđene cijene ako kupci koji su ponudili veću cijenu ne polože kupovninu u roku koji će im za to biti određen.</w:t>
      </w:r>
    </w:p>
    <w:p w:rsidRDefault="00284A3B" w:rsidP="00284A3B" w:rsidR="00284A3B" w:rsidRPr="00E56D3B">
      <w:pPr>
        <w:jc w:val="both"/>
        <w:rPr>
          <w:rFonts w:hAnsi="Times New Roman" w:ascii="Times New Roman"/>
          <w:szCs w:val="24"/>
        </w:rPr>
      </w:pPr>
      <w:r w:rsidRPr="00E56D3B">
        <w:rPr>
          <w:rFonts w:hAnsi="Times New Roman" w:ascii="Times New Roman"/>
          <w:szCs w:val="24"/>
        </w:rPr>
        <w:tab/>
      </w:r>
    </w:p>
    <w:p w:rsidRDefault="00284A3B" w:rsidP="00F65513" w:rsidR="00284A3B" w:rsidRPr="00E56D3B">
      <w:pPr>
        <w:ind w:firstLine="705"/>
        <w:jc w:val="both"/>
        <w:rPr>
          <w:rFonts w:hAnsi="Times New Roman" w:ascii="Times New Roman"/>
          <w:szCs w:val="24"/>
        </w:rPr>
      </w:pPr>
      <w:r w:rsidRPr="00E56D3B">
        <w:rPr>
          <w:rFonts w:hAnsi="Times New Roman" w:ascii="Times New Roman"/>
          <w:szCs w:val="24"/>
        </w:rPr>
        <w:t xml:space="preserve">V. Nekretnina se prodaje po načelu „viđeno-kupljeno“, te se time isključuju svi prigovori glede nedostataka kupljene nekretnine. Obavijesti vezane uz prodaju predmetne nekretnine mogu se dobiti od stečajnog upravitelja Tomislava Đuričin iz Varaždina na telefon broj 099/807-0782 od 8,00-15,00 sati svakog radnog dana. Procjene vrijednosti nekretnina  mogu se vidjeti na web stranici </w:t>
      </w:r>
      <w:hyperlink r:id="rId10" w:history="true">
        <w:r w:rsidRPr="00E56D3B">
          <w:rPr>
            <w:rStyle w:val="Hiperveza"/>
            <w:rFonts w:hAnsi="Times New Roman" w:ascii="Times New Roman"/>
            <w:color w:val="auto"/>
            <w:szCs w:val="24"/>
          </w:rPr>
          <w:t>http://ladic-werner.hr/</w:t>
        </w:r>
      </w:hyperlink>
      <w:r w:rsidRPr="00E56D3B">
        <w:rPr>
          <w:rFonts w:hAnsi="Times New Roman" w:ascii="Times New Roman"/>
          <w:szCs w:val="24"/>
        </w:rPr>
        <w:t xml:space="preserve"> . Uvid u Zaključak o prodaji, i ostalu dokumentaciju o predmetima prodaje može se obaviti na adresi Cehovska 17, Varaždin, uz prethodni dogovor sa stečajnim upraviteljem Tomislavom Đuričinom na telefon broj 099/807-0782</w:t>
      </w:r>
      <w:r w:rsidR="00E62008" w:rsidRPr="00E56D3B">
        <w:rPr>
          <w:rFonts w:hAnsi="Times New Roman" w:ascii="Times New Roman"/>
          <w:szCs w:val="24"/>
        </w:rPr>
        <w:t>.</w:t>
      </w:r>
    </w:p>
    <w:p w:rsidRDefault="00846064" w:rsidP="00965D7D" w:rsidR="00846064" w:rsidRPr="00E56D3B">
      <w:pPr>
        <w:pStyle w:val="Tijeloteksta"/>
        <w:rPr>
          <w:rFonts w:hAnsi="Times New Roman" w:ascii="Times New Roman"/>
          <w:sz w:val="24"/>
          <w:szCs w:val="24"/>
        </w:rPr>
      </w:pPr>
    </w:p>
    <w:p w:rsidRDefault="008B1A6D" w:rsidP="008B1A6D" w:rsidR="0061059E" w:rsidRPr="00E56D3B">
      <w:pPr>
        <w:pStyle w:val="Tijeloteksta"/>
        <w:ind w:firstLine="720"/>
        <w:jc w:val="both"/>
        <w:rPr>
          <w:rFonts w:hAnsi="Times New Roman" w:ascii="Times New Roman"/>
          <w:sz w:val="24"/>
          <w:szCs w:val="24"/>
        </w:rPr>
      </w:pPr>
      <w:r w:rsidRPr="00E56D3B">
        <w:rPr>
          <w:rFonts w:hAnsi="Times New Roman" w:ascii="Times New Roman"/>
          <w:sz w:val="24"/>
          <w:szCs w:val="24"/>
        </w:rPr>
        <w:t>Ovaj zapisnik objavi</w:t>
      </w:r>
      <w:r w:rsidR="00FF4A81" w:rsidRPr="00E56D3B">
        <w:rPr>
          <w:rFonts w:hAnsi="Times New Roman" w:ascii="Times New Roman"/>
          <w:sz w:val="24"/>
          <w:szCs w:val="24"/>
        </w:rPr>
        <w:t xml:space="preserve">ti će se na </w:t>
      </w:r>
      <w:r w:rsidR="006E2498" w:rsidRPr="00E56D3B">
        <w:rPr>
          <w:rFonts w:hAnsi="Times New Roman" w:ascii="Times New Roman"/>
          <w:sz w:val="24"/>
          <w:szCs w:val="24"/>
        </w:rPr>
        <w:t>E-</w:t>
      </w:r>
      <w:r w:rsidR="00FF4A81" w:rsidRPr="00E56D3B">
        <w:rPr>
          <w:rFonts w:hAnsi="Times New Roman" w:ascii="Times New Roman"/>
          <w:sz w:val="24"/>
          <w:szCs w:val="24"/>
        </w:rPr>
        <w:t>o</w:t>
      </w:r>
      <w:r w:rsidR="0023269A" w:rsidRPr="00E56D3B">
        <w:rPr>
          <w:rFonts w:hAnsi="Times New Roman" w:ascii="Times New Roman"/>
          <w:sz w:val="24"/>
          <w:szCs w:val="24"/>
        </w:rPr>
        <w:t>glasnoj ploči suda te dostavit</w:t>
      </w:r>
      <w:r w:rsidR="007B0BBE" w:rsidRPr="00E56D3B">
        <w:rPr>
          <w:rFonts w:hAnsi="Times New Roman" w:ascii="Times New Roman"/>
          <w:sz w:val="24"/>
          <w:szCs w:val="24"/>
        </w:rPr>
        <w:t>i razlučnim vjerovnicima</w:t>
      </w:r>
      <w:r w:rsidR="00D22108" w:rsidRPr="00E56D3B">
        <w:rPr>
          <w:rFonts w:hAnsi="Times New Roman" w:ascii="Times New Roman"/>
          <w:sz w:val="24"/>
          <w:szCs w:val="24"/>
        </w:rPr>
        <w:t>.</w:t>
      </w:r>
    </w:p>
    <w:p w:rsidRDefault="00CC79AF" w:rsidP="00EC2BD1" w:rsidR="00CC79AF" w:rsidRPr="00E56D3B">
      <w:pPr>
        <w:pStyle w:val="Tijeloteksta"/>
        <w:rPr>
          <w:rFonts w:hAnsi="Times New Roman" w:ascii="Times New Roman"/>
          <w:sz w:val="24"/>
          <w:szCs w:val="24"/>
        </w:rPr>
      </w:pPr>
    </w:p>
    <w:p w:rsidRDefault="00EC2BD1" w:rsidP="00EC2BD1" w:rsidR="00BE0456" w:rsidRPr="00E56D3B">
      <w:pPr>
        <w:pStyle w:val="Tijeloteksta"/>
        <w:jc w:val="center"/>
        <w:rPr>
          <w:rFonts w:hAnsi="Times New Roman" w:ascii="Times New Roman"/>
          <w:sz w:val="24"/>
          <w:szCs w:val="24"/>
        </w:rPr>
      </w:pPr>
      <w:r w:rsidRPr="00E56D3B">
        <w:rPr>
          <w:rFonts w:hAnsi="Times New Roman" w:ascii="Times New Roman"/>
          <w:sz w:val="24"/>
          <w:szCs w:val="24"/>
        </w:rPr>
        <w:t>D</w:t>
      </w:r>
      <w:r w:rsidR="00B676B1">
        <w:rPr>
          <w:rFonts w:hAnsi="Times New Roman" w:ascii="Times New Roman"/>
          <w:sz w:val="24"/>
          <w:szCs w:val="24"/>
        </w:rPr>
        <w:t xml:space="preserve">ovršeno u </w:t>
      </w:r>
      <w:r w:rsidR="00835153">
        <w:rPr>
          <w:rFonts w:hAnsi="Times New Roman" w:ascii="Times New Roman"/>
          <w:sz w:val="24"/>
          <w:szCs w:val="24"/>
        </w:rPr>
        <w:t>13,25</w:t>
      </w:r>
      <w:r w:rsidR="00CC79AF">
        <w:rPr>
          <w:rFonts w:hAnsi="Times New Roman" w:ascii="Times New Roman"/>
          <w:sz w:val="24"/>
          <w:szCs w:val="24"/>
        </w:rPr>
        <w:t xml:space="preserve"> </w:t>
      </w:r>
      <w:r w:rsidR="00BE0456" w:rsidRPr="00E56D3B">
        <w:rPr>
          <w:rFonts w:hAnsi="Times New Roman" w:ascii="Times New Roman"/>
          <w:sz w:val="24"/>
          <w:szCs w:val="24"/>
        </w:rPr>
        <w:t>sati.</w:t>
      </w:r>
    </w:p>
    <w:sectPr w:rsidSect="00284A3B" w:rsidR="00BE0456" w:rsidRPr="00E56D3B">
      <w:headerReference w:type="default" r:id="rId11"/>
      <w:headerReference w:type="first" r:id="rId12"/>
      <w:endnotePr>
        <w:numFmt w:val="decimal"/>
      </w:endnotePr>
      <w:pgSz w:h="16837" w:w="11905"/>
      <w:pgMar w:gutter="0" w:footer="1440" w:header="1440" w:left="1134" w:bottom="993" w:right="1134" w:top="1440"/>
      <w:cols w:space="720"/>
      <w:noEndnote/>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6F9E" w:rsidP="00833A91" w:rsidR="00D46F9E">
      <w:r>
        <w:separator/>
      </w:r>
    </w:p>
  </w:endnote>
  <w:endnote w:id="0" w:type="continuationSeparator">
    <w:p w:rsidRDefault="00D46F9E" w:rsidP="00833A91" w:rsidR="00D46F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Guatemala">
    <w:altName w:val="Goudy Old Style"/>
    <w:charset w:val="00"/>
    <w:family w:val="roman"/>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6F9E" w:rsidP="00833A91" w:rsidR="00D46F9E">
      <w:r>
        <w:separator/>
      </w:r>
    </w:p>
  </w:footnote>
  <w:footnote w:id="0" w:type="continuationSeparator">
    <w:p w:rsidRDefault="00D46F9E" w:rsidP="00833A91" w:rsidR="00D46F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21C7" w:rsidR="007921C7" w:rsidRPr="003656A0">
    <w:pPr>
      <w:pStyle w:val="Zaglavlje"/>
      <w:jc w:val="center"/>
      <w:rPr>
        <w:rFonts w:hAnsi="Times New Roman" w:ascii="Times New Roman"/>
        <w:szCs w:val="24"/>
      </w:rPr>
    </w:pPr>
    <w:r w:rsidRPr="003656A0">
      <w:rPr>
        <w:rFonts w:hAnsi="Times New Roman" w:ascii="Times New Roman"/>
        <w:szCs w:val="24"/>
      </w:rPr>
      <w:fldChar w:fldCharType="begin"/>
    </w:r>
    <w:r w:rsidRPr="003656A0">
      <w:rPr>
        <w:rFonts w:hAnsi="Times New Roman" w:ascii="Times New Roman"/>
        <w:szCs w:val="24"/>
      </w:rPr>
      <w:instrText>PAGE   \* MERGEFORMAT</w:instrText>
    </w:r>
    <w:r w:rsidRPr="003656A0">
      <w:rPr>
        <w:rFonts w:hAnsi="Times New Roman" w:ascii="Times New Roman"/>
        <w:szCs w:val="24"/>
      </w:rPr>
      <w:fldChar w:fldCharType="separate"/>
    </w:r>
    <w:r w:rsidR="0074579E">
      <w:rPr>
        <w:rFonts w:hAnsi="Times New Roman" w:ascii="Times New Roman"/>
        <w:noProof/>
        <w:szCs w:val="24"/>
      </w:rPr>
      <w:t>2</w:t>
    </w:r>
    <w:r w:rsidRPr="003656A0">
      <w:rPr>
        <w:rFonts w:hAnsi="Times New Roman" w:ascii="Times New Roman"/>
        <w:szCs w:val="24"/>
      </w:rPr>
      <w:fldChar w:fldCharType="end"/>
    </w:r>
  </w:p>
  <w:p w:rsidRDefault="007921C7" w:rsidR="007921C7">
    <w:pPr>
      <w:pStyle w:val="Zaglavlje"/>
      <w:jc w:val="center"/>
      <w:rPr>
        <w:rFonts w:hAnsi="Times New Roman" w:ascii="Times New Roman"/>
        <w:szCs w:val="24"/>
      </w:rPr>
    </w:pPr>
    <w:r>
      <w:rPr>
        <w:rFonts w:cs="Arial" w:hAnsi="Arial" w:ascii="Arial"/>
        <w:sz w:val="20"/>
      </w:rPr>
      <w:tab/>
    </w:r>
    <w:r>
      <w:rPr>
        <w:rFonts w:cs="Arial" w:hAnsi="Arial" w:ascii="Arial"/>
        <w:sz w:val="20"/>
      </w:rPr>
      <w:tab/>
    </w:r>
    <w:r w:rsidR="004C3377">
      <w:rPr>
        <w:rFonts w:hAnsi="Times New Roman" w:ascii="Times New Roman"/>
        <w:szCs w:val="24"/>
      </w:rPr>
      <w:t>Poslovni broj: 5 St-442/13-</w:t>
    </w:r>
    <w:r w:rsidR="003B6711">
      <w:rPr>
        <w:rFonts w:hAnsi="Times New Roman" w:ascii="Times New Roman"/>
        <w:szCs w:val="24"/>
      </w:rPr>
      <w:t>231</w:t>
    </w:r>
  </w:p>
  <w:p w:rsidRDefault="003656A0" w:rsidR="003656A0" w:rsidRPr="003F4619">
    <w:pPr>
      <w:pStyle w:val="Zaglavlje"/>
      <w:jc w:val="center"/>
      <w:rPr>
        <w:rFonts w:hAnsi="Times New Roman" w:ascii="Times New Roman"/>
        <w:szCs w:val="24"/>
      </w:rPr>
    </w:pPr>
  </w:p>
  <w:p w:rsidRDefault="007921C7" w:rsidR="007921C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21C7" w:rsidP="00347230" w:rsidR="00347230">
    <w:pPr>
      <w:pStyle w:val="Zaglavlje"/>
      <w:jc w:val="center"/>
      <w:rPr>
        <w:rFonts w:hAnsi="Times New Roman" w:ascii="Times New Roman"/>
        <w:szCs w:val="24"/>
      </w:rPr>
    </w:pPr>
    <w:r>
      <w:rPr>
        <w:rFonts w:cs="Arial" w:hAnsi="Arial" w:ascii="Arial"/>
        <w:sz w:val="20"/>
      </w:rPr>
      <w:tab/>
    </w:r>
    <w:r w:rsidRPr="003F4619">
      <w:rPr>
        <w:rFonts w:hAnsi="Times New Roman" w:ascii="Times New Roman"/>
        <w:szCs w:val="24"/>
      </w:rPr>
      <w:t>Poslovni broj: 5 St-442/13-</w:t>
    </w:r>
    <w:r w:rsidR="00835153">
      <w:rPr>
        <w:rFonts w:hAnsi="Times New Roman" w:ascii="Times New Roman"/>
        <w:szCs w:val="24"/>
      </w:rPr>
      <w:t>231</w:t>
    </w:r>
  </w:p>
  <w:p w:rsidRDefault="00035F61" w:rsidP="00833A91" w:rsidR="00035F61" w:rsidRPr="003F4619">
    <w:pPr>
      <w:pStyle w:val="Zaglavlje"/>
      <w:jc w:val="center"/>
      <w:rPr>
        <w:rFonts w:hAnsi="Times New Roman" w:ascii="Times New Roman"/>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10B07"/>
    <w:multiLevelType w:val="hybridMultilevel"/>
    <w:tmpl w:val="7EA64AF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830075"/>
    <w:multiLevelType w:val="hybridMultilevel"/>
    <w:tmpl w:val="AE1AC490"/>
    <w:lvl w:tplc="B5A4CCBA"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21A1E5A"/>
    <w:multiLevelType w:val="hybridMultilevel"/>
    <w:tmpl w:val="1A1A9C20"/>
    <w:lvl w:tplc="041A0013" w:ilvl="0">
      <w:start w:val="1"/>
      <w:numFmt w:val="upperRoman"/>
      <w:lvlText w:val="%1."/>
      <w:lvlJc w:val="righ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
    <w:nsid w:val="1291017E"/>
    <w:multiLevelType w:val="hybridMultilevel"/>
    <w:tmpl w:val="5AB8A54A"/>
    <w:lvl w:tplc="B89248DA" w:ilvl="0">
      <w:start w:val="1"/>
      <w:numFmt w:val="decimal"/>
      <w:lvlText w:val="%1."/>
      <w:lvlJc w:val="left"/>
      <w:pPr>
        <w:ind w:hanging="360" w:left="720"/>
      </w:pPr>
      <w:rPr>
        <w:rFonts w:cs="Times New Roman" w:eastAsia="Calibri" w:hAnsi="Calibri" w:ascii="Calibri" w:hint="default"/>
        <w:color w:val="auto"/>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9F4307"/>
    <w:multiLevelType w:val="hybridMultilevel"/>
    <w:tmpl w:val="DE8A0F22"/>
    <w:lvl w:tplc="041A000F" w:ilvl="0">
      <w:start w:val="1"/>
      <w:numFmt w:val="decimal"/>
      <w:lvlText w:val="%1."/>
      <w:lvlJc w:val="left"/>
      <w:pPr>
        <w:tabs>
          <w:tab w:pos="345" w:val="num"/>
        </w:tabs>
        <w:ind w:hanging="360" w:left="345"/>
      </w:pPr>
    </w:lvl>
    <w:lvl w:tentative="true" w:tplc="041A0019" w:ilvl="1">
      <w:start w:val="1"/>
      <w:numFmt w:val="lowerLetter"/>
      <w:lvlText w:val="%2."/>
      <w:lvlJc w:val="left"/>
      <w:pPr>
        <w:tabs>
          <w:tab w:pos="1065" w:val="num"/>
        </w:tabs>
        <w:ind w:hanging="360" w:left="1065"/>
      </w:pPr>
    </w:lvl>
    <w:lvl w:tentative="true" w:tplc="041A001B" w:ilvl="2">
      <w:start w:val="1"/>
      <w:numFmt w:val="lowerRoman"/>
      <w:lvlText w:val="%3."/>
      <w:lvlJc w:val="right"/>
      <w:pPr>
        <w:tabs>
          <w:tab w:pos="1785" w:val="num"/>
        </w:tabs>
        <w:ind w:hanging="180" w:left="1785"/>
      </w:pPr>
    </w:lvl>
    <w:lvl w:tentative="true" w:tplc="041A000F" w:ilvl="3">
      <w:start w:val="1"/>
      <w:numFmt w:val="decimal"/>
      <w:lvlText w:val="%4."/>
      <w:lvlJc w:val="left"/>
      <w:pPr>
        <w:tabs>
          <w:tab w:pos="2505" w:val="num"/>
        </w:tabs>
        <w:ind w:hanging="360" w:left="2505"/>
      </w:pPr>
    </w:lvl>
    <w:lvl w:tentative="true" w:tplc="041A0019" w:ilvl="4">
      <w:start w:val="1"/>
      <w:numFmt w:val="lowerLetter"/>
      <w:lvlText w:val="%5."/>
      <w:lvlJc w:val="left"/>
      <w:pPr>
        <w:tabs>
          <w:tab w:pos="3225" w:val="num"/>
        </w:tabs>
        <w:ind w:hanging="360" w:left="3225"/>
      </w:pPr>
    </w:lvl>
    <w:lvl w:tentative="true" w:tplc="041A001B" w:ilvl="5">
      <w:start w:val="1"/>
      <w:numFmt w:val="lowerRoman"/>
      <w:lvlText w:val="%6."/>
      <w:lvlJc w:val="right"/>
      <w:pPr>
        <w:tabs>
          <w:tab w:pos="3945" w:val="num"/>
        </w:tabs>
        <w:ind w:hanging="180" w:left="3945"/>
      </w:pPr>
    </w:lvl>
    <w:lvl w:tentative="true" w:tplc="041A000F" w:ilvl="6">
      <w:start w:val="1"/>
      <w:numFmt w:val="decimal"/>
      <w:lvlText w:val="%7."/>
      <w:lvlJc w:val="left"/>
      <w:pPr>
        <w:tabs>
          <w:tab w:pos="4665" w:val="num"/>
        </w:tabs>
        <w:ind w:hanging="360" w:left="4665"/>
      </w:pPr>
    </w:lvl>
    <w:lvl w:tentative="true" w:tplc="041A0019" w:ilvl="7">
      <w:start w:val="1"/>
      <w:numFmt w:val="lowerLetter"/>
      <w:lvlText w:val="%8."/>
      <w:lvlJc w:val="left"/>
      <w:pPr>
        <w:tabs>
          <w:tab w:pos="5385" w:val="num"/>
        </w:tabs>
        <w:ind w:hanging="360" w:left="5385"/>
      </w:pPr>
    </w:lvl>
    <w:lvl w:tentative="true" w:tplc="041A001B" w:ilvl="8">
      <w:start w:val="1"/>
      <w:numFmt w:val="lowerRoman"/>
      <w:lvlText w:val="%9."/>
      <w:lvlJc w:val="right"/>
      <w:pPr>
        <w:tabs>
          <w:tab w:pos="6105" w:val="num"/>
        </w:tabs>
        <w:ind w:hanging="180" w:left="6105"/>
      </w:pPr>
    </w:lvl>
  </w:abstractNum>
  <w:abstractNum w:abstractNumId="5">
    <w:nsid w:val="25381C0E"/>
    <w:multiLevelType w:val="hybridMultilevel"/>
    <w:tmpl w:val="B4FA6498"/>
    <w:lvl w:tplc="C122DFC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7B63824"/>
    <w:multiLevelType w:val="hybridMultilevel"/>
    <w:tmpl w:val="ACA8395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88D6B17"/>
    <w:multiLevelType w:val="hybridMultilevel"/>
    <w:tmpl w:val="8A0A4066"/>
    <w:lvl w:tplc="459E1F9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339765A5"/>
    <w:multiLevelType w:val="hybridMultilevel"/>
    <w:tmpl w:val="FD569838"/>
    <w:lvl w:tplc="E656086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33FD2B7A"/>
    <w:multiLevelType w:val="hybridMultilevel"/>
    <w:tmpl w:val="0DEEC660"/>
    <w:lvl w:tplc="F1B423C2"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42830DA"/>
    <w:multiLevelType w:val="hybridMultilevel"/>
    <w:tmpl w:val="7C3A3B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8BA6CB1"/>
    <w:multiLevelType w:val="hybridMultilevel"/>
    <w:tmpl w:val="C25E3D90"/>
    <w:lvl w:tplc="041A000F"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96524F8"/>
    <w:multiLevelType w:val="hybridMultilevel"/>
    <w:tmpl w:val="0164C4D0"/>
    <w:lvl w:tplc="A8DA2BE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3C9010D2"/>
    <w:multiLevelType w:val="hybridMultilevel"/>
    <w:tmpl w:val="E4AAE154"/>
    <w:lvl w:tplc="FDB2288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3D0B15B0"/>
    <w:multiLevelType w:val="hybridMultilevel"/>
    <w:tmpl w:val="2A1263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E52150D"/>
    <w:multiLevelType w:val="hybridMultilevel"/>
    <w:tmpl w:val="B4A24648"/>
    <w:lvl w:tplc="2E2477A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427B282C"/>
    <w:multiLevelType w:val="hybridMultilevel"/>
    <w:tmpl w:val="7826DDDC"/>
    <w:lvl w:tplc="E7184996"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7">
    <w:nsid w:val="469168AD"/>
    <w:multiLevelType w:val="hybridMultilevel"/>
    <w:tmpl w:val="1B4A2D7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C2974B5"/>
    <w:multiLevelType w:val="hybridMultilevel"/>
    <w:tmpl w:val="232EF7AE"/>
    <w:lvl w:tplc="04090003" w:ilvl="0">
      <w:start w:val="1"/>
      <w:numFmt w:val="bullet"/>
      <w:lvlText w:val="o"/>
      <w:lvlJc w:val="left"/>
      <w:pPr>
        <w:tabs>
          <w:tab w:pos="780" w:val="num"/>
        </w:tabs>
        <w:ind w:hanging="360" w:left="780"/>
      </w:pPr>
      <w:rPr>
        <w:rFonts w:hAnsi="Courier New" w:ascii="Courier New"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19">
    <w:nsid w:val="4C9F24DB"/>
    <w:multiLevelType w:val="hybridMultilevel"/>
    <w:tmpl w:val="D74E7FE4"/>
    <w:lvl w:tplc="3824101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0">
    <w:nsid w:val="4F7F763F"/>
    <w:multiLevelType w:val="hybridMultilevel"/>
    <w:tmpl w:val="EDDEEA40"/>
    <w:lvl w:tplc="E3525478"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50E51B13"/>
    <w:multiLevelType w:val="hybridMultilevel"/>
    <w:tmpl w:val="D36A31FA"/>
    <w:lvl w:tplc="257C65F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6C100B9"/>
    <w:multiLevelType w:val="hybridMultilevel"/>
    <w:tmpl w:val="B9441566"/>
    <w:lvl w:tplc="9E04867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56CC0831"/>
    <w:multiLevelType w:val="hybridMultilevel"/>
    <w:tmpl w:val="737E088E"/>
    <w:lvl w:tplc="7898E0E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4">
    <w:nsid w:val="59AF653E"/>
    <w:multiLevelType w:val="hybridMultilevel"/>
    <w:tmpl w:val="C64E16D6"/>
    <w:lvl w:tplc="0E9E086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5">
    <w:nsid w:val="5A8C7455"/>
    <w:multiLevelType w:val="hybridMultilevel"/>
    <w:tmpl w:val="2F44B46C"/>
    <w:lvl w:tplc="5DB6626C" w:ilvl="0">
      <w:start w:val="1"/>
      <w:numFmt w:val="upperRoman"/>
      <w:lvlText w:val="%1."/>
      <w:lvlJc w:val="left"/>
      <w:pPr>
        <w:tabs>
          <w:tab w:pos="1620" w:val="num"/>
        </w:tabs>
        <w:ind w:hanging="900" w:left="162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6">
    <w:nsid w:val="5FB55AE3"/>
    <w:multiLevelType w:val="hybridMultilevel"/>
    <w:tmpl w:val="7C3A3B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61A3778E"/>
    <w:multiLevelType w:val="hybridMultilevel"/>
    <w:tmpl w:val="B8D8CA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66843128"/>
    <w:multiLevelType w:val="hybridMultilevel"/>
    <w:tmpl w:val="A80E9418"/>
    <w:lvl w:tplc="05F03134" w:ilvl="0">
      <w:start w:val="1"/>
      <w:numFmt w:val="upperRoman"/>
      <w:lvlText w:val="%1."/>
      <w:lvlJc w:val="left"/>
      <w:pPr>
        <w:ind w:hanging="720" w:left="1425"/>
      </w:pPr>
      <w:rPr>
        <w:rFonts w:hint="default"/>
        <w:b w:val="false"/>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9">
    <w:nsid w:val="66D8300F"/>
    <w:multiLevelType w:val="hybridMultilevel"/>
    <w:tmpl w:val="DBEC8DF4"/>
    <w:lvl w:tplc="0409000B" w:ilvl="0">
      <w:start w:val="1"/>
      <w:numFmt w:val="bullet"/>
      <w:lvlText w:val=""/>
      <w:lvlJc w:val="left"/>
      <w:pPr>
        <w:tabs>
          <w:tab w:pos="360" w:val="num"/>
        </w:tabs>
        <w:ind w:hanging="360" w:left="360"/>
      </w:pPr>
      <w:rPr>
        <w:rFonts w:hAnsi="Wingdings" w:ascii="Wingdings" w:hint="default"/>
      </w:rPr>
    </w:lvl>
    <w:lvl w:tentative="true" w:tplc="041A0003" w:ilvl="1">
      <w:start w:val="1"/>
      <w:numFmt w:val="bullet"/>
      <w:lvlText w:val="o"/>
      <w:lvlJc w:val="left"/>
      <w:pPr>
        <w:tabs>
          <w:tab w:pos="1080" w:val="num"/>
        </w:tabs>
        <w:ind w:hanging="360" w:left="1080"/>
      </w:pPr>
      <w:rPr>
        <w:rFonts w:cs="Courier New" w:hAnsi="Courier New" w:ascii="Courier New" w:hint="default"/>
      </w:rPr>
    </w:lvl>
    <w:lvl w:tentative="true" w:tplc="041A0005" w:ilvl="2">
      <w:start w:val="1"/>
      <w:numFmt w:val="bullet"/>
      <w:lvlText w:val=""/>
      <w:lvlJc w:val="left"/>
      <w:pPr>
        <w:tabs>
          <w:tab w:pos="1800" w:val="num"/>
        </w:tabs>
        <w:ind w:hanging="360" w:left="1800"/>
      </w:pPr>
      <w:rPr>
        <w:rFonts w:hAnsi="Wingdings" w:ascii="Wingdings" w:hint="default"/>
      </w:rPr>
    </w:lvl>
    <w:lvl w:tentative="true" w:tplc="041A0001" w:ilvl="3">
      <w:start w:val="1"/>
      <w:numFmt w:val="bullet"/>
      <w:lvlText w:val=""/>
      <w:lvlJc w:val="left"/>
      <w:pPr>
        <w:tabs>
          <w:tab w:pos="2520" w:val="num"/>
        </w:tabs>
        <w:ind w:hanging="360" w:left="2520"/>
      </w:pPr>
      <w:rPr>
        <w:rFonts w:hAnsi="Symbol" w:ascii="Symbol" w:hint="default"/>
      </w:rPr>
    </w:lvl>
    <w:lvl w:tentative="true" w:tplc="041A0003" w:ilvl="4">
      <w:start w:val="1"/>
      <w:numFmt w:val="bullet"/>
      <w:lvlText w:val="o"/>
      <w:lvlJc w:val="left"/>
      <w:pPr>
        <w:tabs>
          <w:tab w:pos="3240" w:val="num"/>
        </w:tabs>
        <w:ind w:hanging="360" w:left="3240"/>
      </w:pPr>
      <w:rPr>
        <w:rFonts w:cs="Courier New" w:hAnsi="Courier New" w:ascii="Courier New" w:hint="default"/>
      </w:rPr>
    </w:lvl>
    <w:lvl w:tentative="true" w:tplc="041A0005" w:ilvl="5">
      <w:start w:val="1"/>
      <w:numFmt w:val="bullet"/>
      <w:lvlText w:val=""/>
      <w:lvlJc w:val="left"/>
      <w:pPr>
        <w:tabs>
          <w:tab w:pos="3960" w:val="num"/>
        </w:tabs>
        <w:ind w:hanging="360" w:left="3960"/>
      </w:pPr>
      <w:rPr>
        <w:rFonts w:hAnsi="Wingdings" w:ascii="Wingdings" w:hint="default"/>
      </w:rPr>
    </w:lvl>
    <w:lvl w:tentative="true" w:tplc="041A0001" w:ilvl="6">
      <w:start w:val="1"/>
      <w:numFmt w:val="bullet"/>
      <w:lvlText w:val=""/>
      <w:lvlJc w:val="left"/>
      <w:pPr>
        <w:tabs>
          <w:tab w:pos="4680" w:val="num"/>
        </w:tabs>
        <w:ind w:hanging="360" w:left="4680"/>
      </w:pPr>
      <w:rPr>
        <w:rFonts w:hAnsi="Symbol" w:ascii="Symbol" w:hint="default"/>
      </w:rPr>
    </w:lvl>
    <w:lvl w:tentative="true" w:tplc="041A0003" w:ilvl="7">
      <w:start w:val="1"/>
      <w:numFmt w:val="bullet"/>
      <w:lvlText w:val="o"/>
      <w:lvlJc w:val="left"/>
      <w:pPr>
        <w:tabs>
          <w:tab w:pos="5400" w:val="num"/>
        </w:tabs>
        <w:ind w:hanging="360" w:left="5400"/>
      </w:pPr>
      <w:rPr>
        <w:rFonts w:cs="Courier New" w:hAnsi="Courier New" w:ascii="Courier New" w:hint="default"/>
      </w:rPr>
    </w:lvl>
    <w:lvl w:tentative="true" w:tplc="041A0005" w:ilvl="8">
      <w:start w:val="1"/>
      <w:numFmt w:val="bullet"/>
      <w:lvlText w:val=""/>
      <w:lvlJc w:val="left"/>
      <w:pPr>
        <w:tabs>
          <w:tab w:pos="6120" w:val="num"/>
        </w:tabs>
        <w:ind w:hanging="360" w:left="6120"/>
      </w:pPr>
      <w:rPr>
        <w:rFonts w:hAnsi="Wingdings" w:ascii="Wingdings" w:hint="default"/>
      </w:rPr>
    </w:lvl>
  </w:abstractNum>
  <w:abstractNum w:abstractNumId="30">
    <w:nsid w:val="670619FA"/>
    <w:multiLevelType w:val="hybridMultilevel"/>
    <w:tmpl w:val="11C0544E"/>
    <w:lvl w:tplc="7CC4FCE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1">
    <w:nsid w:val="68E724CD"/>
    <w:multiLevelType w:val="hybridMultilevel"/>
    <w:tmpl w:val="2D10207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729A40AB"/>
    <w:multiLevelType w:val="hybridMultilevel"/>
    <w:tmpl w:val="88720EC8"/>
    <w:lvl w:tplc="A0CE8BB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3">
    <w:nsid w:val="78454228"/>
    <w:multiLevelType w:val="hybridMultilevel"/>
    <w:tmpl w:val="F612CC98"/>
    <w:lvl w:tplc="49CCA3C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4">
    <w:nsid w:val="7B054BD2"/>
    <w:multiLevelType w:val="hybridMultilevel"/>
    <w:tmpl w:val="AB068C26"/>
    <w:lvl w:tplc="041A000F" w:ilvl="0">
      <w:start w:val="1"/>
      <w:numFmt w:val="decimal"/>
      <w:lvlText w:val="%1."/>
      <w:lvlJc w:val="left"/>
      <w:pPr>
        <w:ind w:hanging="360" w:left="720"/>
      </w:pPr>
      <w:rPr>
        <w:rFonts w:cs="Times New Roman" w:hint="default"/>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35">
    <w:nsid w:val="7E4F0108"/>
    <w:multiLevelType w:val="hybridMultilevel"/>
    <w:tmpl w:val="C0643A4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7F6514BD"/>
    <w:multiLevelType w:val="hybridMultilevel"/>
    <w:tmpl w:val="A26C9D76"/>
    <w:lvl w:tplc="BB9614CE"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35"/>
  </w:num>
  <w:num w:numId="2">
    <w:abstractNumId w:val="6"/>
  </w:num>
  <w:num w:numId="3">
    <w:abstractNumId w:val="19"/>
  </w:num>
  <w:num w:numId="4">
    <w:abstractNumId w:val="25"/>
  </w:num>
  <w:num w:numId="5">
    <w:abstractNumId w:val="7"/>
  </w:num>
  <w:num w:numId="6">
    <w:abstractNumId w:val="5"/>
  </w:num>
  <w:num w:numId="7">
    <w:abstractNumId w:val="1"/>
  </w:num>
  <w:num w:numId="8">
    <w:abstractNumId w:val="21"/>
  </w:num>
  <w:num w:numId="9">
    <w:abstractNumId w:val="30"/>
  </w:num>
  <w:num w:numId="10">
    <w:abstractNumId w:val="18"/>
  </w:num>
  <w:num w:numId="11">
    <w:abstractNumId w:val="4"/>
  </w:num>
  <w:num w:numId="12">
    <w:abstractNumId w:val="29"/>
  </w:num>
  <w:num w:numId="13">
    <w:abstractNumId w:val="34"/>
  </w:num>
  <w:num w:numId="14">
    <w:abstractNumId w:val="0"/>
  </w:num>
  <w:num w:numId="15">
    <w:abstractNumId w:val="24"/>
  </w:num>
  <w:num w:numId="16">
    <w:abstractNumId w:val="16"/>
  </w:num>
  <w:num w:numId="17">
    <w:abstractNumId w:val="10"/>
  </w:num>
  <w:num w:numId="18">
    <w:abstractNumId w:val="8"/>
  </w:num>
  <w:num w:numId="19">
    <w:abstractNumId w:val="26"/>
  </w:num>
  <w:num w:numId="20">
    <w:abstractNumId w:val="11"/>
  </w:num>
  <w:num w:numId="21">
    <w:abstractNumId w:val="31"/>
  </w:num>
  <w:num w:numId="22">
    <w:abstractNumId w:val="3"/>
  </w:num>
  <w:num w:numId="23">
    <w:abstractNumId w:val="17"/>
  </w:num>
  <w:num w:numId="24">
    <w:abstractNumId w:val="14"/>
  </w:num>
  <w:num w:numId="25">
    <w:abstractNumId w:val="15"/>
  </w:num>
  <w:num w:numId="26">
    <w:abstractNumId w:val="32"/>
  </w:num>
  <w:num w:numId="27">
    <w:abstractNumId w:val="28"/>
  </w:num>
  <w:num w:numId="28">
    <w:abstractNumId w:val="36"/>
  </w:num>
  <w:num w:numId="29">
    <w:abstractNumId w:val="22"/>
  </w:num>
  <w:num w:numId="30">
    <w:abstractNumId w:val="33"/>
  </w:num>
  <w:num w:numId="31">
    <w:abstractNumId w:val="2"/>
  </w:num>
  <w:num w:numId="32">
    <w:abstractNumId w:val="27"/>
  </w:num>
  <w:num w:numId="33">
    <w:abstractNumId w:val="20"/>
  </w:num>
  <w:num w:numId="34">
    <w:abstractNumId w:val="13"/>
  </w:num>
  <w:num w:numId="35">
    <w:abstractNumId w:val="23"/>
  </w:num>
  <w:num w:numId="36">
    <w:abstractNumId w:val="9"/>
  </w:num>
  <w:num w:numId="37">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bordersDoNotSurroundHeader/>
  <w:bordersDoNotSurroundFooter/>
  <w:attachedTemplate r:id="rId1"/>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1BFA"/>
    <w:rsid w:val="00005C1D"/>
    <w:rsid w:val="000236DD"/>
    <w:rsid w:val="00024077"/>
    <w:rsid w:val="00034664"/>
    <w:rsid w:val="00035F61"/>
    <w:rsid w:val="00040F9A"/>
    <w:rsid w:val="00043F72"/>
    <w:rsid w:val="00050063"/>
    <w:rsid w:val="00054329"/>
    <w:rsid w:val="00055228"/>
    <w:rsid w:val="000748A6"/>
    <w:rsid w:val="00081BC4"/>
    <w:rsid w:val="00081D15"/>
    <w:rsid w:val="000961B3"/>
    <w:rsid w:val="000A1C95"/>
    <w:rsid w:val="000B03DA"/>
    <w:rsid w:val="000B4EA7"/>
    <w:rsid w:val="000C171F"/>
    <w:rsid w:val="000C6169"/>
    <w:rsid w:val="000D145E"/>
    <w:rsid w:val="000E1558"/>
    <w:rsid w:val="000F5ED9"/>
    <w:rsid w:val="00105C03"/>
    <w:rsid w:val="00125D1E"/>
    <w:rsid w:val="0013416D"/>
    <w:rsid w:val="0014351A"/>
    <w:rsid w:val="0014421B"/>
    <w:rsid w:val="00144DCA"/>
    <w:rsid w:val="00144F51"/>
    <w:rsid w:val="00145DAA"/>
    <w:rsid w:val="00164854"/>
    <w:rsid w:val="001819FC"/>
    <w:rsid w:val="00190D86"/>
    <w:rsid w:val="00194371"/>
    <w:rsid w:val="00197C80"/>
    <w:rsid w:val="001B7D7E"/>
    <w:rsid w:val="001C05C3"/>
    <w:rsid w:val="001F246D"/>
    <w:rsid w:val="001F2AC3"/>
    <w:rsid w:val="001F4C30"/>
    <w:rsid w:val="0020159E"/>
    <w:rsid w:val="0020673F"/>
    <w:rsid w:val="00214313"/>
    <w:rsid w:val="00216838"/>
    <w:rsid w:val="00225D53"/>
    <w:rsid w:val="00230E67"/>
    <w:rsid w:val="002320FE"/>
    <w:rsid w:val="0023269A"/>
    <w:rsid w:val="00253A3C"/>
    <w:rsid w:val="0027161D"/>
    <w:rsid w:val="0028341F"/>
    <w:rsid w:val="00283EF6"/>
    <w:rsid w:val="00284A3B"/>
    <w:rsid w:val="00293566"/>
    <w:rsid w:val="00293E17"/>
    <w:rsid w:val="002A08C8"/>
    <w:rsid w:val="002A6F79"/>
    <w:rsid w:val="002B2C1D"/>
    <w:rsid w:val="002C2C2E"/>
    <w:rsid w:val="002C6195"/>
    <w:rsid w:val="002D1C19"/>
    <w:rsid w:val="002D1E1C"/>
    <w:rsid w:val="002E3492"/>
    <w:rsid w:val="002E509C"/>
    <w:rsid w:val="002F0333"/>
    <w:rsid w:val="002F5425"/>
    <w:rsid w:val="002F6FBB"/>
    <w:rsid w:val="00300C39"/>
    <w:rsid w:val="00313AD9"/>
    <w:rsid w:val="00326994"/>
    <w:rsid w:val="003274D0"/>
    <w:rsid w:val="00341B66"/>
    <w:rsid w:val="00347230"/>
    <w:rsid w:val="00351366"/>
    <w:rsid w:val="00357329"/>
    <w:rsid w:val="00360621"/>
    <w:rsid w:val="003611F4"/>
    <w:rsid w:val="003656A0"/>
    <w:rsid w:val="003762E9"/>
    <w:rsid w:val="0037715F"/>
    <w:rsid w:val="00382043"/>
    <w:rsid w:val="00392B9D"/>
    <w:rsid w:val="00395832"/>
    <w:rsid w:val="003A0920"/>
    <w:rsid w:val="003A2BEE"/>
    <w:rsid w:val="003A3546"/>
    <w:rsid w:val="003B0C17"/>
    <w:rsid w:val="003B5300"/>
    <w:rsid w:val="003B6711"/>
    <w:rsid w:val="003C2126"/>
    <w:rsid w:val="003C29DC"/>
    <w:rsid w:val="003D441F"/>
    <w:rsid w:val="003D4F0A"/>
    <w:rsid w:val="003D78DB"/>
    <w:rsid w:val="003E6D99"/>
    <w:rsid w:val="003F079F"/>
    <w:rsid w:val="003F4619"/>
    <w:rsid w:val="00422C9B"/>
    <w:rsid w:val="00424AF6"/>
    <w:rsid w:val="00427D6A"/>
    <w:rsid w:val="00436C1A"/>
    <w:rsid w:val="00437486"/>
    <w:rsid w:val="0044040E"/>
    <w:rsid w:val="00442344"/>
    <w:rsid w:val="00446E7F"/>
    <w:rsid w:val="00447014"/>
    <w:rsid w:val="00447229"/>
    <w:rsid w:val="0045019C"/>
    <w:rsid w:val="00453688"/>
    <w:rsid w:val="004571BC"/>
    <w:rsid w:val="0047114E"/>
    <w:rsid w:val="004714C9"/>
    <w:rsid w:val="0047569C"/>
    <w:rsid w:val="00475A18"/>
    <w:rsid w:val="00487407"/>
    <w:rsid w:val="004A2559"/>
    <w:rsid w:val="004A2A35"/>
    <w:rsid w:val="004A6F9A"/>
    <w:rsid w:val="004C3377"/>
    <w:rsid w:val="004F6F72"/>
    <w:rsid w:val="005012C1"/>
    <w:rsid w:val="00504AF5"/>
    <w:rsid w:val="00513C95"/>
    <w:rsid w:val="00523477"/>
    <w:rsid w:val="005406FA"/>
    <w:rsid w:val="005440D3"/>
    <w:rsid w:val="005458D2"/>
    <w:rsid w:val="00546D28"/>
    <w:rsid w:val="00552FC8"/>
    <w:rsid w:val="00570DDC"/>
    <w:rsid w:val="00572A9E"/>
    <w:rsid w:val="00572ACE"/>
    <w:rsid w:val="00572CD6"/>
    <w:rsid w:val="005B22CD"/>
    <w:rsid w:val="005E3128"/>
    <w:rsid w:val="005F4124"/>
    <w:rsid w:val="00600F01"/>
    <w:rsid w:val="00604E37"/>
    <w:rsid w:val="00605E51"/>
    <w:rsid w:val="0061059E"/>
    <w:rsid w:val="006143DB"/>
    <w:rsid w:val="00621110"/>
    <w:rsid w:val="00631E62"/>
    <w:rsid w:val="00637964"/>
    <w:rsid w:val="00677D83"/>
    <w:rsid w:val="00684499"/>
    <w:rsid w:val="00684810"/>
    <w:rsid w:val="0069130C"/>
    <w:rsid w:val="006A1E09"/>
    <w:rsid w:val="006C155E"/>
    <w:rsid w:val="006C63D6"/>
    <w:rsid w:val="006E2498"/>
    <w:rsid w:val="006F6B35"/>
    <w:rsid w:val="006F755F"/>
    <w:rsid w:val="00701CBF"/>
    <w:rsid w:val="007020FA"/>
    <w:rsid w:val="00715C42"/>
    <w:rsid w:val="00717353"/>
    <w:rsid w:val="00724866"/>
    <w:rsid w:val="00741E39"/>
    <w:rsid w:val="007440F5"/>
    <w:rsid w:val="0074579E"/>
    <w:rsid w:val="0075133A"/>
    <w:rsid w:val="00764116"/>
    <w:rsid w:val="00764B35"/>
    <w:rsid w:val="007763F2"/>
    <w:rsid w:val="00790CEC"/>
    <w:rsid w:val="007921C7"/>
    <w:rsid w:val="00795335"/>
    <w:rsid w:val="007959CD"/>
    <w:rsid w:val="007B0BBE"/>
    <w:rsid w:val="007B15B6"/>
    <w:rsid w:val="007B1BFA"/>
    <w:rsid w:val="007C2724"/>
    <w:rsid w:val="007D55AB"/>
    <w:rsid w:val="007D695A"/>
    <w:rsid w:val="007D6F61"/>
    <w:rsid w:val="007D738A"/>
    <w:rsid w:val="007E16CA"/>
    <w:rsid w:val="007F314C"/>
    <w:rsid w:val="00805088"/>
    <w:rsid w:val="0082253A"/>
    <w:rsid w:val="00833A91"/>
    <w:rsid w:val="00834EFB"/>
    <w:rsid w:val="00835153"/>
    <w:rsid w:val="008370B8"/>
    <w:rsid w:val="0083717F"/>
    <w:rsid w:val="00846064"/>
    <w:rsid w:val="00855A4C"/>
    <w:rsid w:val="008565DE"/>
    <w:rsid w:val="0086088A"/>
    <w:rsid w:val="00865BB7"/>
    <w:rsid w:val="00874477"/>
    <w:rsid w:val="00874E47"/>
    <w:rsid w:val="0089215B"/>
    <w:rsid w:val="008925BD"/>
    <w:rsid w:val="008A0717"/>
    <w:rsid w:val="008A4D9E"/>
    <w:rsid w:val="008B1A6D"/>
    <w:rsid w:val="008C18C1"/>
    <w:rsid w:val="008C3DDE"/>
    <w:rsid w:val="008D4A13"/>
    <w:rsid w:val="008E3F84"/>
    <w:rsid w:val="0090267A"/>
    <w:rsid w:val="00904666"/>
    <w:rsid w:val="00910EBC"/>
    <w:rsid w:val="009165B4"/>
    <w:rsid w:val="00922034"/>
    <w:rsid w:val="00924A3D"/>
    <w:rsid w:val="00925FCB"/>
    <w:rsid w:val="00926FD5"/>
    <w:rsid w:val="00943057"/>
    <w:rsid w:val="00944442"/>
    <w:rsid w:val="00953FB8"/>
    <w:rsid w:val="00962374"/>
    <w:rsid w:val="00964353"/>
    <w:rsid w:val="00965D7D"/>
    <w:rsid w:val="009673E4"/>
    <w:rsid w:val="009812E1"/>
    <w:rsid w:val="00983A18"/>
    <w:rsid w:val="00994C3A"/>
    <w:rsid w:val="009A6C47"/>
    <w:rsid w:val="009B28C3"/>
    <w:rsid w:val="009B493E"/>
    <w:rsid w:val="009C0977"/>
    <w:rsid w:val="009C0A11"/>
    <w:rsid w:val="009C1F5E"/>
    <w:rsid w:val="009C2F6F"/>
    <w:rsid w:val="009C3371"/>
    <w:rsid w:val="009C3955"/>
    <w:rsid w:val="009D0840"/>
    <w:rsid w:val="009D2E2F"/>
    <w:rsid w:val="009D4E6F"/>
    <w:rsid w:val="009D6EB4"/>
    <w:rsid w:val="009F15C4"/>
    <w:rsid w:val="00A0114A"/>
    <w:rsid w:val="00A169E8"/>
    <w:rsid w:val="00A22EDE"/>
    <w:rsid w:val="00A27BF9"/>
    <w:rsid w:val="00A27D82"/>
    <w:rsid w:val="00A30DC2"/>
    <w:rsid w:val="00A32BEC"/>
    <w:rsid w:val="00A41898"/>
    <w:rsid w:val="00A42C85"/>
    <w:rsid w:val="00A659FF"/>
    <w:rsid w:val="00A70EF9"/>
    <w:rsid w:val="00A750EE"/>
    <w:rsid w:val="00A844C5"/>
    <w:rsid w:val="00A918AE"/>
    <w:rsid w:val="00A91E66"/>
    <w:rsid w:val="00A931F3"/>
    <w:rsid w:val="00AA056C"/>
    <w:rsid w:val="00AA2654"/>
    <w:rsid w:val="00AA27DD"/>
    <w:rsid w:val="00AA606D"/>
    <w:rsid w:val="00AD4988"/>
    <w:rsid w:val="00AD666A"/>
    <w:rsid w:val="00AE1499"/>
    <w:rsid w:val="00AE376C"/>
    <w:rsid w:val="00AE3BE7"/>
    <w:rsid w:val="00AF0DCB"/>
    <w:rsid w:val="00AF485B"/>
    <w:rsid w:val="00AF511C"/>
    <w:rsid w:val="00AF7D56"/>
    <w:rsid w:val="00B03557"/>
    <w:rsid w:val="00B13E7E"/>
    <w:rsid w:val="00B161CF"/>
    <w:rsid w:val="00B17321"/>
    <w:rsid w:val="00B311B3"/>
    <w:rsid w:val="00B36559"/>
    <w:rsid w:val="00B36D92"/>
    <w:rsid w:val="00B6061A"/>
    <w:rsid w:val="00B62963"/>
    <w:rsid w:val="00B676B1"/>
    <w:rsid w:val="00B8239A"/>
    <w:rsid w:val="00BA0EF5"/>
    <w:rsid w:val="00BC08FC"/>
    <w:rsid w:val="00BE0456"/>
    <w:rsid w:val="00BE0815"/>
    <w:rsid w:val="00C00267"/>
    <w:rsid w:val="00C066D6"/>
    <w:rsid w:val="00C13658"/>
    <w:rsid w:val="00C136A8"/>
    <w:rsid w:val="00C1694B"/>
    <w:rsid w:val="00C23BF2"/>
    <w:rsid w:val="00C24EED"/>
    <w:rsid w:val="00C27F97"/>
    <w:rsid w:val="00C32585"/>
    <w:rsid w:val="00C3387F"/>
    <w:rsid w:val="00C362DB"/>
    <w:rsid w:val="00C36AE5"/>
    <w:rsid w:val="00C44F96"/>
    <w:rsid w:val="00C50F21"/>
    <w:rsid w:val="00C53C39"/>
    <w:rsid w:val="00C62186"/>
    <w:rsid w:val="00C72D2B"/>
    <w:rsid w:val="00C82AFF"/>
    <w:rsid w:val="00C841BC"/>
    <w:rsid w:val="00CA6704"/>
    <w:rsid w:val="00CA6EAC"/>
    <w:rsid w:val="00CB2717"/>
    <w:rsid w:val="00CC628F"/>
    <w:rsid w:val="00CC6A45"/>
    <w:rsid w:val="00CC79AF"/>
    <w:rsid w:val="00CE0964"/>
    <w:rsid w:val="00CE6B23"/>
    <w:rsid w:val="00D045B4"/>
    <w:rsid w:val="00D15877"/>
    <w:rsid w:val="00D165A4"/>
    <w:rsid w:val="00D17BCB"/>
    <w:rsid w:val="00D20F59"/>
    <w:rsid w:val="00D22108"/>
    <w:rsid w:val="00D36490"/>
    <w:rsid w:val="00D37F48"/>
    <w:rsid w:val="00D42989"/>
    <w:rsid w:val="00D46F9E"/>
    <w:rsid w:val="00D5743B"/>
    <w:rsid w:val="00D730D5"/>
    <w:rsid w:val="00D80F8B"/>
    <w:rsid w:val="00D826A1"/>
    <w:rsid w:val="00DA134D"/>
    <w:rsid w:val="00DB573F"/>
    <w:rsid w:val="00DD2D4A"/>
    <w:rsid w:val="00DF0ADE"/>
    <w:rsid w:val="00DF684C"/>
    <w:rsid w:val="00E00528"/>
    <w:rsid w:val="00E0360A"/>
    <w:rsid w:val="00E062FF"/>
    <w:rsid w:val="00E157C2"/>
    <w:rsid w:val="00E16AA4"/>
    <w:rsid w:val="00E2005C"/>
    <w:rsid w:val="00E22E8F"/>
    <w:rsid w:val="00E30274"/>
    <w:rsid w:val="00E549AA"/>
    <w:rsid w:val="00E557F3"/>
    <w:rsid w:val="00E56D3B"/>
    <w:rsid w:val="00E578CB"/>
    <w:rsid w:val="00E62008"/>
    <w:rsid w:val="00E62DE0"/>
    <w:rsid w:val="00E90E68"/>
    <w:rsid w:val="00EB3021"/>
    <w:rsid w:val="00EC2BD1"/>
    <w:rsid w:val="00EC5010"/>
    <w:rsid w:val="00EC5716"/>
    <w:rsid w:val="00ED085C"/>
    <w:rsid w:val="00ED765D"/>
    <w:rsid w:val="00EE3286"/>
    <w:rsid w:val="00EF1F12"/>
    <w:rsid w:val="00EF1F14"/>
    <w:rsid w:val="00EF4CF5"/>
    <w:rsid w:val="00EF7E53"/>
    <w:rsid w:val="00F02126"/>
    <w:rsid w:val="00F07751"/>
    <w:rsid w:val="00F13753"/>
    <w:rsid w:val="00F153CC"/>
    <w:rsid w:val="00F2363A"/>
    <w:rsid w:val="00F26A4B"/>
    <w:rsid w:val="00F27061"/>
    <w:rsid w:val="00F32278"/>
    <w:rsid w:val="00F33997"/>
    <w:rsid w:val="00F42F24"/>
    <w:rsid w:val="00F46A17"/>
    <w:rsid w:val="00F47628"/>
    <w:rsid w:val="00F47D3D"/>
    <w:rsid w:val="00F60FF0"/>
    <w:rsid w:val="00F63C32"/>
    <w:rsid w:val="00F65513"/>
    <w:rsid w:val="00F666FD"/>
    <w:rsid w:val="00F72F1D"/>
    <w:rsid w:val="00F74015"/>
    <w:rsid w:val="00F747E3"/>
    <w:rsid w:val="00F74FA7"/>
    <w:rsid w:val="00F96741"/>
    <w:rsid w:val="00FA3E46"/>
    <w:rsid w:val="00FA54F6"/>
    <w:rsid w:val="00FB1C4D"/>
    <w:rsid w:val="00FC1921"/>
    <w:rsid w:val="00FD0049"/>
    <w:rsid w:val="00FD43AE"/>
    <w:rsid w:val="00FD5C2A"/>
    <w:rsid w:val="00FD650A"/>
    <w:rsid w:val="00FE069A"/>
    <w:rsid w:val="00FF0F79"/>
    <w:rsid w:val="00FF36E8"/>
    <w:rsid w:val="00FF3B8C"/>
    <w:rsid w:val="00FF4A8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pPr>
    <w:rPr>
      <w:rFonts w:hAnsi="Guatemala" w:ascii="Guatemala"/>
      <w:snapToGrid w:val="false"/>
      <w:sz w:val="24"/>
      <w:lang w:eastAsia="en-US"/>
    </w:rPr>
  </w:style>
  <w:style w:styleId="Naslov1" w:type="paragraph">
    <w:name w:val="heading 1"/>
    <w:basedOn w:val="Normal"/>
    <w:next w:val="Normal"/>
    <w:qFormat/>
    <w:pPr>
      <w:keepNext/>
      <w:spacing w:after="60" w:before="240"/>
      <w:outlineLvl w:val="0"/>
    </w:pPr>
    <w:rPr>
      <w:rFonts w:hAnsi="Arial" w:ascii="Arial"/>
      <w:b/>
      <w:kern w:val="28"/>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ferencafusnote" w:type="character">
    <w:name w:val="footnote reference"/>
    <w:semiHidden/>
  </w:style>
  <w:style w:styleId="Tijeloteksta" w:type="paragraph">
    <w:name w:val="Body Text"/>
    <w:basedOn w:val="Normal"/>
    <w:link w:val="TijelotekstaChar"/>
    <w:rPr>
      <w:rFonts w:hAnsi="Arial" w:ascii="Arial"/>
      <w:sz w:val="22"/>
    </w:rPr>
  </w:style>
  <w:style w:styleId="Tijeloteksta2" w:type="paragraph">
    <w:name w:val="Body Text 2"/>
    <w:basedOn w:val="Normal"/>
    <w:pPr>
      <w:jc w:val="both"/>
    </w:pPr>
    <w:rPr>
      <w:rFonts w:hAnsi="Arial" w:ascii="Arial"/>
      <w:sz w:val="22"/>
    </w:rPr>
  </w:style>
  <w:style w:styleId="Uvuenotijeloteksta" w:type="paragraph">
    <w:name w:val="Body Text Indent"/>
    <w:basedOn w:val="Normal"/>
    <w:pPr>
      <w:ind w:firstLine="720"/>
      <w:jc w:val="both"/>
    </w:pPr>
    <w:rPr>
      <w:rFonts w:hAnsi="Arial" w:ascii="Arial"/>
      <w:sz w:val="22"/>
    </w:rPr>
  </w:style>
  <w:style w:styleId="Tekstbalonia" w:type="paragraph">
    <w:name w:val="Balloon Text"/>
    <w:basedOn w:val="Normal"/>
    <w:semiHidden/>
    <w:rsid w:val="00054329"/>
    <w:rPr>
      <w:rFonts w:cs="Tahoma" w:hAnsi="Tahoma" w:ascii="Tahoma"/>
      <w:sz w:val="16"/>
      <w:szCs w:val="16"/>
    </w:rPr>
  </w:style>
  <w:style w:styleId="Zaglavlje" w:type="paragraph">
    <w:name w:val="header"/>
    <w:basedOn w:val="Normal"/>
    <w:link w:val="ZaglavljeChar"/>
    <w:uiPriority w:val="99"/>
    <w:rsid w:val="00833A91"/>
    <w:pPr>
      <w:tabs>
        <w:tab w:pos="4536" w:val="center"/>
        <w:tab w:pos="9072" w:val="right"/>
      </w:tabs>
    </w:pPr>
  </w:style>
  <w:style w:customStyle="true" w:styleId="ZaglavljeChar" w:type="character">
    <w:name w:val="Zaglavlje Char"/>
    <w:link w:val="Zaglavlje"/>
    <w:uiPriority w:val="99"/>
    <w:rsid w:val="00833A91"/>
    <w:rPr>
      <w:rFonts w:hAnsi="Guatemala" w:ascii="Guatemala"/>
      <w:snapToGrid w:val="false"/>
      <w:sz w:val="24"/>
      <w:lang w:eastAsia="en-US" w:val="en-US"/>
    </w:rPr>
  </w:style>
  <w:style w:styleId="Podnoje" w:type="paragraph">
    <w:name w:val="footer"/>
    <w:basedOn w:val="Normal"/>
    <w:link w:val="PodnojeChar"/>
    <w:rsid w:val="00833A91"/>
    <w:pPr>
      <w:tabs>
        <w:tab w:pos="4536" w:val="center"/>
        <w:tab w:pos="9072" w:val="right"/>
      </w:tabs>
    </w:pPr>
  </w:style>
  <w:style w:customStyle="true" w:styleId="PodnojeChar" w:type="character">
    <w:name w:val="Podnožje Char"/>
    <w:link w:val="Podnoje"/>
    <w:rsid w:val="00833A91"/>
    <w:rPr>
      <w:rFonts w:hAnsi="Guatemala" w:ascii="Guatemala"/>
      <w:snapToGrid w:val="false"/>
      <w:sz w:val="24"/>
      <w:lang w:eastAsia="en-US" w:val="en-US"/>
    </w:rPr>
  </w:style>
  <w:style w:customStyle="true" w:styleId="ListParagraph1" w:type="paragraph">
    <w:name w:val="List Paragraph1"/>
    <w:basedOn w:val="Normal"/>
    <w:rsid w:val="00C24EED"/>
    <w:pPr>
      <w:widowControl/>
      <w:spacing w:lineRule="auto" w:line="276" w:after="200"/>
      <w:ind w:left="720"/>
    </w:pPr>
    <w:rPr>
      <w:rFonts w:cs="Calibri" w:hAnsi="Calibri" w:ascii="Calibri"/>
      <w:snapToGrid/>
      <w:sz w:val="22"/>
      <w:szCs w:val="22"/>
    </w:rPr>
  </w:style>
  <w:style w:styleId="Odlomakpopisa" w:type="paragraph">
    <w:name w:val="List Paragraph"/>
    <w:basedOn w:val="Normal"/>
    <w:uiPriority w:val="34"/>
    <w:qFormat/>
    <w:rsid w:val="00F747E3"/>
    <w:pPr>
      <w:ind w:left="708"/>
    </w:pPr>
  </w:style>
  <w:style w:customStyle="true" w:styleId="TijelotekstaChar" w:type="character">
    <w:name w:val="Tijelo teksta Char"/>
    <w:link w:val="Tijeloteksta"/>
    <w:rsid w:val="007D55AB"/>
    <w:rPr>
      <w:rFonts w:hAnsi="Arial" w:ascii="Arial"/>
      <w:snapToGrid w:val="false"/>
      <w:sz w:val="22"/>
      <w:lang w:eastAsia="en-US" w:val="en-US"/>
    </w:rPr>
  </w:style>
  <w:style w:styleId="Hiperveza" w:type="character">
    <w:name w:val="Hyperlink"/>
    <w:uiPriority w:val="99"/>
    <w:unhideWhenUsed/>
    <w:rsid w:val="00284A3B"/>
    <w:rPr>
      <w:color w:val="0000FF"/>
      <w:u w:val="single"/>
    </w:rPr>
  </w:style>
  <w:style w:styleId="Tekstrezerviranogmjesta" w:type="character">
    <w:name w:val="Placeholder Text"/>
    <w:basedOn w:val="Zadanifontodlomka"/>
    <w:uiPriority w:val="99"/>
    <w:semiHidden/>
    <w:rsid w:val="0074579E"/>
    <w:rPr>
      <w:color w:val="808080"/>
      <w:bdr w:space="0" w:sz="0" w:color="auto" w:val="none"/>
      <w:shd w:fill="auto" w:color="auto" w:val="clear"/>
    </w:rPr>
  </w:style>
  <w:style w:customStyle="true" w:styleId="eSPISCCParagraphDefaultFont" w:type="character">
    <w:name w:val="eSPIS_CC_Paragraph Default Font"/>
    <w:basedOn w:val="Zadanifontodlomka"/>
    <w:rsid w:val="0074579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4579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4579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4579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pPr>
    <w:rPr>
      <w:rFonts w:ascii="Guatemala" w:hAnsi="Guatemala"/>
      <w:snapToGrid w:val="0"/>
      <w:sz w:val="24"/>
      <w:lang w:eastAsia="en-US"/>
    </w:rPr>
  </w:style>
  <w:style w:styleId="Naslov1" w:type="paragraph">
    <w:name w:val="heading 1"/>
    <w:basedOn w:val="Normal"/>
    <w:next w:val="Normal"/>
    <w:qFormat/>
    <w:pPr>
      <w:keepNext/>
      <w:spacing w:after="60" w:before="240"/>
      <w:outlineLvl w:val="0"/>
    </w:pPr>
    <w:rPr>
      <w:rFonts w:ascii="Arial" w:hAnsi="Arial"/>
      <w:b/>
      <w:kern w:val="28"/>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ferencafusnote" w:type="character">
    <w:name w:val="footnote reference"/>
    <w:semiHidden/>
  </w:style>
  <w:style w:styleId="Tijeloteksta" w:type="paragraph">
    <w:name w:val="Body Text"/>
    <w:basedOn w:val="Normal"/>
    <w:link w:val="TijelotekstaChar"/>
    <w:rPr>
      <w:rFonts w:ascii="Arial" w:hAnsi="Arial"/>
      <w:sz w:val="22"/>
    </w:rPr>
  </w:style>
  <w:style w:styleId="Tijeloteksta2" w:type="paragraph">
    <w:name w:val="Body Text 2"/>
    <w:basedOn w:val="Normal"/>
    <w:pPr>
      <w:jc w:val="both"/>
    </w:pPr>
    <w:rPr>
      <w:rFonts w:ascii="Arial" w:hAnsi="Arial"/>
      <w:sz w:val="22"/>
    </w:rPr>
  </w:style>
  <w:style w:styleId="Uvuenotijeloteksta" w:type="paragraph">
    <w:name w:val="Body Text Indent"/>
    <w:basedOn w:val="Normal"/>
    <w:pPr>
      <w:ind w:firstLine="720"/>
      <w:jc w:val="both"/>
    </w:pPr>
    <w:rPr>
      <w:rFonts w:ascii="Arial" w:hAnsi="Arial"/>
      <w:sz w:val="22"/>
    </w:rPr>
  </w:style>
  <w:style w:styleId="Tekstbalonia" w:type="paragraph">
    <w:name w:val="Balloon Text"/>
    <w:basedOn w:val="Normal"/>
    <w:semiHidden/>
    <w:rsid w:val="00054329"/>
    <w:rPr>
      <w:rFonts w:ascii="Tahoma" w:cs="Tahoma" w:hAnsi="Tahoma"/>
      <w:sz w:val="16"/>
      <w:szCs w:val="16"/>
    </w:rPr>
  </w:style>
  <w:style w:styleId="Zaglavlje" w:type="paragraph">
    <w:name w:val="header"/>
    <w:basedOn w:val="Normal"/>
    <w:link w:val="ZaglavljeChar"/>
    <w:uiPriority w:val="99"/>
    <w:rsid w:val="00833A91"/>
    <w:pPr>
      <w:tabs>
        <w:tab w:pos="4536" w:val="center"/>
        <w:tab w:pos="9072" w:val="right"/>
      </w:tabs>
    </w:pPr>
  </w:style>
  <w:style w:customStyle="1" w:styleId="ZaglavljeChar" w:type="character">
    <w:name w:val="Zaglavlje Char"/>
    <w:link w:val="Zaglavlje"/>
    <w:uiPriority w:val="99"/>
    <w:rsid w:val="00833A91"/>
    <w:rPr>
      <w:rFonts w:ascii="Guatemala" w:hAnsi="Guatemala"/>
      <w:snapToGrid w:val="0"/>
      <w:sz w:val="24"/>
      <w:lang w:eastAsia="en-US" w:val="en-US"/>
    </w:rPr>
  </w:style>
  <w:style w:styleId="Podnoje" w:type="paragraph">
    <w:name w:val="footer"/>
    <w:basedOn w:val="Normal"/>
    <w:link w:val="PodnojeChar"/>
    <w:rsid w:val="00833A91"/>
    <w:pPr>
      <w:tabs>
        <w:tab w:pos="4536" w:val="center"/>
        <w:tab w:pos="9072" w:val="right"/>
      </w:tabs>
    </w:pPr>
  </w:style>
  <w:style w:customStyle="1" w:styleId="PodnojeChar" w:type="character">
    <w:name w:val="Podnožje Char"/>
    <w:link w:val="Podnoje"/>
    <w:rsid w:val="00833A91"/>
    <w:rPr>
      <w:rFonts w:ascii="Guatemala" w:hAnsi="Guatemala"/>
      <w:snapToGrid w:val="0"/>
      <w:sz w:val="24"/>
      <w:lang w:eastAsia="en-US" w:val="en-US"/>
    </w:rPr>
  </w:style>
  <w:style w:customStyle="1" w:styleId="ListParagraph1" w:type="paragraph">
    <w:name w:val="List Paragraph1"/>
    <w:basedOn w:val="Normal"/>
    <w:rsid w:val="00C24EED"/>
    <w:pPr>
      <w:widowControl/>
      <w:spacing w:after="200" w:line="276" w:lineRule="auto"/>
      <w:ind w:left="720"/>
    </w:pPr>
    <w:rPr>
      <w:rFonts w:ascii="Calibri" w:cs="Calibri" w:hAnsi="Calibri"/>
      <w:snapToGrid/>
      <w:sz w:val="22"/>
      <w:szCs w:val="22"/>
    </w:rPr>
  </w:style>
  <w:style w:styleId="Odlomakpopisa" w:type="paragraph">
    <w:name w:val="List Paragraph"/>
    <w:basedOn w:val="Normal"/>
    <w:uiPriority w:val="34"/>
    <w:qFormat/>
    <w:rsid w:val="00F747E3"/>
    <w:pPr>
      <w:ind w:left="708"/>
    </w:pPr>
  </w:style>
  <w:style w:customStyle="1" w:styleId="TijelotekstaChar" w:type="character">
    <w:name w:val="Tijelo teksta Char"/>
    <w:link w:val="Tijeloteksta"/>
    <w:rsid w:val="007D55AB"/>
    <w:rPr>
      <w:rFonts w:ascii="Arial" w:hAnsi="Arial"/>
      <w:snapToGrid w:val="0"/>
      <w:sz w:val="22"/>
      <w:lang w:eastAsia="en-US" w:val="en-US"/>
    </w:rPr>
  </w:style>
  <w:style w:styleId="Hiperveza" w:type="character">
    <w:name w:val="Hyperlink"/>
    <w:uiPriority w:val="99"/>
    <w:unhideWhenUsed/>
    <w:rsid w:val="00284A3B"/>
    <w:rPr>
      <w:color w:val="0000FF"/>
      <w:u w:val="single"/>
    </w:rPr>
  </w:style>
  <w:style w:styleId="Tekstrezerviranogmjesta" w:type="character">
    <w:name w:val="Placeholder Text"/>
    <w:basedOn w:val="Zadanifontodlomka"/>
    <w:uiPriority w:val="99"/>
    <w:semiHidden/>
    <w:rsid w:val="0074579E"/>
    <w:rPr>
      <w:color w:val="808080"/>
      <w:bdr w:color="auto" w:space="0" w:sz="0" w:val="none"/>
      <w:shd w:color="auto" w:fill="auto" w:val="clear"/>
    </w:rPr>
  </w:style>
  <w:style w:customStyle="1" w:styleId="eSPISCCParagraphDefaultFont" w:type="character">
    <w:name w:val="eSPIS_CC_Paragraph Default Font"/>
    <w:basedOn w:val="Zadanifontodlomka"/>
    <w:rsid w:val="0074579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4579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4579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4579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8774816">
      <w:bodyDiv w:val="true"/>
      <w:marLeft w:val="0"/>
      <w:marRight w:val="0"/>
      <w:marTop w:val="0"/>
      <w:marBottom w:val="0"/>
      <w:divBdr>
        <w:top w:space="0" w:sz="0" w:color="auto" w:val="none"/>
        <w:left w:space="0" w:sz="0" w:color="auto" w:val="none"/>
        <w:bottom w:space="0" w:sz="0" w:color="auto" w:val="none"/>
        <w:right w:space="0" w:sz="0" w:color="auto" w:val="none"/>
      </w:divBdr>
    </w:div>
    <w:div w:id="1141189897">
      <w:bodyDiv w:val="true"/>
      <w:marLeft w:val="0"/>
      <w:marRight w:val="0"/>
      <w:marTop w:val="0"/>
      <w:marBottom w:val="0"/>
      <w:divBdr>
        <w:top w:space="0" w:sz="0" w:color="auto" w:val="none"/>
        <w:left w:space="0" w:sz="0" w:color="auto" w:val="none"/>
        <w:bottom w:space="0" w:sz="0" w:color="auto" w:val="none"/>
        <w:right w:space="0" w:sz="0" w:color="auto" w:val="none"/>
      </w:divBdr>
    </w:div>
    <w:div w:id="1292054408">
      <w:bodyDiv w:val="true"/>
      <w:marLeft w:val="0"/>
      <w:marRight w:val="0"/>
      <w:marTop w:val="0"/>
      <w:marBottom w:val="0"/>
      <w:divBdr>
        <w:top w:space="0" w:sz="0" w:color="auto" w:val="none"/>
        <w:left w:space="0" w:sz="0" w:color="auto" w:val="none"/>
        <w:bottom w:space="0" w:sz="0" w:color="auto" w:val="none"/>
        <w:right w:space="0" w:sz="0" w:color="auto" w:val="none"/>
      </w:divBdr>
    </w:div>
    <w:div w:id="1307978856">
      <w:bodyDiv w:val="true"/>
      <w:marLeft w:val="0"/>
      <w:marRight w:val="0"/>
      <w:marTop w:val="0"/>
      <w:marBottom w:val="0"/>
      <w:divBdr>
        <w:top w:space="0" w:sz="0" w:color="auto" w:val="none"/>
        <w:left w:space="0" w:sz="0" w:color="auto" w:val="none"/>
        <w:bottom w:space="0" w:sz="0" w:color="auto" w:val="none"/>
        <w:right w:space="0" w:sz="0" w:color="auto" w:val="none"/>
      </w:divBdr>
    </w:div>
    <w:div w:id="1511337836">
      <w:bodyDiv w:val="true"/>
      <w:marLeft w:val="0"/>
      <w:marRight w:val="0"/>
      <w:marTop w:val="0"/>
      <w:marBottom w:val="0"/>
      <w:divBdr>
        <w:top w:space="0" w:sz="0" w:color="auto" w:val="none"/>
        <w:left w:space="0" w:sz="0" w:color="auto" w:val="none"/>
        <w:bottom w:space="0" w:sz="0" w:color="auto" w:val="none"/>
        <w:right w:space="0" w:sz="0" w:color="auto" w:val="none"/>
      </w:divBdr>
    </w:div>
    <w:div w:id="1552225442">
      <w:bodyDiv w:val="true"/>
      <w:marLeft w:val="0"/>
      <w:marRight w:val="0"/>
      <w:marTop w:val="0"/>
      <w:marBottom w:val="0"/>
      <w:divBdr>
        <w:top w:space="0" w:sz="0" w:color="auto" w:val="none"/>
        <w:left w:space="0" w:sz="0" w:color="auto" w:val="none"/>
        <w:bottom w:space="0" w:sz="0" w:color="auto" w:val="none"/>
        <w:right w:space="0" w:sz="0" w:color="auto" w:val="none"/>
      </w:divBdr>
    </w:div>
    <w:div w:id="1764573824">
      <w:bodyDiv w:val="true"/>
      <w:marLeft w:val="0"/>
      <w:marRight w:val="0"/>
      <w:marTop w:val="0"/>
      <w:marBottom w:val="0"/>
      <w:divBdr>
        <w:top w:space="0" w:sz="0" w:color="auto" w:val="none"/>
        <w:left w:space="0" w:sz="0" w:color="auto" w:val="none"/>
        <w:bottom w:space="0" w:sz="0" w:color="auto" w:val="none"/>
        <w:right w:space="0" w:sz="0" w:color="auto" w:val="none"/>
      </w:divBdr>
    </w:div>
    <w:div w:id="20601280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hyperlink" Target="http://ladic-werner.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22. travnja 2016.</izvorni_sadrzaj>
    <derivirana_varijabla naziv="DomainObject.StvarniPocetakDatum_1">22. travnja 2016.</derivirana_varijabla>
  </DomainObject.StvarniPocetakDatum>
  <DomainObject.StvarniZavrsetakDatum>
    <izvorni_sadrzaj>22. travnja 2016.</izvorni_sadrzaj>
    <derivirana_varijabla naziv="DomainObject.StvarniZavrsetakDatum_1">22. travnja 2016.</derivirana_varijabla>
  </DomainObject.StvarniZavrsetakDatum>
  <DomainObject.PlaniraniZavrsetakDatum>
    <izvorni_sadrzaj>22. travnja 2016.</izvorni_sadrzaj>
    <derivirana_varijabla naziv="DomainObject.PlaniraniZavrsetakDatum_1">22. travnja 2016.</derivirana_varijabla>
  </DomainObject.PlaniraniZavrsetakDatum>
  <DomainObject.PlaniraniPocetakDatum>
    <izvorni_sadrzaj>22. travnja 2016.</izvorni_sadrzaj>
    <derivirana_varijabla naziv="DomainObject.PlaniraniPocetakDatum_1">22. travnja 2016.</derivirana_varijabla>
  </DomainObject.PlaniraniPocetakDatum>
  <DomainObject.StvarniPocetakVrijeme>
    <izvorni_sadrzaj>13:00</izvorni_sadrzaj>
    <derivirana_varijabla naziv="DomainObject.StvarniPocetakVrijeme_1">13:00</derivirana_varijabla>
  </DomainObject.StvarniPocetakVrijeme>
  <DomainObject.StvarniZavrsetakVrijeme>
    <izvorni_sadrzaj>13:25</izvorni_sadrzaj>
    <derivirana_varijabla naziv="DomainObject.StvarniZavrsetakVrijeme_1">13:25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item>LADIĆ-WERNER društvo s ograničenom odgovornošću za proizvodnju i montažu metalnih i plastičnih konstrukcija, građevinske</item>
      <item>Odvjetničko društvo Župić &amp; partneri d.o.o</item>
      <item>ODVJETNIČKO DRUŠTVO HANŽEKOVIĆ &amp; PARTNERI d.o.o.</item>
      <item>ZDRAVKO HERCEG</item>
      <item>DRAŽEN KAPEŠ</item>
      <item>STJEPAN KANJIR</item>
      <item>RUDOLF BUHIN</item>
      <item>Zajednički odvjetnički ured Marko Praljak &amp; Marin Svić</item>
      <item>Policijska uprava varaždinska</item>
      <item>TOMISLAV JURKIN</item>
      <item>Sberbank d.d.</item>
      <item>TOMISLAV ĐURIČIN</item>
      <item>HYPO ALPE-ADRIA-BANK dioničko društvo</item>
      <item>STJEPAN ČASEK</item>
      <item>SAVEZ SAMOSTALNIH SINDIKATA HRVATSKE / MIROSLAV MOLNAR</item>
      <item>Općinski sud u Varaždinu</item>
    </izvorni_sadrzaj>
    <derivirana_varijabla naziv="DomainObject.UcesnikSudskeRadnjeListNaziv_1">
      <item>LADIĆ-WERNER društvo s ograničenom odgovornošću za proizvodnju i montažu metalnih i plastičnih konstrukcija, građevinske</item>
      <item>Odvjetničko društvo Župić &amp; partneri d.o.o</item>
      <item>ODVJETNIČKO DRUŠTVO HANŽEKOVIĆ &amp; PARTNERI d.o.o.</item>
      <item>ZDRAVKO HERCEG</item>
      <item>DRAŽEN KAPEŠ</item>
      <item>STJEPAN KANJIR</item>
      <item>RUDOLF BUHIN</item>
      <item>Zajednički odvjetnički ured Marko Praljak &amp; Marin Svić</item>
      <item>Policijska uprava varaždinska</item>
      <item>TOMISLAV JURKIN</item>
      <item>Sberbank d.d.</item>
      <item>TOMISLAV ĐURIČIN</item>
      <item>HYPO ALPE-ADRIA-BANK dioničko društvo</item>
      <item>STJEPAN ČASEK</item>
      <item>SAVEZ SAMOSTALNIH SINDIKATA HRVATSKE / MIROSLAV MOLNAR</item>
      <item>Općinski sud u Varaždinu</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442</izvorni_sadrzaj>
    <derivirana_varijabla naziv="DomainObject.Predmet.Broj_1">442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2013.</izvorni_sadrzaj>
    <derivirana_varijabla naziv="DomainObject.Predmet.DatumOsnivanja_1">30.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St-442/2013</izvorni_sadrzaj>
    <derivirana_varijabla naziv="DomainObject.Predmet.OznakaBroj_1">St-442/2013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LADIĆ-WERNER društvo s ograničenom odgovornošću za proizvodnju i montažu metalnih i plastičnih konstrukcija, građevinske</izvorni_sadrzaj>
    <derivirana_varijabla naziv="DomainObject.Predmet.ProtustrankaFormated_1">  LADIĆ-WERNER društvo s ograničenom odgovornošću za proizvodnju i montažu metalnih i plastičnih konstrukcija, građevinske</derivirana_varijabla>
  </DomainObject.Predmet.ProtustrankaFormated>
  <DomainObject.Predmet.ProtustrankaFormatedOIB>
    <izvorni_sadrzaj>  LADIĆ-WERNER društvo s ograničenom odgovornošću za proizvodnju i montažu metalnih i plastičnih konstrukcija, građevinske, OIB 04258677641</izvorni_sadrzaj>
    <derivirana_varijabla naziv="DomainObject.Predmet.ProtustrankaFormatedOIB_1">  LADIĆ-WERNER društvo s ograničenom odgovornošću za proizvodnju i montažu metalnih i plastičnih konstrukcija, građevinske, OIB 04258677641</derivirana_varijabla>
  </DomainObject.Predmet.ProtustrankaFormatedOIB>
  <DomainObject.Predmet.ProtustrankaFormatedWithAdress>
    <izvorni_sadrzaj> LADIĆ-WERNER društvo s ograničenom odgovornošću za proizvodnju i montažu metalnih i plastičnih konstrukcija, građevinske, Cehovska 17, Varaždin</izvorni_sadrzaj>
    <derivirana_varijabla naziv="DomainObject.Predmet.ProtustrankaFormatedWithAdress_1"> LADIĆ-WERNER društvo s ograničenom odgovornošću za proizvodnju i montažu metalnih i plastičnih konstrukcija, građevinske, Cehovska 17, Varaždin</derivirana_varijabla>
  </DomainObject.Predmet.ProtustrankaFormatedWithAdress>
  <DomainObject.Predmet.ProtustrankaFormatedWithAdressOIB>
    <izvorni_sadrzaj> LADIĆ-WERNER društvo s ograničenom odgovornošću za proizvodnju i montažu metalnih i plastičnih konstrukcija, građevinske, OIB 04258677641, Cehovska 17, Varaždin</izvorni_sadrzaj>
    <derivirana_varijabla naziv="DomainObject.Predmet.ProtustrankaFormatedWithAdressOIB_1"> LADIĆ-WERNER društvo s ograničenom odgovornošću za proizvodnju i montažu metalnih i plastičnih konstrukcija, građevinske, OIB 04258677641, Cehovska 17, Varaždin</derivirana_varijabla>
  </DomainObject.Predmet.ProtustrankaFormatedWithAdressOIB>
  <DomainObject.Predmet.ProtustrankaWithAdress>
    <izvorni_sadrzaj>LADIĆ-WERNER društvo s ograničenom odgovornošću za proizvodnju i montažu metalnih i plastičnih konstrukcija, građevinske Cehovska 17, Varaždin</izvorni_sadrzaj>
    <derivirana_varijabla naziv="DomainObject.Predmet.ProtustrankaWithAdress_1">LADIĆ-WERNER društvo s ograničenom odgovornošću za proizvodnju i montažu metalnih i plastičnih konstrukcija, građevinske Cehovska 17, Varaždin</derivirana_varijabla>
  </DomainObject.Predmet.ProtustrankaWithAdress>
  <DomainObject.Predmet.ProtustrankaWithAdressOIB>
    <izvorni_sadrzaj>LADIĆ-WERNER društvo s ograničenom odgovornošću za proizvodnju i montažu metalnih i plastičnih konstrukcija, građevinske, OIB 04258677641, Cehovska 17, Varaždin</izvorni_sadrzaj>
    <derivirana_varijabla naziv="DomainObject.Predmet.ProtustrankaWithAdressOIB_1">LADIĆ-WERNER društvo s ograničenom odgovornošću za proizvodnju i montažu metalnih i plastičnih konstrukcija, građevinske, OIB 04258677641, Cehovska 17, Varaždin</derivirana_varijabla>
  </DomainObject.Predmet.ProtustrankaWithAdressOIB>
  <DomainObject.Predmet.ProtustrankaNazivFormated>
    <izvorni_sadrzaj>LADIĆ-WERNER društvo s ograničenom odgovornošću za proizvodnju i montažu metalnih i plastičnih konstrukcija, građevinske</izvorni_sadrzaj>
    <derivirana_varijabla naziv="DomainObject.Predmet.ProtustrankaNazivFormated_1">LADIĆ-WERNER društvo s ograničenom odgovornošću za proizvodnju i montažu metalnih i plastičnih konstrukcija, građevinske</derivirana_varijabla>
  </DomainObject.Predmet.ProtustrankaNazivFormated>
  <DomainObject.Predmet.ProtustrankaNazivFormatedOIB>
    <izvorni_sadrzaj>LADIĆ-WERNER društvo s ograničenom odgovornošću za proizvodnju i montažu metalnih i plastičnih konstrukcija, građevinske, OIB 04258677641</izvorni_sadrzaj>
    <derivirana_varijabla naziv="DomainObject.Predmet.ProtustrankaNazivFormatedOIB_1">LADIĆ-WERNER društvo s ograničenom odgovornošću za proizvodnju i montažu metalnih i plastičnih konstrukcija, građevinske, OIB 04258677641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RUDOLF BUHIN zastupanog po punomoćniku SAVEZ SAMOSTALNIH SINDIKATA HRVATSKE / MIROSLAV MOLNAR; ZDRAVKO HERCEG zastupanog po punomoćniku SAVEZ SAMOSTALNIH SINDIKATA HRVATSKE / MIROSLAV MOLNAR; DRAŽEN KAPEŠ zastupanog po punomoćniku SAVEZ SAMOSTALNIH SINDIKATA HRVATSKE / MIROSLAV MOLNAR; STJEPAN ČASEK zastupanog po punomoćniku SAVEZ SAMOSTALNIH SINDIKATA HRVATSKE / MIROSLAV MOLNAR; STJEPAN KANJIR zastupanog po punomoćniku SAVEZ SAMOSTALNIH SINDIKATA HRVATSKE / MIROSLAV MOLNAR; TOMISLAV JURKIN zastupanog po punomoćniku SAVEZ SAMOSTALNIH SINDIKATA HRVATSKE / MIROSLAV MOLNAR</izvorni_sadrzaj>
    <derivirana_varijabla naziv="DomainObject.Predmet.StrankaFormated_1">  RUDOLF BUHIN zastupanog po punomoćniku SAVEZ SAMOSTALNIH SINDIKATA HRVATSKE / MIROSLAV MOLNAR; ZDRAVKO HERCEG zastupanog po punomoćniku SAVEZ SAMOSTALNIH SINDIKATA HRVATSKE / MIROSLAV MOLNAR; DRAŽEN KAPEŠ zastupanog po punomoćniku SAVEZ SAMOSTALNIH SINDIKATA HRVATSKE / MIROSLAV MOLNAR; STJEPAN ČASEK zastupanog po punomoćniku SAVEZ SAMOSTALNIH SINDIKATA HRVATSKE / MIROSLAV MOLNAR; STJEPAN KANJIR zastupanog po punomoćniku SAVEZ SAMOSTALNIH SINDIKATA HRVATSKE / MIROSLAV MOLNAR; TOMISLAV JURKIN zastupanog po punomoćniku SAVEZ SAMOSTALNIH SINDIKATA HRVATSKE / MIROSLAV MOLNAR</derivirana_varijabla>
  </DomainObject.Predmet.StrankaFormated>
  <DomainObject.Predmet.StrankaFormatedOIB>
    <izvorni_sadrzaj>  RUDOLF BUHIN zastupanog po punomoćniku SAVEZ SAMOSTALNIH SINDIKATA HRVATSKE / MIROSLAV MOLNAR; ZDRAVKO HERCEG zastupanog po punomoćniku SAVEZ SAMOSTALNIH SINDIKATA HRVATSKE / MIROSLAV MOLNAR; DRAŽEN KAPEŠ zastupanog po punomoćniku SAVEZ SAMOSTALNIH SINDIKATA HRVATSKE / MIROSLAV MOLNAR; STJEPAN ČASEK zastupanog po punomoćniku SAVEZ SAMOSTALNIH SINDIKATA HRVATSKE / MIROSLAV MOLNAR; STJEPAN KANJIR zastupanog po punomoćniku SAVEZ SAMOSTALNIH SINDIKATA HRVATSKE / MIROSLAV MOLNAR; TOMISLAV JURKIN zastupanog po punomoćniku SAVEZ SAMOSTALNIH SINDIKATA HRVATSKE / MIROSLAV MOLNAR</izvorni_sadrzaj>
    <derivirana_varijabla naziv="DomainObject.Predmet.StrankaFormatedOIB_1">  RUDOLF BUHIN zastupanog po punomoćniku SAVEZ SAMOSTALNIH SINDIKATA HRVATSKE / MIROSLAV MOLNAR; ZDRAVKO HERCEG zastupanog po punomoćniku SAVEZ SAMOSTALNIH SINDIKATA HRVATSKE / MIROSLAV MOLNAR; DRAŽEN KAPEŠ zastupanog po punomoćniku SAVEZ SAMOSTALNIH SINDIKATA HRVATSKE / MIROSLAV MOLNAR; STJEPAN ČASEK zastupanog po punomoćniku SAVEZ SAMOSTALNIH SINDIKATA HRVATSKE / MIROSLAV MOLNAR; STJEPAN KANJIR zastupanog po punomoćniku SAVEZ SAMOSTALNIH SINDIKATA HRVATSKE / MIROSLAV MOLNAR; TOMISLAV JURKIN zastupanog po punomoćniku SAVEZ SAMOSTALNIH SINDIKATA HRVATSKE / MIROSLAV MOLNAR</derivirana_varijabla>
  </DomainObject.Predmet.StrankaFormatedOIB>
  <DomainObject.Predmet.StrankaFormatedWithAdress>
    <izvorni_sadrzaj> RUDOLF BUHIN zastupanog po punomoćniku SAVEZ SAMOSTALNIH SINDIKATA HRVATSKE / MIROSLAV MOLNAR; ZDRAVKO HERCEG zastupanog po punomoćniku SAVEZ SAMOSTALNIH SINDIKATA HRVATSKE / MIROSLAV MOLNAR; DRAŽEN KAPEŠ zastupanog po punomoćniku SAVEZ SAMOSTALNIH SINDIKATA HRVATSKE / MIROSLAV MOLNAR; STJEPAN ČASEK zastupanog po punomoćniku SAVEZ SAMOSTALNIH SINDIKATA HRVATSKE / MIROSLAV MOLNAR; STJEPAN KANJIR zastupanog po punomoćniku SAVEZ SAMOSTALNIH SINDIKATA HRVATSKE / MIROSLAV MOLNAR; TOMISLAV JURKIN zastupanog po punomoćniku SAVEZ SAMOSTALNIH SINDIKATA HRVATSKE / MIROSLAV MOLNAR</izvorni_sadrzaj>
    <derivirana_varijabla naziv="DomainObject.Predmet.StrankaFormatedWithAdress_1"> RUDOLF BUHIN zastupanog po punomoćniku SAVEZ SAMOSTALNIH SINDIKATA HRVATSKE / MIROSLAV MOLNAR; ZDRAVKO HERCEG zastupanog po punomoćniku SAVEZ SAMOSTALNIH SINDIKATA HRVATSKE / MIROSLAV MOLNAR; DRAŽEN KAPEŠ zastupanog po punomoćniku SAVEZ SAMOSTALNIH SINDIKATA HRVATSKE / MIROSLAV MOLNAR; STJEPAN ČASEK zastupanog po punomoćniku SAVEZ SAMOSTALNIH SINDIKATA HRVATSKE / MIROSLAV MOLNAR; STJEPAN KANJIR zastupanog po punomoćniku SAVEZ SAMOSTALNIH SINDIKATA HRVATSKE / MIROSLAV MOLNAR; TOMISLAV JURKIN zastupanog po punomoćniku SAVEZ SAMOSTALNIH SINDIKATA HRVATSKE / MIROSLAV MOLNAR</derivirana_varijabla>
  </DomainObject.Predmet.StrankaFormatedWithAdress>
  <DomainObject.Predmet.StrankaFormatedWithAdressOIB>
    <izvorni_sadrzaj> RUDOLF BUHIN zastupanog po punomoćniku SAVEZ SAMOSTALNIH SINDIKATA HRVATSKE / MIROSLAV MOLNAR; ZDRAVKO HERCEG zastupanog po punomoćniku SAVEZ SAMOSTALNIH SINDIKATA HRVATSKE / MIROSLAV MOLNAR; DRAŽEN KAPEŠ zastupanog po punomoćniku SAVEZ SAMOSTALNIH SINDIKATA HRVATSKE / MIROSLAV MOLNAR; STJEPAN ČASEK zastupanog po punomoćniku SAVEZ SAMOSTALNIH SINDIKATA HRVATSKE / MIROSLAV MOLNAR; STJEPAN KANJIR zastupanog po punomoćniku SAVEZ SAMOSTALNIH SINDIKATA HRVATSKE / MIROSLAV MOLNAR; TOMISLAV JURKIN zastupanog po punomoćniku SAVEZ SAMOSTALNIH SINDIKATA HRVATSKE / MIROSLAV MOLNAR</izvorni_sadrzaj>
    <derivirana_varijabla naziv="DomainObject.Predmet.StrankaFormatedWithAdressOIB_1"> RUDOLF BUHIN zastupanog po punomoćniku SAVEZ SAMOSTALNIH SINDIKATA HRVATSKE / MIROSLAV MOLNAR; ZDRAVKO HERCEG zastupanog po punomoćniku SAVEZ SAMOSTALNIH SINDIKATA HRVATSKE / MIROSLAV MOLNAR; DRAŽEN KAPEŠ zastupanog po punomoćniku SAVEZ SAMOSTALNIH SINDIKATA HRVATSKE / MIROSLAV MOLNAR; STJEPAN ČASEK zastupanog po punomoćniku SAVEZ SAMOSTALNIH SINDIKATA HRVATSKE / MIROSLAV MOLNAR; STJEPAN KANJIR zastupanog po punomoćniku SAVEZ SAMOSTALNIH SINDIKATA HRVATSKE / MIROSLAV MOLNAR; TOMISLAV JURKIN zastupanog po punomoćniku SAVEZ SAMOSTALNIH SINDIKATA HRVATSKE / MIROSLAV MOLNAR</derivirana_varijabla>
  </DomainObject.Predmet.StrankaFormatedWithAdressOIB>
  <DomainObject.Predmet.StrankaWithAdress>
    <izvorni_sadrzaj>RUDOLF BUHIN ,ZDRAVKO HERCEG ,DRAŽEN KAPEŠ ,STJEPAN ČASEK ,STJEPAN KANJIR ,TOMISLAV JURKIN </izvorni_sadrzaj>
    <derivirana_varijabla naziv="DomainObject.Predmet.StrankaWithAdress_1">RUDOLF BUHIN ,ZDRAVKO HERCEG ,DRAŽEN KAPEŠ ,STJEPAN ČASEK ,STJEPAN KANJIR ,TOMISLAV JURKIN </derivirana_varijabla>
  </DomainObject.Predmet.StrankaWithAdress>
  <DomainObject.Predmet.StrankaWithAdressOIB>
    <izvorni_sadrzaj>RUDOLF BUHIN,ZDRAVKO HERCEG,DRAŽEN KAPEŠ,STJEPAN ČASEK,STJEPAN KANJIR,TOMISLAV JURKIN</izvorni_sadrzaj>
    <derivirana_varijabla naziv="DomainObject.Predmet.StrankaWithAdressOIB_1">RUDOLF BUHIN,ZDRAVKO HERCEG,DRAŽEN KAPEŠ,STJEPAN ČASEK,STJEPAN KANJIR,TOMISLAV JURKIN</derivirana_varijabla>
  </DomainObject.Predmet.StrankaWithAdressOIB>
  <DomainObject.Predmet.StrankaNazivFormated>
    <izvorni_sadrzaj>RUDOLF BUHIN,ZDRAVKO HERCEG,DRAŽEN KAPEŠ,STJEPAN ČASEK,STJEPAN KANJIR,TOMISLAV JURKIN</izvorni_sadrzaj>
    <derivirana_varijabla naziv="DomainObject.Predmet.StrankaNazivFormated_1">RUDOLF BUHIN,ZDRAVKO HERCEG,DRAŽEN KAPEŠ,STJEPAN ČASEK,STJEPAN KANJIR,TOMISLAV JURKIN</derivirana_varijabla>
  </DomainObject.Predmet.StrankaNazivFormated>
  <DomainObject.Predmet.StrankaNazivFormatedOIB>
    <izvorni_sadrzaj>RUDOLF BUHIN,ZDRAVKO HERCEG,DRAŽEN KAPEŠ,STJEPAN ČASEK,STJEPAN KANJIR,TOMISLAV JURKIN</izvorni_sadrzaj>
    <derivirana_varijabla naziv="DomainObject.Predmet.StrankaNazivFormatedOIB_1">RUDOLF BUHIN,ZDRAVKO HERCEG,DRAŽEN KAPEŠ,STJEPAN ČASEK,STJEPAN KANJIR,TOMISLAV JURKIN</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RUDOLF BUHIN zastupanog po punomoćniku SAVEZ SAMOSTALNIH SINDIKATA HRVATSKE / MIROSLAV MOLNAR</item>
      <item>ZDRAVKO HERCEG zastupanog po punomoćniku SAVEZ SAMOSTALNIH SINDIKATA HRVATSKE / MIROSLAV MOLNAR</item>
      <item>DRAŽEN KAPEŠ zastupanog po punomoćniku SAVEZ SAMOSTALNIH SINDIKATA HRVATSKE / MIROSLAV MOLNAR</item>
      <item>STJEPAN ČASEK zastupanog po punomoćniku SAVEZ SAMOSTALNIH SINDIKATA HRVATSKE / MIROSLAV MOLNAR</item>
      <item>STJEPAN KANJIR zastupanog po punomoćniku SAVEZ SAMOSTALNIH SINDIKATA HRVATSKE / MIROSLAV MOLNAR</item>
      <item>TOMISLAV JURKIN zastupanog po punomoćniku SAVEZ SAMOSTALNIH SINDIKATA HRVATSKE / MIROSLAV MOLNAR</item>
    </izvorni_sadrzaj>
    <derivirana_varijabla naziv="DomainObject.Predmet.StrankaListFormated_1">
      <item>RUDOLF BUHIN zastupanog po punomoćniku SAVEZ SAMOSTALNIH SINDIKATA HRVATSKE / MIROSLAV MOLNAR</item>
      <item>ZDRAVKO HERCEG zastupanog po punomoćniku SAVEZ SAMOSTALNIH SINDIKATA HRVATSKE / MIROSLAV MOLNAR</item>
      <item>DRAŽEN KAPEŠ zastupanog po punomoćniku SAVEZ SAMOSTALNIH SINDIKATA HRVATSKE / MIROSLAV MOLNAR</item>
      <item>STJEPAN ČASEK zastupanog po punomoćniku SAVEZ SAMOSTALNIH SINDIKATA HRVATSKE / MIROSLAV MOLNAR</item>
      <item>STJEPAN KANJIR zastupanog po punomoćniku SAVEZ SAMOSTALNIH SINDIKATA HRVATSKE / MIROSLAV MOLNAR</item>
      <item>TOMISLAV JURKIN zastupanog po punomoćniku SAVEZ SAMOSTALNIH SINDIKATA HRVATSKE / MIROSLAV MOLNAR</item>
    </derivirana_varijabla>
  </DomainObject.Predmet.StrankaListFormated>
  <DomainObject.Predmet.StrankaListFormatedOIB>
    <izvorni_sadrzaj>
      <item>RUDOLF BUHIN zastupanog po punomoćniku SAVEZ SAMOSTALNIH SINDIKATA HRVATSKE / MIROSLAV MOLNAR</item>
      <item>ZDRAVKO HERCEG zastupanog po punomoćniku SAVEZ SAMOSTALNIH SINDIKATA HRVATSKE / MIROSLAV MOLNAR</item>
      <item>DRAŽEN KAPEŠ zastupanog po punomoćniku SAVEZ SAMOSTALNIH SINDIKATA HRVATSKE / MIROSLAV MOLNAR</item>
      <item>STJEPAN ČASEK zastupanog po punomoćniku SAVEZ SAMOSTALNIH SINDIKATA HRVATSKE / MIROSLAV MOLNAR</item>
      <item>STJEPAN KANJIR zastupanog po punomoćniku SAVEZ SAMOSTALNIH SINDIKATA HRVATSKE / MIROSLAV MOLNAR</item>
      <item>TOMISLAV JURKIN zastupanog po punomoćniku SAVEZ SAMOSTALNIH SINDIKATA HRVATSKE / MIROSLAV MOLNAR</item>
    </izvorni_sadrzaj>
    <derivirana_varijabla naziv="DomainObject.Predmet.StrankaListFormatedOIB_1">
      <item>RUDOLF BUHIN zastupanog po punomoćniku SAVEZ SAMOSTALNIH SINDIKATA HRVATSKE / MIROSLAV MOLNAR</item>
      <item>ZDRAVKO HERCEG zastupanog po punomoćniku SAVEZ SAMOSTALNIH SINDIKATA HRVATSKE / MIROSLAV MOLNAR</item>
      <item>DRAŽEN KAPEŠ zastupanog po punomoćniku SAVEZ SAMOSTALNIH SINDIKATA HRVATSKE / MIROSLAV MOLNAR</item>
      <item>STJEPAN ČASEK zastupanog po punomoćniku SAVEZ SAMOSTALNIH SINDIKATA HRVATSKE / MIROSLAV MOLNAR</item>
      <item>STJEPAN KANJIR zastupanog po punomoćniku SAVEZ SAMOSTALNIH SINDIKATA HRVATSKE / MIROSLAV MOLNAR</item>
      <item>TOMISLAV JURKIN zastupanog po punomoćniku SAVEZ SAMOSTALNIH SINDIKATA HRVATSKE / MIROSLAV MOLNAR</item>
    </derivirana_varijabla>
  </DomainObject.Predmet.StrankaListFormatedOIB>
  <DomainObject.Predmet.StrankaListFormatedWithAdress>
    <izvorni_sadrzaj>
      <item>RUDOLF BUHIN zastupanog po punomoćniku SAVEZ SAMOSTALNIH SINDIKATA HRVATSKE / MIROSLAV MOLNAR</item>
      <item>ZDRAVKO HERCEG zastupanog po punomoćniku SAVEZ SAMOSTALNIH SINDIKATA HRVATSKE / MIROSLAV MOLNAR</item>
      <item>DRAŽEN KAPEŠ zastupanog po punomoćniku SAVEZ SAMOSTALNIH SINDIKATA HRVATSKE / MIROSLAV MOLNAR</item>
      <item>STJEPAN ČASEK zastupanog po punomoćniku SAVEZ SAMOSTALNIH SINDIKATA HRVATSKE / MIROSLAV MOLNAR</item>
      <item>STJEPAN KANJIR zastupanog po punomoćniku SAVEZ SAMOSTALNIH SINDIKATA HRVATSKE / MIROSLAV MOLNAR</item>
      <item>TOMISLAV JURKIN zastupanog po punomoćniku SAVEZ SAMOSTALNIH SINDIKATA HRVATSKE / MIROSLAV MOLNAR</item>
    </izvorni_sadrzaj>
    <derivirana_varijabla naziv="DomainObject.Predmet.StrankaListFormatedWithAdress_1">
      <item>RUDOLF BUHIN zastupanog po punomoćniku SAVEZ SAMOSTALNIH SINDIKATA HRVATSKE / MIROSLAV MOLNAR</item>
      <item>ZDRAVKO HERCEG zastupanog po punomoćniku SAVEZ SAMOSTALNIH SINDIKATA HRVATSKE / MIROSLAV MOLNAR</item>
      <item>DRAŽEN KAPEŠ zastupanog po punomoćniku SAVEZ SAMOSTALNIH SINDIKATA HRVATSKE / MIROSLAV MOLNAR</item>
      <item>STJEPAN ČASEK zastupanog po punomoćniku SAVEZ SAMOSTALNIH SINDIKATA HRVATSKE / MIROSLAV MOLNAR</item>
      <item>STJEPAN KANJIR zastupanog po punomoćniku SAVEZ SAMOSTALNIH SINDIKATA HRVATSKE / MIROSLAV MOLNAR</item>
      <item>TOMISLAV JURKIN zastupanog po punomoćniku SAVEZ SAMOSTALNIH SINDIKATA HRVATSKE / MIROSLAV MOLNAR</item>
    </derivirana_varijabla>
  </DomainObject.Predmet.StrankaListFormatedWithAdress>
  <DomainObject.Predmet.StrankaListFormatedWithAdressOIB>
    <izvorni_sadrzaj>
      <item>RUDOLF BUHIN zastupanog po punomoćniku SAVEZ SAMOSTALNIH SINDIKATA HRVATSKE / MIROSLAV MOLNAR</item>
      <item>ZDRAVKO HERCEG zastupanog po punomoćniku SAVEZ SAMOSTALNIH SINDIKATA HRVATSKE / MIROSLAV MOLNAR</item>
      <item>DRAŽEN KAPEŠ zastupanog po punomoćniku SAVEZ SAMOSTALNIH SINDIKATA HRVATSKE / MIROSLAV MOLNAR</item>
      <item>STJEPAN ČASEK zastupanog po punomoćniku SAVEZ SAMOSTALNIH SINDIKATA HRVATSKE / MIROSLAV MOLNAR</item>
      <item>STJEPAN KANJIR zastupanog po punomoćniku SAVEZ SAMOSTALNIH SINDIKATA HRVATSKE / MIROSLAV MOLNAR</item>
      <item>TOMISLAV JURKIN zastupanog po punomoćniku SAVEZ SAMOSTALNIH SINDIKATA HRVATSKE / MIROSLAV MOLNAR</item>
    </izvorni_sadrzaj>
    <derivirana_varijabla naziv="DomainObject.Predmet.StrankaListFormatedWithAdressOIB_1">
      <item>RUDOLF BUHIN zastupanog po punomoćniku SAVEZ SAMOSTALNIH SINDIKATA HRVATSKE / MIROSLAV MOLNAR</item>
      <item>ZDRAVKO HERCEG zastupanog po punomoćniku SAVEZ SAMOSTALNIH SINDIKATA HRVATSKE / MIROSLAV MOLNAR</item>
      <item>DRAŽEN KAPEŠ zastupanog po punomoćniku SAVEZ SAMOSTALNIH SINDIKATA HRVATSKE / MIROSLAV MOLNAR</item>
      <item>STJEPAN ČASEK zastupanog po punomoćniku SAVEZ SAMOSTALNIH SINDIKATA HRVATSKE / MIROSLAV MOLNAR</item>
      <item>STJEPAN KANJIR zastupanog po punomoćniku SAVEZ SAMOSTALNIH SINDIKATA HRVATSKE / MIROSLAV MOLNAR</item>
      <item>TOMISLAV JURKIN zastupanog po punomoćniku SAVEZ SAMOSTALNIH SINDIKATA HRVATSKE / MIROSLAV MOLNAR</item>
    </derivirana_varijabla>
  </DomainObject.Predmet.StrankaListFormatedWithAdressOIB>
  <DomainObject.Predmet.StrankaListNazivFormated>
    <izvorni_sadrzaj>
      <item>RUDOLF BUHIN</item>
      <item>ZDRAVKO HERCEG</item>
      <item>DRAŽEN KAPEŠ</item>
      <item>STJEPAN ČASEK</item>
      <item>STJEPAN KANJIR</item>
      <item>TOMISLAV JURKIN</item>
    </izvorni_sadrzaj>
    <derivirana_varijabla naziv="DomainObject.Predmet.StrankaListNazivFormated_1">
      <item>RUDOLF BUHIN</item>
      <item>ZDRAVKO HERCEG</item>
      <item>DRAŽEN KAPEŠ</item>
      <item>STJEPAN ČASEK</item>
      <item>STJEPAN KANJIR</item>
      <item>TOMISLAV JURKIN</item>
    </derivirana_varijabla>
  </DomainObject.Predmet.StrankaListNazivFormated>
  <DomainObject.Predmet.StrankaListNazivFormatedOIB>
    <izvorni_sadrzaj>
      <item>RUDOLF BUHIN</item>
      <item>ZDRAVKO HERCEG</item>
      <item>DRAŽEN KAPEŠ</item>
      <item>STJEPAN ČASEK</item>
      <item>STJEPAN KANJIR</item>
      <item>TOMISLAV JURKIN</item>
    </izvorni_sadrzaj>
    <derivirana_varijabla naziv="DomainObject.Predmet.StrankaListNazivFormatedOIB_1">
      <item>RUDOLF BUHIN</item>
      <item>ZDRAVKO HERCEG</item>
      <item>DRAŽEN KAPEŠ</item>
      <item>STJEPAN ČASEK</item>
      <item>STJEPAN KANJIR</item>
      <item>TOMISLAV JURKIN</item>
    </derivirana_varijabla>
  </DomainObject.Predmet.StrankaListNazivFormatedOIB>
  <DomainObject.Predmet.ProtuStrankaListFormated>
    <izvorni_sadrzaj>
      <item>LADIĆ-WERNER društvo s ograničenom odgovornošću za proizvodnju i montažu metalnih i plastičnih konstrukcija, građevinske</item>
    </izvorni_sadrzaj>
    <derivirana_varijabla naziv="DomainObject.Predmet.ProtuStrankaListFormated_1">
      <item>LADIĆ-WERNER društvo s ograničenom odgovornošću za proizvodnju i montažu metalnih i plastičnih konstrukcija, građevinske</item>
    </derivirana_varijabla>
  </DomainObject.Predmet.ProtuStrankaListFormated>
  <DomainObject.Predmet.ProtuStrankaListFormatedOIB>
    <izvorni_sadrzaj>
      <item>LADIĆ-WERNER društvo s ograničenom odgovornošću za proizvodnju i montažu metalnih i plastičnih konstrukcija, građevinske, OIB 04258677641</item>
    </izvorni_sadrzaj>
    <derivirana_varijabla naziv="DomainObject.Predmet.ProtuStrankaListFormatedOIB_1">
      <item>LADIĆ-WERNER društvo s ograničenom odgovornošću za proizvodnju i montažu metalnih i plastičnih konstrukcija, građevinske, OIB 04258677641</item>
    </derivirana_varijabla>
  </DomainObject.Predmet.ProtuStrankaListFormatedOIB>
  <DomainObject.Predmet.ProtuStrankaListFormatedWithAdress>
    <izvorni_sadrzaj>
      <item>LADIĆ-WERNER društvo s ograničenom odgovornošću za proizvodnju i montažu metalnih i plastičnih konstrukcija, građevinske, Cehovska 17, Varaždin</item>
    </izvorni_sadrzaj>
    <derivirana_varijabla naziv="DomainObject.Predmet.ProtuStrankaListFormatedWithAdress_1">
      <item>LADIĆ-WERNER društvo s ograničenom odgovornošću za proizvodnju i montažu metalnih i plastičnih konstrukcija, građevinske, Cehovska 17, Varaždin</item>
    </derivirana_varijabla>
  </DomainObject.Predmet.ProtuStrankaListFormatedWithAdress>
  <DomainObject.Predmet.ProtuStrankaListFormatedWithAdressOIB>
    <izvorni_sadrzaj>
      <item>LADIĆ-WERNER društvo s ograničenom odgovornošću za proizvodnju i montažu metalnih i plastičnih konstrukcija, građevinske, OIB 04258677641, Cehovska 17, Varaždin</item>
    </izvorni_sadrzaj>
    <derivirana_varijabla naziv="DomainObject.Predmet.ProtuStrankaListFormatedWithAdressOIB_1">
      <item>LADIĆ-WERNER društvo s ograničenom odgovornošću za proizvodnju i montažu metalnih i plastičnih konstrukcija, građevinske, OIB 04258677641, Cehovska 17, Varaždin</item>
    </derivirana_varijabla>
  </DomainObject.Predmet.ProtuStrankaListFormatedWithAdressOIB>
  <DomainObject.Predmet.ProtuStrankaListNazivFormated>
    <izvorni_sadrzaj>
      <item>LADIĆ-WERNER društvo s ograničenom odgovornošću za proizvodnju i montažu metalnih i plastičnih konstrukcija, građevinske</item>
    </izvorni_sadrzaj>
    <derivirana_varijabla naziv="DomainObject.Predmet.ProtuStrankaListNazivFormated_1">
      <item>LADIĆ-WERNER društvo s ograničenom odgovornošću za proizvodnju i montažu metalnih i plastičnih konstrukcija, građevinske</item>
    </derivirana_varijabla>
  </DomainObject.Predmet.ProtuStrankaListNazivFormated>
  <DomainObject.Predmet.ProtuStrankaListNazivFormatedOIB>
    <izvorni_sadrzaj>
      <item>LADIĆ-WERNER društvo s ograničenom odgovornošću za proizvodnju i montažu metalnih i plastičnih konstrukcija, građevinske, OIB 04258677641</item>
    </izvorni_sadrzaj>
    <derivirana_varijabla naziv="DomainObject.Predmet.ProtuStrankaListNazivFormatedOIB_1">
      <item>LADIĆ-WERNER društvo s ograničenom odgovornošću za proizvodnju i montažu metalnih i plastičnih konstrukcija, građevinske, OIB 04258677641</item>
    </derivirana_varijabla>
  </DomainObject.Predmet.ProtuStrankaListNazivFormatedOIB>
  <DomainObject.Predmet.OstaliListFormated>
    <izvorni_sadrzaj>
      <item>SAVEZ SAMOSTALNIH SINDIKATA HRVATSKE / MIROSLAV MOLNAR punomoćnik sudionika u postupku DRAŽEN KAPEŠ; STJEPAN ČASEK; TOMISLAV JURKIN; STJEPAN KANJIR; ZDRAVKO HERCEG; RUDOLF BUHIN</item>
      <item>TOMISLAV ĐURIČIN</item>
      <item>Sberbank d.d.</item>
      <item>Odvjetničko društvo Župić &amp; partneri d.o.o</item>
      <item>HYPO ALPE-ADRIA-BANK dioničko društvo</item>
      <item>Općinski sud u Varaždinu</item>
      <item>Policijska uprava varaždinska</item>
      <item>Zajednički odvjetnički ured Marko Praljak &amp; Marin Svić</item>
      <item>ODVJETNIČKO DRUŠTVO HANŽEKOVIĆ &amp; PARTNERI d.o.o.</item>
      <item>Općinski sud u Rijeci</item>
    </izvorni_sadrzaj>
    <derivirana_varijabla naziv="DomainObject.Predmet.OstaliListFormated_1">
      <item>SAVEZ SAMOSTALNIH SINDIKATA HRVATSKE / MIROSLAV MOLNAR punomoćnik sudionika u postupku DRAŽEN KAPEŠ; STJEPAN ČASEK; TOMISLAV JURKIN; STJEPAN KANJIR; ZDRAVKO HERCEG; RUDOLF BUHIN</item>
      <item>TOMISLAV ĐURIČIN</item>
      <item>Sberbank d.d.</item>
      <item>Odvjetničko društvo Župić &amp; partneri d.o.o</item>
      <item>HYPO ALPE-ADRIA-BANK dioničko društvo</item>
      <item>Općinski sud u Varaždinu</item>
      <item>Policijska uprava varaždinska</item>
      <item>Zajednički odvjetnički ured Marko Praljak &amp; Marin Svić</item>
      <item>ODVJETNIČKO DRUŠTVO HANŽEKOVIĆ &amp; PARTNERI d.o.o.</item>
      <item>Općinski sud u Rijeci</item>
    </derivirana_varijabla>
  </DomainObject.Predmet.OstaliListFormated>
  <DomainObject.Predmet.OstaliListFormatedOIB>
    <izvorni_sadrzaj>
      <item>SAVEZ SAMOSTALNIH SINDIKATA HRVATSKE / MIROSLAV MOLNAR punomoćnik sudionika u postupku DRAŽEN KAPEŠ; STJEPAN ČASEK; TOMISLAV JURKIN; STJEPAN KANJIR; ZDRAVKO HERCEG; RUDOLF BUHIN</item>
      <item>TOMISLAV ĐURIČIN, OIB 01733609458</item>
      <item>Sberbank d.d., OIB 78427478595</item>
      <item>Odvjetničko društvo Župić &amp; partneri d.o.o, OIB 42524586447</item>
      <item>HYPO ALPE-ADRIA-BANK dioničko društvo, OIB 14036333877</item>
      <item>Općinski sud u Varaždinu</item>
      <item>Policijska uprava varaždinska</item>
      <item>Zajednički odvjetnički ured Marko Praljak &amp; Marin Svić</item>
      <item>ODVJETNIČKO DRUŠTVO HANŽEKOVIĆ &amp; PARTNERI d.o.o.</item>
      <item>Općinski sud u Rijeci</item>
    </izvorni_sadrzaj>
    <derivirana_varijabla naziv="DomainObject.Predmet.OstaliListFormatedOIB_1">
      <item>SAVEZ SAMOSTALNIH SINDIKATA HRVATSKE / MIROSLAV MOLNAR punomoćnik sudionika u postupku DRAŽEN KAPEŠ; STJEPAN ČASEK; TOMISLAV JURKIN; STJEPAN KANJIR; ZDRAVKO HERCEG; RUDOLF BUHIN</item>
      <item>TOMISLAV ĐURIČIN, OIB 01733609458</item>
      <item>Sberbank d.d., OIB 78427478595</item>
      <item>Odvjetničko društvo Župić &amp; partneri d.o.o, OIB 42524586447</item>
      <item>HYPO ALPE-ADRIA-BANK dioničko društvo, OIB 14036333877</item>
      <item>Općinski sud u Varaždinu</item>
      <item>Policijska uprava varaždinska</item>
      <item>Zajednički odvjetnički ured Marko Praljak &amp; Marin Svić</item>
      <item>ODVJETNIČKO DRUŠTVO HANŽEKOVIĆ &amp; PARTNERI d.o.o.</item>
      <item>Općinski sud u Rijeci</item>
    </derivirana_varijabla>
  </DomainObject.Predmet.OstaliListFormatedOIB>
  <DomainObject.Predmet.OstaliListFormatedWithAdress>
    <izvorni_sadrzaj>
      <item>SAVEZ SAMOSTALNIH SINDIKATA HRVATSKE / MIROSLAV MOLNAR, 42000 Varaždin punomoćnik sudionika u postupku DRAŽEN KAPEŠ; STJEPAN ČASEK; TOMISLAV JURKIN; STJEPAN KANJIR; ZDRAVKO HERCEG; RUDOLF BUHIN</item>
      <item>TOMISLAV ĐURIČIN, Dravska Poljana 1, 42000 Varaždin</item>
      <item>Sberbank d.d., Varšavska 9, 10000 Zagreb</item>
      <item>Odvjetničko društvo Župić &amp; partneri d.o.o, Ulica grada Vukovara 269 f, 10000 Zagreb</item>
      <item>HYPO ALPE-ADRIA-BANK dioničko društvo, Slavonska avenija 6, 10000 Zagreb</item>
      <item>Općinski sud u Varaždinu, B.Radića 2, 42000 Varaždin</item>
      <item>Policijska uprava varaždinska</item>
      <item>Zajednički odvjetnički ured Marko Praljak &amp; Marin Svić, Centar 2000 - Radnička cesta 37b, 10000 Zagreb</item>
      <item>ODVJETNIČKO DRUŠTVO HANŽEKOVIĆ &amp; PARTNERI d.o.o., Radnička cesta 22, 10000 Zagreb</item>
      <item>Općinski sud u Rijeci</item>
    </izvorni_sadrzaj>
    <derivirana_varijabla naziv="DomainObject.Predmet.OstaliListFormatedWithAdress_1">
      <item>SAVEZ SAMOSTALNIH SINDIKATA HRVATSKE / MIROSLAV MOLNAR, 42000 Varaždin punomoćnik sudionika u postupku DRAŽEN KAPEŠ; STJEPAN ČASEK; TOMISLAV JURKIN; STJEPAN KANJIR; ZDRAVKO HERCEG; RUDOLF BUHIN</item>
      <item>TOMISLAV ĐURIČIN, Dravska Poljana 1, 42000 Varaždin</item>
      <item>Sberbank d.d., Varšavska 9, 10000 Zagreb</item>
      <item>Odvjetničko društvo Župić &amp; partneri d.o.o, Ulica grada Vukovara 269 f, 10000 Zagreb</item>
      <item>HYPO ALPE-ADRIA-BANK dioničko društvo, Slavonska avenija 6, 10000 Zagreb</item>
      <item>Općinski sud u Varaždinu, B.Radića 2, 42000 Varaždin</item>
      <item>Policijska uprava varaždinska</item>
      <item>Zajednički odvjetnički ured Marko Praljak &amp; Marin Svić, Centar 2000 - Radnička cesta 37b, 10000 Zagreb</item>
      <item>ODVJETNIČKO DRUŠTVO HANŽEKOVIĆ &amp; PARTNERI d.o.o., Radnička cesta 22, 10000 Zagreb</item>
      <item>Općinski sud u Rijeci</item>
    </derivirana_varijabla>
  </DomainObject.Predmet.OstaliListFormatedWithAdress>
  <DomainObject.Predmet.OstaliListFormatedWithAdressOIB>
    <izvorni_sadrzaj>
      <item>SAVEZ SAMOSTALNIH SINDIKATA HRVATSKE / MIROSLAV MOLNAR, 42000 Varaždin punomoćnik sudionika u postupku DRAŽEN KAPEŠ; STJEPAN ČASEK; TOMISLAV JURKIN; STJEPAN KANJIR; ZDRAVKO HERCEG; RUDOLF BUHIN</item>
      <item>TOMISLAV ĐURIČIN, OIB 01733609458, Dravska Poljana 1, 42000 Varaždin</item>
      <item>Sberbank d.d., OIB 78427478595, Varšavska 9, 10000 Zagreb</item>
      <item>Odvjetničko društvo Župić &amp; partneri d.o.o, OIB 42524586447, Ulica grada Vukovara 269 f, 10000 Zagreb</item>
      <item>HYPO ALPE-ADRIA-BANK dioničko društvo, OIB 14036333877, Slavonska avenija 6, 10000 Zagreb</item>
      <item>Općinski sud u Varaždinu, B.Radića 2, 42000 Varaždin</item>
      <item>Policijska uprava varaždinska</item>
      <item>Zajednički odvjetnički ured Marko Praljak &amp; Marin Svić, Centar 2000 - Radnička cesta 37b, 10000 Zagreb</item>
      <item>ODVJETNIČKO DRUŠTVO HANŽEKOVIĆ &amp; PARTNERI d.o.o., Radnička cesta 22, 10000 Zagreb</item>
      <item>Općinski sud u Rijeci</item>
    </izvorni_sadrzaj>
    <derivirana_varijabla naziv="DomainObject.Predmet.OstaliListFormatedWithAdressOIB_1">
      <item>SAVEZ SAMOSTALNIH SINDIKATA HRVATSKE / MIROSLAV MOLNAR, 42000 Varaždin punomoćnik sudionika u postupku DRAŽEN KAPEŠ; STJEPAN ČASEK; TOMISLAV JURKIN; STJEPAN KANJIR; ZDRAVKO HERCEG; RUDOLF BUHIN</item>
      <item>TOMISLAV ĐURIČIN, OIB 01733609458, Dravska Poljana 1, 42000 Varaždin</item>
      <item>Sberbank d.d., OIB 78427478595, Varšavska 9, 10000 Zagreb</item>
      <item>Odvjetničko društvo Župić &amp; partneri d.o.o, OIB 42524586447, Ulica grada Vukovara 269 f, 10000 Zagreb</item>
      <item>HYPO ALPE-ADRIA-BANK dioničko društvo, OIB 14036333877, Slavonska avenija 6, 10000 Zagreb</item>
      <item>Općinski sud u Varaždinu, B.Radića 2, 42000 Varaždin</item>
      <item>Policijska uprava varaždinska</item>
      <item>Zajednički odvjetnički ured Marko Praljak &amp; Marin Svić, Centar 2000 - Radnička cesta 37b, 10000 Zagreb</item>
      <item>ODVJETNIČKO DRUŠTVO HANŽEKOVIĆ &amp; PARTNERI d.o.o., Radnička cesta 22, 10000 Zagreb</item>
      <item>Općinski sud u Rijeci</item>
    </derivirana_varijabla>
  </DomainObject.Predmet.OstaliListFormatedWithAdressOIB>
  <DomainObject.Predmet.OstaliListNazivFormated>
    <izvorni_sadrzaj>
      <item>SAVEZ SAMOSTALNIH SINDIKATA HRVATSKE / MIROSLAV MOLNAR</item>
      <item>TOMISLAV ĐURIČIN</item>
      <item>Sberbank d.d.</item>
      <item>Odvjetničko društvo Župić &amp; partneri d.o.o</item>
      <item>HYPO ALPE-ADRIA-BANK dioničko društvo</item>
      <item>Općinski sud u Varaždinu</item>
      <item>Policijska uprava varaždinska</item>
      <item>Zajednički odvjetnički ured Marko Praljak &amp; Marin Svić</item>
      <item>ODVJETNIČKO DRUŠTVO HANŽEKOVIĆ &amp; PARTNERI d.o.o.</item>
      <item>Općinski sud u Rijeci</item>
    </izvorni_sadrzaj>
    <derivirana_varijabla naziv="DomainObject.Predmet.OstaliListNazivFormated_1">
      <item>SAVEZ SAMOSTALNIH SINDIKATA HRVATSKE / MIROSLAV MOLNAR</item>
      <item>TOMISLAV ĐURIČIN</item>
      <item>Sberbank d.d.</item>
      <item>Odvjetničko društvo Župić &amp; partneri d.o.o</item>
      <item>HYPO ALPE-ADRIA-BANK dioničko društvo</item>
      <item>Općinski sud u Varaždinu</item>
      <item>Policijska uprava varaždinska</item>
      <item>Zajednički odvjetnički ured Marko Praljak &amp; Marin Svić</item>
      <item>ODVJETNIČKO DRUŠTVO HANŽEKOVIĆ &amp; PARTNERI d.o.o.</item>
      <item>Općinski sud u Rijeci</item>
    </derivirana_varijabla>
  </DomainObject.Predmet.OstaliListNazivFormated>
  <DomainObject.Predmet.OstaliListNazivFormatedOIB>
    <izvorni_sadrzaj>
      <item>SAVEZ SAMOSTALNIH SINDIKATA HRVATSKE / MIROSLAV MOLNAR</item>
      <item>TOMISLAV ĐURIČIN, OIB 01733609458</item>
      <item>Sberbank d.d., OIB 78427478595</item>
      <item>Odvjetničko društvo Župić &amp; partneri d.o.o, OIB 42524586447</item>
      <item>HYPO ALPE-ADRIA-BANK dioničko društvo, OIB 14036333877</item>
      <item>Općinski sud u Varaždinu</item>
      <item>Policijska uprava varaždinska</item>
      <item>Zajednički odvjetnički ured Marko Praljak &amp; Marin Svić</item>
      <item>ODVJETNIČKO DRUŠTVO HANŽEKOVIĆ &amp; PARTNERI d.o.o.</item>
      <item>Općinski sud u Rijeci</item>
    </izvorni_sadrzaj>
    <derivirana_varijabla naziv="DomainObject.Predmet.OstaliListNazivFormatedOIB_1">
      <item>SAVEZ SAMOSTALNIH SINDIKATA HRVATSKE / MIROSLAV MOLNAR</item>
      <item>TOMISLAV ĐURIČIN, OIB 01733609458</item>
      <item>Sberbank d.d., OIB 78427478595</item>
      <item>Odvjetničko društvo Župić &amp; partneri d.o.o, OIB 42524586447</item>
      <item>HYPO ALPE-ADRIA-BANK dioničko društvo, OIB 14036333877</item>
      <item>Općinski sud u Varaždinu</item>
      <item>Policijska uprava varaždinska</item>
      <item>Zajednički odvjetnički ured Marko Praljak &amp; Marin Svić</item>
      <item>ODVJETNIČKO DRUŠTVO HANŽEKOVIĆ &amp; PARTNERI d.o.o.</item>
      <item>Općinski sud u Rijeci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2016.</izvorni_sadrzaj>
    <derivirana_varijabla naziv="DomainObject.Datum_1">25. travnja 2016.</derivirana_varijabla>
  </DomainObject.Datum>
  <DomainObject.PoslovniBrojDokumenta>
    <izvorni_sadrzaj/>
    <derivirana_varijabla naziv="DomainObject.PoslovniBrojDokumenta_1"/>
  </DomainObject.PoslovniBrojDokumenta>
  <DomainObject.Predmet.StrankaIDrugi>
    <izvorni_sadrzaj>RUDOLF BUHIN i dr.</izvorni_sadrzaj>
    <derivirana_varijabla naziv="DomainObject.Predmet.StrankaIDrugi_1">RUDOLF BUHIN i dr.</derivirana_varijabla>
  </DomainObject.Predmet.StrankaIDrugi>
  <DomainObject.Predmet.ProtustrankaIDrugi>
    <izvorni_sadrzaj>LADIĆ-WERNER društvo s ograničenom odgovornošću za proizvodnju i montažu metalnih i plastičnih konstrukcija, građevinske</izvorni_sadrzaj>
    <derivirana_varijabla naziv="DomainObject.Predmet.ProtustrankaIDrugi_1">LADIĆ-WERNER društvo s ograničenom odgovornošću za proizvodnju i montažu metalnih i plastičnih konstrukcija, građevinske</derivirana_varijabla>
  </DomainObject.Predmet.ProtustrankaIDrugi>
  <DomainObject.Predmet.StrankaIDrugiAdressOIB>
    <izvorni_sadrzaj>RUDOLF BUHIN i dr.</izvorni_sadrzaj>
    <derivirana_varijabla naziv="DomainObject.Predmet.StrankaIDrugiAdressOIB_1">RUDOLF BUHIN i dr.</derivirana_varijabla>
  </DomainObject.Predmet.StrankaIDrugiAdressOIB>
  <DomainObject.Predmet.ProtustrankaIDrugiAdressOIB>
    <izvorni_sadrzaj>LADIĆ-WERNER društvo s ograničenom odgovornošću za proizvodnju i montažu metalnih i plastičnih konstrukcija, građevinske, OIB 04258677641, Cehovska 17, Varaždin</izvorni_sadrzaj>
    <derivirana_varijabla naziv="DomainObject.Predmet.ProtustrankaIDrugiAdressOIB_1">LADIĆ-WERNER društvo s ograničenom odgovornošću za proizvodnju i montažu metalnih i plastičnih konstrukcija, građevinske, OIB 04258677641, Cehovska 17,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RUDOLF BUHIN</item>
      <item>ZDRAVKO HERCEG</item>
      <item>DRAŽEN KAPEŠ</item>
      <item>STJEPAN ČASEK</item>
      <item>STJEPAN KANJIR</item>
      <item>TOMISLAV JURKIN</item>
      <item>LADIĆ-WERNER društvo s ograničenom odgovornošću za proizvodnju i montažu metalnih i plastičnih konstrukcija, građevinske</item>
      <item>SAVEZ SAMOSTALNIH SINDIKATA HRVATSKE / MIROSLAV MOLNAR</item>
      <item>TOMISLAV ĐURIČIN</item>
      <item>Sberbank d.d.</item>
      <item>Odvjetničko društvo Župić &amp; partneri d.o.o</item>
      <item>HYPO ALPE-ADRIA-BANK dioničko društvo</item>
      <item>Općinski sud u Varaždinu</item>
      <item>Policijska uprava varaždinska</item>
      <item>Zajednički odvjetnički ured Marko Praljak &amp; Marin Svić</item>
      <item>ODVJETNIČKO DRUŠTVO HANŽEKOVIĆ &amp; PARTNERI d.o.o.</item>
      <item>Općinski sud u Rijeci</item>
    </izvorni_sadrzaj>
    <derivirana_varijabla naziv="DomainObject.Predmet.SudioniciListNaziv_1">
      <item>RUDOLF BUHIN</item>
      <item>ZDRAVKO HERCEG</item>
      <item>DRAŽEN KAPEŠ</item>
      <item>STJEPAN ČASEK</item>
      <item>STJEPAN KANJIR</item>
      <item>TOMISLAV JURKIN</item>
      <item>LADIĆ-WERNER društvo s ograničenom odgovornošću za proizvodnju i montažu metalnih i plastičnih konstrukcija, građevinske</item>
      <item>SAVEZ SAMOSTALNIH SINDIKATA HRVATSKE / MIROSLAV MOLNAR</item>
      <item>TOMISLAV ĐURIČIN</item>
      <item>Sberbank d.d.</item>
      <item>Odvjetničko društvo Župić &amp; partneri d.o.o</item>
      <item>HYPO ALPE-ADRIA-BANK dioničko društvo</item>
      <item>Općinski sud u Varaždinu</item>
      <item>Policijska uprava varaždinska</item>
      <item>Zajednički odvjetnički ured Marko Praljak &amp; Marin Svić</item>
      <item>ODVJETNIČKO DRUŠTVO HANŽEKOVIĆ &amp; PARTNERI d.o.o.</item>
      <item>Općinski sud u Rijeci</item>
    </derivirana_varijabla>
  </DomainObject.Predmet.SudioniciListNaziv>
  <DomainObject.Predmet.SudioniciListAdressOIB>
    <izvorni_sadrzaj>
      <item>RUDOLF BUHIN</item>
      <item>ZDRAVKO HERCEG</item>
      <item>DRAŽEN KAPEŠ</item>
      <item>STJEPAN ČASEK</item>
      <item>STJEPAN KANJIR</item>
      <item>TOMISLAV JURKIN</item>
      <item>LADIĆ-WERNER društvo s ograničenom odgovornošću za proizvodnju i montažu metalnih i plastičnih konstrukcija, građevinske, OIB 04258677641, Cehovska 17,Varaždin</item>
      <item>SAVEZ SAMOSTALNIH SINDIKATA HRVATSKE / MIROSLAV MOLNAR, 42000 Varaždin</item>
      <item>TOMISLAV ĐURIČIN, OIB 01733609458, Dravska Poljana 1,42000 Varaždin</item>
      <item>Sberbank d.d., OIB 78427478595, Varšavska 9,10000 Zagreb</item>
      <item>Odvjetničko društvo Župić &amp; partneri d.o.o, OIB 42524586447, Ulica grada Vukovara 269 f,10000 Zagreb</item>
      <item>HYPO ALPE-ADRIA-BANK dioničko društvo, OIB 14036333877, Slavonska avenija 6,10000 Zagreb</item>
      <item>Općinski sud u Varaždinu, B.Radića 2,42000 Varaždin</item>
      <item>Policijska uprava varaždinska</item>
      <item>Zajednički odvjetnički ured Marko Praljak &amp; Marin Svić, Centar 2000 - Radnička cesta 37b,10000 Zagreb</item>
      <item>ODVJETNIČKO DRUŠTVO HANŽEKOVIĆ &amp; PARTNERI d.o.o., Radnička cesta 22,10000 Zagreb</item>
      <item>Općinski sud u Rijeci</item>
    </izvorni_sadrzaj>
    <derivirana_varijabla naziv="DomainObject.Predmet.SudioniciListAdressOIB_1">
      <item>RUDOLF BUHIN</item>
      <item>ZDRAVKO HERCEG</item>
      <item>DRAŽEN KAPEŠ</item>
      <item>STJEPAN ČASEK</item>
      <item>STJEPAN KANJIR</item>
      <item>TOMISLAV JURKIN</item>
      <item>LADIĆ-WERNER društvo s ograničenom odgovornošću za proizvodnju i montažu metalnih i plastičnih konstrukcija, građevinske, OIB 04258677641, Cehovska 17,Varaždin</item>
      <item>SAVEZ SAMOSTALNIH SINDIKATA HRVATSKE / MIROSLAV MOLNAR, 42000 Varaždin</item>
      <item>TOMISLAV ĐURIČIN, OIB 01733609458, Dravska Poljana 1,42000 Varaždin</item>
      <item>Sberbank d.d., OIB 78427478595, Varšavska 9,10000 Zagreb</item>
      <item>Odvjetničko društvo Župić &amp; partneri d.o.o, OIB 42524586447, Ulica grada Vukovara 269 f,10000 Zagreb</item>
      <item>HYPO ALPE-ADRIA-BANK dioničko društvo, OIB 14036333877, Slavonska avenija 6,10000 Zagreb</item>
      <item>Općinski sud u Varaždinu, B.Radića 2,42000 Varaždin</item>
      <item>Policijska uprava varaždinska</item>
      <item>Zajednički odvjetnički ured Marko Praljak &amp; Marin Svić, Centar 2000 - Radnička cesta 37b,10000 Zagreb</item>
      <item>ODVJETNIČKO DRUŠTVO HANŽEKOVIĆ &amp; PARTNERI d.o.o., Radnička cesta 22,10000 Zagreb</item>
      <item>Općinski sud u Rijeci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null</item>
      <item>, OIB null</item>
      <item>, OIB 04258677641</item>
      <item>, OIB null</item>
      <item>, OIB 01733609458</item>
      <item>, OIB 78427478595</item>
      <item>, OIB 42524586447</item>
      <item>, OIB 14036333877</item>
      <item>, OIB null</item>
      <item>, OIB null</item>
      <item>, OIB null</item>
      <item>, OIB null</item>
      <item>, OIB null</item>
    </izvorni_sadrzaj>
    <derivirana_varijabla naziv="DomainObject.Predmet.SudioniciListNazivOIB_1">
      <item>, OIB null</item>
      <item>, OIB null</item>
      <item>, OIB null</item>
      <item>, OIB null</item>
      <item>, OIB null</item>
      <item>, OIB null</item>
      <item>, OIB 04258677641</item>
      <item>, OIB null</item>
      <item>, OIB 01733609458</item>
      <item>, OIB 78427478595</item>
      <item>, OIB 42524586447</item>
      <item>, OIB 14036333877</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Đuričin, OIB 01733609458, Dravska poljana 1 Varaždin</item>
    </izvorni_sadrzaj>
    <derivirana_varijabla naziv="DomainObject.Predmet.StecajniUpraviteljiListAddressOIB_1">
      <item>Tomislav Đuričin, OIB 01733609458, Dravska poljana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CCCA27-87BC-4D4A-9C8D-2EB4CE26F8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777</properties:Words>
  <properties:Characters>3974</properties:Characters>
  <properties:Lines>94</properties:Lines>
  <properties:Paragraphs>39</properties:Paragraphs>
  <properties:TotalTime>64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       REPUBLIKA HRVATSKA</vt:lpstr>
    </vt:vector>
  </properties:TitlesOfParts>
  <properties:LinksUpToDate>false</properties:LinksUpToDate>
  <properties:CharactersWithSpaces>4747</properties:CharactersWithSpaces>
  <properties:SharedDoc>false</properties:SharedDoc>
  <properties:HLinks>
    <vt:vector size="6" baseType="variant">
      <vt:variant>
        <vt:i4>8126525</vt:i4>
      </vt:variant>
      <vt:variant>
        <vt:i4>0</vt:i4>
      </vt:variant>
      <vt:variant>
        <vt:i4>0</vt:i4>
      </vt:variant>
      <vt:variant>
        <vt:i4>5</vt:i4>
      </vt:variant>
      <vt:variant>
        <vt:lpwstr>http://ladic-werner.hr/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2015-10-30T14:14:00Z</dcterms:created>
  <dc:creator>VOTA NĂO Ŕ REGIONALIZAÇĂO! SIM AO REFORÇO DO MUNICIPALISMO!</dc:creator>
  <dc:description>A REGIONALIZAÇĂO É UM ERRO COLOSSAL!</dc:description>
  <cp:lastModifiedBy>Lea Rogina</cp:lastModifiedBy>
  <cp:lastPrinted>2016-04-22T11:26:00Z</cp:lastPrinted>
  <dcterms:modified xmlns:xsi="http://www.w3.org/2001/XMLSchema-instance" xsi:type="dcterms:W3CDTF">2016-04-25T14:12:00Z</dcterms:modified>
  <cp:revision>36</cp:revision>
  <dc:subject>JOĂO JARDIM x8?! PORRA! DIA 8 VOTA NĂO!</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