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c7a13" w14:paraId="99c7a13" w:rsidRDefault="003A65CC" w:rsidP="003A65CC" w:rsidR="003A65C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65CC" w:rsidP="003A65CC" w:rsidR="003A65C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A65CC" w:rsidP="003A65CC" w:rsidR="003A65C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A65CC" w:rsidP="003A65CC" w:rsidR="003A65C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A65CC" w:rsidP="003A65CC" w:rsidR="003A65C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A65CC" w:rsidP="003A65CC" w:rsidR="003A65C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A65CC" w:rsidP="003A65CC" w:rsidR="003A65CC" w:rsidRPr="005D578C">
      <w:pPr>
        <w:jc w:val="center"/>
        <w:rPr>
          <w:rFonts w:cs="Times New Roman" w:eastAsia="Times New Roman"/>
          <w:szCs w:val="24"/>
        </w:rPr>
      </w:pPr>
    </w:p>
    <w:p w:rsidRDefault="003A65CC" w:rsidP="003A65CC" w:rsidR="003A65C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A65CC" w:rsidP="003A65CC" w:rsidR="003A65CC" w:rsidRPr="005D578C">
      <w:pPr>
        <w:rPr>
          <w:rFonts w:cs="Times New Roman" w:eastAsia="Times New Roman"/>
          <w:szCs w:val="24"/>
        </w:rPr>
      </w:pPr>
    </w:p>
    <w:p w:rsidRDefault="00927097" w:rsidP="003A65CC" w:rsidR="003A65CC">
      <w:pPr>
        <w:ind w:firstLine="708"/>
        <w:rPr>
          <w:rFonts w:cs="Times New Roman" w:eastAsia="Times New Roman"/>
          <w:szCs w:val="24"/>
        </w:rPr>
      </w:pPr>
      <w:r w:rsidRPr="001D0F4B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3A65CC" w:rsidRPr="001D0F4B">
        <w:rPr>
          <w:rFonts w:cs="Times New Roman" w:eastAsia="Times New Roman"/>
          <w:szCs w:val="24"/>
        </w:rPr>
        <w:t>,</w:t>
      </w:r>
      <w:r w:rsidR="003A65CC" w:rsidRPr="001D0F4B">
        <w:t xml:space="preserve"> </w:t>
      </w:r>
      <w:r w:rsidR="003A65CC" w:rsidRPr="001D0F4B">
        <w:rPr>
          <w:rFonts w:cs="Times New Roman" w:eastAsia="Times New Roman"/>
          <w:szCs w:val="24"/>
        </w:rPr>
        <w:t>u postupku provedbe skraćenog stečajnog postupka nad pravnom osobom (dužnikom) ROLAND, d.</w:t>
      </w:r>
      <w:r w:rsidR="003A65CC">
        <w:rPr>
          <w:rFonts w:cs="Times New Roman" w:eastAsia="Times New Roman"/>
          <w:szCs w:val="24"/>
        </w:rPr>
        <w:t xml:space="preserve"> o. o.</w:t>
      </w:r>
      <w:r w:rsidR="003A65CC" w:rsidRPr="00F10AAD">
        <w:rPr>
          <w:rFonts w:cs="Times New Roman" w:eastAsia="Times New Roman"/>
          <w:szCs w:val="24"/>
        </w:rPr>
        <w:t xml:space="preserve"> </w:t>
      </w:r>
      <w:r w:rsidR="003A65CC">
        <w:rPr>
          <w:rFonts w:cs="Times New Roman" w:eastAsia="Times New Roman"/>
          <w:szCs w:val="24"/>
        </w:rPr>
        <w:t>Pula</w:t>
      </w:r>
      <w:r w:rsidR="003A65CC" w:rsidRPr="00F10AAD">
        <w:rPr>
          <w:rFonts w:cs="Times New Roman" w:eastAsia="Times New Roman"/>
          <w:szCs w:val="24"/>
        </w:rPr>
        <w:t xml:space="preserve">, </w:t>
      </w:r>
      <w:r w:rsidR="003A65CC">
        <w:rPr>
          <w:rFonts w:cs="Times New Roman" w:eastAsia="Times New Roman"/>
          <w:szCs w:val="24"/>
        </w:rPr>
        <w:t>Karšiola 2</w:t>
      </w:r>
      <w:r w:rsidR="003A65CC" w:rsidRPr="00F10AAD">
        <w:rPr>
          <w:rFonts w:cs="Times New Roman" w:eastAsia="Times New Roman"/>
          <w:szCs w:val="24"/>
        </w:rPr>
        <w:t xml:space="preserve">, OIB </w:t>
      </w:r>
      <w:r w:rsidR="003A65CC">
        <w:rPr>
          <w:rFonts w:cs="Times New Roman" w:eastAsia="Times New Roman"/>
          <w:szCs w:val="24"/>
        </w:rPr>
        <w:t xml:space="preserve">08423264291, MBS 040050855, povodom zahtjeva </w:t>
      </w:r>
      <w:r w:rsidR="003A65CC" w:rsidRPr="008C0525">
        <w:rPr>
          <w:rFonts w:cs="Times New Roman" w:eastAsia="Times New Roman"/>
          <w:szCs w:val="24"/>
        </w:rPr>
        <w:t xml:space="preserve">Financijske agencije, </w:t>
      </w:r>
      <w:r w:rsidR="003A65CC">
        <w:rPr>
          <w:rFonts w:cs="Times New Roman" w:eastAsia="Times New Roman"/>
          <w:szCs w:val="24"/>
        </w:rPr>
        <w:t xml:space="preserve">OIB 85821130368, </w:t>
      </w:r>
      <w:r w:rsidR="003A65CC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3A65CC">
        <w:rPr>
          <w:rFonts w:cs="Times New Roman" w:eastAsia="Times New Roman"/>
          <w:szCs w:val="24"/>
        </w:rPr>
        <w:t xml:space="preserve">Pula, </w:t>
      </w:r>
      <w:r w:rsidR="003A65CC" w:rsidRPr="008C0525">
        <w:rPr>
          <w:rFonts w:cs="Times New Roman" w:eastAsia="Times New Roman"/>
          <w:szCs w:val="24"/>
        </w:rPr>
        <w:t xml:space="preserve">Giardini 5, </w:t>
      </w:r>
      <w:r w:rsidR="00622194">
        <w:rPr>
          <w:rFonts w:cs="Times New Roman" w:eastAsia="Times New Roman"/>
          <w:szCs w:val="24"/>
        </w:rPr>
        <w:t>12</w:t>
      </w:r>
      <w:r w:rsidR="003A65CC">
        <w:rPr>
          <w:rFonts w:cs="Times New Roman" w:eastAsia="Times New Roman"/>
          <w:szCs w:val="24"/>
        </w:rPr>
        <w:t xml:space="preserve">. </w:t>
      </w:r>
      <w:r w:rsidR="00622194">
        <w:rPr>
          <w:rFonts w:cs="Times New Roman" w:eastAsia="Times New Roman"/>
          <w:szCs w:val="24"/>
        </w:rPr>
        <w:t>travnja</w:t>
      </w:r>
      <w:r w:rsidR="003A65CC">
        <w:rPr>
          <w:rFonts w:cs="Times New Roman" w:eastAsia="Times New Roman"/>
          <w:szCs w:val="24"/>
        </w:rPr>
        <w:t xml:space="preserve"> 2016.</w:t>
      </w:r>
    </w:p>
    <w:p w:rsidRDefault="003A65CC" w:rsidP="003A65CC" w:rsidR="003A65CC" w:rsidRPr="005D578C">
      <w:pPr>
        <w:rPr>
          <w:rFonts w:cs="Times New Roman" w:eastAsia="Times New Roman"/>
          <w:szCs w:val="24"/>
        </w:rPr>
      </w:pPr>
    </w:p>
    <w:p w:rsidRDefault="003A65CC" w:rsidP="003A65CC" w:rsidR="003A65C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A65CC" w:rsidP="003A65CC" w:rsidR="003A65CC" w:rsidRPr="005D578C">
      <w:pPr>
        <w:rPr>
          <w:rFonts w:cs="Times New Roman" w:eastAsia="Times New Roman"/>
          <w:szCs w:val="24"/>
        </w:rPr>
      </w:pPr>
    </w:p>
    <w:p w:rsidRDefault="003A65CC" w:rsidP="003A65CC" w:rsidR="003A65C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ROLAND,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Pula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Karšiola 2</w:t>
      </w:r>
      <w:r w:rsidRPr="00F10AAD">
        <w:rPr>
          <w:rFonts w:cs="Times New Roman" w:eastAsia="Times New Roman"/>
          <w:szCs w:val="24"/>
        </w:rPr>
        <w:t xml:space="preserve">, OIB </w:t>
      </w:r>
      <w:r w:rsidR="00622194">
        <w:rPr>
          <w:rFonts w:cs="Times New Roman" w:eastAsia="Times New Roman"/>
          <w:szCs w:val="24"/>
        </w:rPr>
        <w:t>08423264291, MBS 040050855</w:t>
      </w:r>
      <w:r>
        <w:rPr>
          <w:rFonts w:cs="Times New Roman" w:eastAsia="Times New Roman"/>
          <w:szCs w:val="24"/>
        </w:rPr>
        <w:t>.</w:t>
      </w:r>
    </w:p>
    <w:p w:rsidRDefault="003A65CC" w:rsidP="003A65CC" w:rsidR="003A65CC" w:rsidRPr="005D578C">
      <w:pPr>
        <w:rPr>
          <w:rFonts w:cs="Times New Roman" w:eastAsia="Times New Roman"/>
          <w:szCs w:val="24"/>
        </w:rPr>
      </w:pPr>
    </w:p>
    <w:p w:rsidRDefault="003A65CC" w:rsidP="003A65CC" w:rsidR="003A65C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D408E1"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</w:rPr>
        <w:t>.</w:t>
      </w:r>
    </w:p>
    <w:p w:rsidRDefault="003A65CC" w:rsidP="003A65CC" w:rsidR="003A65CC">
      <w:pPr>
        <w:ind w:firstLine="708"/>
        <w:rPr>
          <w:rFonts w:cs="Times New Roman" w:eastAsia="Times New Roman"/>
          <w:szCs w:val="20"/>
        </w:rPr>
      </w:pPr>
    </w:p>
    <w:p w:rsidRDefault="003A65CC" w:rsidP="003A65CC" w:rsidR="003A65C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ROLAND,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Pula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Karšiola 2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08423264291, MBS 040050855.</w:t>
      </w:r>
    </w:p>
    <w:p w:rsidRDefault="003A65CC" w:rsidP="003A65CC" w:rsidR="003A65CC">
      <w:pPr>
        <w:ind w:firstLine="709"/>
        <w:rPr>
          <w:rFonts w:cs="Times New Roman" w:eastAsia="Times New Roman"/>
          <w:szCs w:val="24"/>
        </w:rPr>
      </w:pPr>
    </w:p>
    <w:p w:rsidRDefault="003A65CC" w:rsidP="003A65CC" w:rsidR="003A65C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ROLAND,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Pula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Karšiola 2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08423264291, MBS 040050855.</w:t>
      </w:r>
    </w:p>
    <w:p w:rsidRDefault="003A65CC" w:rsidP="003A65CC" w:rsidR="003A65CC">
      <w:pPr>
        <w:rPr>
          <w:rFonts w:cs="Times New Roman" w:eastAsia="Times New Roman"/>
          <w:szCs w:val="24"/>
        </w:rPr>
      </w:pPr>
    </w:p>
    <w:p w:rsidRDefault="003A65CC" w:rsidP="003A65CC" w:rsidR="003A65CC" w:rsidRPr="005D578C">
      <w:pPr>
        <w:rPr>
          <w:rFonts w:cs="Times New Roman" w:eastAsia="Times New Roman"/>
          <w:szCs w:val="24"/>
        </w:rPr>
      </w:pPr>
    </w:p>
    <w:p w:rsidRDefault="003A65CC" w:rsidP="003A65CC" w:rsidR="003A65C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A65CC" w:rsidP="003A65CC" w:rsidR="003A65CC">
      <w:pPr>
        <w:ind w:firstLine="708"/>
        <w:rPr>
          <w:rFonts w:cs="Times New Roman" w:eastAsia="Times New Roman"/>
          <w:szCs w:val="24"/>
        </w:rPr>
      </w:pPr>
    </w:p>
    <w:p w:rsidRDefault="003A65CC" w:rsidP="003A65CC" w:rsidR="003A65C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ROLAND,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St-778/2015-3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e za zastupanje dužnika da u roku od 15 dana od ob</w:t>
      </w:r>
      <w:r w:rsidRPr="00F10AAD">
        <w:rPr>
          <w:rFonts w:cs="Times New Roman" w:eastAsia="Times New Roman"/>
          <w:szCs w:val="24"/>
        </w:rPr>
        <w:t>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A65CC" w:rsidP="003A65CC" w:rsidR="003A65C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A65CC" w:rsidP="003A65CC" w:rsidR="003A65CC" w:rsidRPr="005D578C">
      <w:pPr>
        <w:rPr>
          <w:rFonts w:cs="Times New Roman" w:eastAsia="Times New Roman"/>
          <w:szCs w:val="24"/>
        </w:rPr>
      </w:pPr>
    </w:p>
    <w:p w:rsidRDefault="003A65CC" w:rsidP="003A65CC" w:rsidR="003A65C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D6E02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1D6E02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A65CC" w:rsidP="003A65CC" w:rsidR="003A65CC">
      <w:pPr>
        <w:rPr>
          <w:rFonts w:cs="Times New Roman" w:eastAsia="Times New Roman"/>
          <w:szCs w:val="24"/>
        </w:rPr>
      </w:pPr>
    </w:p>
    <w:p w:rsidRDefault="003A65CC" w:rsidP="003A65CC" w:rsidR="003A65C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A65CC" w:rsidP="003A65CC" w:rsidR="003A65C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597726">
        <w:rPr>
          <w:rFonts w:cs="Times New Roman" w:eastAsia="Times New Roman"/>
          <w:szCs w:val="24"/>
        </w:rPr>
        <w:t>, v.r.</w:t>
      </w:r>
    </w:p>
    <w:p w:rsidRDefault="003A65CC" w:rsidP="003A65CC" w:rsidR="003A65CC">
      <w:pPr>
        <w:jc w:val="left"/>
        <w:rPr>
          <w:rFonts w:cs="Times New Roman" w:eastAsia="Times New Roman"/>
          <w:szCs w:val="24"/>
        </w:rPr>
      </w:pPr>
    </w:p>
    <w:p w:rsidRDefault="003A65CC" w:rsidP="003A65CC" w:rsidR="003A65CC" w:rsidRPr="005D578C">
      <w:pPr>
        <w:jc w:val="left"/>
        <w:rPr>
          <w:rFonts w:cs="Times New Roman" w:eastAsia="Times New Roman"/>
          <w:szCs w:val="24"/>
        </w:rPr>
      </w:pPr>
    </w:p>
    <w:p w:rsidRDefault="003A65CC" w:rsidP="003A65CC" w:rsidR="003A65C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3214C" w:rsidP="0023214C" w:rsidR="0023214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23214C" w:rsidP="0023214C" w:rsidR="002321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A65CC" w:rsidP="003A65CC" w:rsidR="003A65CC">
      <w:pPr>
        <w:rPr>
          <w:rFonts w:cs="Times New Roman" w:eastAsia="Times New Roman"/>
          <w:szCs w:val="24"/>
        </w:rPr>
      </w:pPr>
    </w:p>
    <w:p w:rsidRDefault="003A65CC" w:rsidP="003A65CC" w:rsidR="003A65CC" w:rsidRPr="005D578C">
      <w:pPr>
        <w:rPr>
          <w:rFonts w:cs="Times New Roman" w:eastAsia="Times New Roman"/>
          <w:szCs w:val="24"/>
        </w:rPr>
      </w:pPr>
    </w:p>
    <w:p w:rsidRDefault="003A65CC" w:rsidP="003A65CC" w:rsidR="003A65C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A65CC" w:rsidP="003A65CC" w:rsidR="003A65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A65CC" w:rsidP="003A65CC" w:rsidR="003A65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ROLAND,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Pula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Karšiola 2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3A65CC" w:rsidP="003A65CC" w:rsidR="003A65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Adolf Cinkopan, Pula, Karšiola 2, </w:t>
      </w:r>
    </w:p>
    <w:p w:rsidRDefault="003A65CC" w:rsidP="003A65CC" w:rsidR="003A65C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3A65CC" w:rsidP="003A65CC" w:rsidR="003A65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A65CC" w:rsidP="003A65CC" w:rsidR="003A65C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3A65CC" w:rsidP="003A65CC" w:rsidR="003A65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A65CC" w:rsidP="003A65CC" w:rsidR="003A65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A65CC" w:rsidP="003A65CC" w:rsidR="003A65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A65CC" w:rsidP="003A65CC" w:rsidR="003A65CC"/>
    <w:p w:rsidRDefault="003A65CC" w:rsidP="003A65CC" w:rsidR="003A65CC"/>
    <w:p w:rsidRDefault="003A65CC" w:rsidP="003A65CC" w:rsidR="003A65CC"/>
    <w:p w:rsidRDefault="003A65CC" w:rsidP="003A65CC" w:rsidR="003A65CC"/>
    <w:p w:rsidRDefault="003A65CC" w:rsidP="003A65CC" w:rsidR="003A65CC"/>
    <w:p w:rsidRDefault="003A65CC" w:rsidP="003A65CC" w:rsidR="003A65CC"/>
    <w:p w:rsidRDefault="003A65CC" w:rsidP="003A65CC" w:rsidR="003A65CC"/>
    <w:p w:rsidRDefault="003A65CC" w:rsidP="003A65CC" w:rsidR="003A65CC"/>
    <w:p w:rsidRDefault="003A65CC" w:rsidP="003A65CC" w:rsidR="003A65CC"/>
    <w:p w:rsidRDefault="003A65CC" w:rsidP="003A65CC" w:rsidR="003A65CC"/>
    <w:p w:rsidRDefault="003A65CC" w:rsidP="003A65CC" w:rsidR="003A65CC"/>
    <w:p w:rsidRDefault="003A65CC" w:rsidP="003A65CC" w:rsidR="003A65CC"/>
    <w:p w:rsidRDefault="003A65CC" w:rsidP="003A65CC" w:rsidR="003A65CC"/>
    <w:p w:rsidRDefault="003A65CC" w:rsidP="003A65CC" w:rsidR="003A65CC"/>
    <w:p w:rsidRDefault="004F5027" w:rsidR="004F5027"/>
    <w:sectPr w:rsidSect="003C0B1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65CC" w:rsidP="003A65CC" w:rsidR="003A65CC">
      <w:r>
        <w:separator/>
      </w:r>
    </w:p>
  </w:endnote>
  <w:endnote w:id="0" w:type="continuationSeparator">
    <w:p w:rsidRDefault="003A65CC" w:rsidP="003A65CC" w:rsidR="003A6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65CC" w:rsidP="003A65CC" w:rsidR="003A65CC">
      <w:r>
        <w:separator/>
      </w:r>
    </w:p>
  </w:footnote>
  <w:footnote w:id="0" w:type="continuationSeparator">
    <w:p w:rsidRDefault="003A65CC" w:rsidP="003A65CC" w:rsidR="003A65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5CC" w:rsidP="003C0B19" w:rsidR="003C0B1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9772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St-778/2015-5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5CC" w:rsidP="003C0B19" w:rsidR="003C0B19" w:rsidRPr="00A074C3">
    <w:pPr>
      <w:pStyle w:val="Zaglavlje"/>
      <w:jc w:val="right"/>
      <w:rPr>
        <w:szCs w:val="24"/>
      </w:rPr>
    </w:pPr>
    <w:r>
      <w:rPr>
        <w:szCs w:val="24"/>
      </w:rPr>
      <w:t>9 St-778/2015-5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16BE"/>
    <w:rsid w:val="001D0F4B"/>
    <w:rsid w:val="001D6E02"/>
    <w:rsid w:val="0023214C"/>
    <w:rsid w:val="003A65CC"/>
    <w:rsid w:val="004F5027"/>
    <w:rsid w:val="00597726"/>
    <w:rsid w:val="006216BE"/>
    <w:rsid w:val="00622194"/>
    <w:rsid w:val="00927097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65C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A65C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A65C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65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65C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65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65C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77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72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9772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9772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9772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65C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A65C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A65C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65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65C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65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65C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77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72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9772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9772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9772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St-778/2015</izvorni_sadrzaj>
    <derivirana_varijabla naziv="DomainObject.Predmet.OznakaBroj_1">St-778/2015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ROLAND, d.o.o. PULA</izvorni_sadrzaj>
    <derivirana_varijabla naziv="DomainObject.Predmet.ProtustrankaFormated_1">  ROLAND, d.o.o. PULA</derivirana_varijabla>
  </DomainObject.Predmet.ProtustrankaFormated>
  <DomainObject.Predmet.ProtustrankaFormatedOIB>
    <izvorni_sadrzaj>  ROLAND, d.o.o. PULA, OIB 08423264291</izvorni_sadrzaj>
    <derivirana_varijabla naziv="DomainObject.Predmet.ProtustrankaFormatedOIB_1">  ROLAND, d.o.o. PULA, OIB 08423264291</derivirana_varijabla>
  </DomainObject.Predmet.ProtustrankaFormatedOIB>
  <DomainObject.Predmet.ProtustrankaFormatedWithAdress>
    <izvorni_sadrzaj> ROLAND, d.o.o. PULA, Karšiola 2, 52100 Pula</izvorni_sadrzaj>
    <derivirana_varijabla naziv="DomainObject.Predmet.ProtustrankaFormatedWithAdress_1"> ROLAND, d.o.o. PULA, Karšiola 2, 52100 Pula</derivirana_varijabla>
  </DomainObject.Predmet.ProtustrankaFormatedWithAdress>
  <DomainObject.Predmet.ProtustrankaFormatedWithAdressOIB>
    <izvorni_sadrzaj> ROLAND, d.o.o. PULA, OIB 08423264291, Karšiola 2, 52100 Pula</izvorni_sadrzaj>
    <derivirana_varijabla naziv="DomainObject.Predmet.ProtustrankaFormatedWithAdressOIB_1"> ROLAND, d.o.o. PULA, OIB 08423264291, Karšiola 2, 52100 Pula</derivirana_varijabla>
  </DomainObject.Predmet.ProtustrankaFormatedWithAdressOIB>
  <DomainObject.Predmet.ProtustrankaWithAdress>
    <izvorni_sadrzaj>ROLAND, d.o.o. PULA Karšiola 2, 52100 Pula</izvorni_sadrzaj>
    <derivirana_varijabla naziv="DomainObject.Predmet.ProtustrankaWithAdress_1">ROLAND, d.o.o. PULA Karšiola 2, 52100 Pula</derivirana_varijabla>
  </DomainObject.Predmet.ProtustrankaWithAdress>
  <DomainObject.Predmet.ProtustrankaWithAdressOIB>
    <izvorni_sadrzaj>ROLAND, d.o.o. PULA, OIB 08423264291, Karšiola 2, 52100 Pula</izvorni_sadrzaj>
    <derivirana_varijabla naziv="DomainObject.Predmet.ProtustrankaWithAdressOIB_1">ROLAND, d.o.o. PULA, OIB 08423264291, Karšiola 2, 52100 Pula</derivirana_varijabla>
  </DomainObject.Predmet.ProtustrankaWithAdressOIB>
  <DomainObject.Predmet.ProtustrankaNazivFormated>
    <izvorni_sadrzaj>ROLAND, d.o.o. PULA</izvorni_sadrzaj>
    <derivirana_varijabla naziv="DomainObject.Predmet.ProtustrankaNazivFormated_1">ROLAND, d.o.o. PULA</derivirana_varijabla>
  </DomainObject.Predmet.ProtustrankaNazivFormated>
  <DomainObject.Predmet.ProtustrankaNazivFormatedOIB>
    <izvorni_sadrzaj>ROLAND, d.o.o. PULA, OIB 08423264291</izvorni_sadrzaj>
    <derivirana_varijabla naziv="DomainObject.Predmet.ProtustrankaNazivFormatedOIB_1">ROLAND, d.o.o. PULA, OIB 08423264291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1671.80</izvorni_sadrzaj>
    <derivirana_varijabla naziv="DomainObject.Predmet.TrenutnaVrijednost_1">1671.80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ROLAND, d.o.o. PULA</item>
    </izvorni_sadrzaj>
    <derivirana_varijabla naziv="DomainObject.Predmet.ProtuStrankaListFormated_1">
      <item>ROLAND, d.o.o. PULA</item>
    </derivirana_varijabla>
  </DomainObject.Predmet.ProtuStrankaListFormated>
  <DomainObject.Predmet.ProtuStrankaListFormatedOIB>
    <izvorni_sadrzaj>
      <item>ROLAND, d.o.o. PULA, OIB 08423264291</item>
    </izvorni_sadrzaj>
    <derivirana_varijabla naziv="DomainObject.Predmet.ProtuStrankaListFormatedOIB_1">
      <item>ROLAND, d.o.o. PULA, OIB 08423264291</item>
    </derivirana_varijabla>
  </DomainObject.Predmet.ProtuStrankaListFormatedOIB>
  <DomainObject.Predmet.ProtuStrankaListFormatedWithAdress>
    <izvorni_sadrzaj>
      <item>ROLAND, d.o.o. PULA, Karšiola 2, 52100 Pula</item>
    </izvorni_sadrzaj>
    <derivirana_varijabla naziv="DomainObject.Predmet.ProtuStrankaListFormatedWithAdress_1">
      <item>ROLAND, d.o.o. PULA, Karšiola 2, 52100 Pula</item>
    </derivirana_varijabla>
  </DomainObject.Predmet.ProtuStrankaListFormatedWithAdress>
  <DomainObject.Predmet.ProtuStrankaListFormatedWithAdressOIB>
    <izvorni_sadrzaj>
      <item>ROLAND, d.o.o. PULA, OIB 08423264291, Karšiola 2, 52100 Pula</item>
    </izvorni_sadrzaj>
    <derivirana_varijabla naziv="DomainObject.Predmet.ProtuStrankaListFormatedWithAdressOIB_1">
      <item>ROLAND, d.o.o. PULA, OIB 08423264291, Karšiola 2, 52100 Pula</item>
    </derivirana_varijabla>
  </DomainObject.Predmet.ProtuStrankaListFormatedWithAdressOIB>
  <DomainObject.Predmet.ProtuStrankaListNazivFormated>
    <izvorni_sadrzaj>
      <item>ROLAND, d.o.o. PULA</item>
    </izvorni_sadrzaj>
    <derivirana_varijabla naziv="DomainObject.Predmet.ProtuStrankaListNazivFormated_1">
      <item>ROLAND, d.o.o. PULA</item>
    </derivirana_varijabla>
  </DomainObject.Predmet.ProtuStrankaListNazivFormated>
  <DomainObject.Predmet.ProtuStrankaListNazivFormatedOIB>
    <izvorni_sadrzaj>
      <item>ROLAND, d.o.o. PULA, OIB 08423264291</item>
    </izvorni_sadrzaj>
    <derivirana_varijabla naziv="DomainObject.Predmet.ProtuStrankaListNazivFormatedOIB_1">
      <item>ROLAND, d.o.o. PULA, OIB 08423264291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ROLAND, d.o.o. PULA</izvorni_sadrzaj>
    <derivirana_varijabla naziv="DomainObject.Predmet.ProtustrankaIDrugi_1">ROLAND,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ROLAND, d.o.o. PULA, OIB 08423264291, Karšiola 2, 52100 Pula</izvorni_sadrzaj>
    <derivirana_varijabla naziv="DomainObject.Predmet.ProtustrankaIDrugiAdressOIB_1">ROLAND, d.o.o. PULA, OIB 08423264291, Karšiola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ROLAND, d.o.o. PULA</item>
    </izvorni_sadrzaj>
    <derivirana_varijabla naziv="DomainObject.Predmet.SudioniciListNaziv_1">
      <item>FINANCIJSKA AGENCIJA, RC RIJEKA, PODRUŽNICA PULA, PULA</item>
      <item>ROLAND,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ROLAND, d.o.o. PULA, OIB 08423264291, Karšiola 2,52100 Pula</item>
    </izvorni_sadrzaj>
    <derivirana_varijabla naziv="DomainObject.Predmet.SudioniciListAdressOIB_1">
      <item>FINANCIJSKA AGENCIJA, RC RIJEKA, PODRUŽNICA PULA, PULA, OIB 85821130368, Ulica grada Vukovara 70,Zagreb</item>
      <item>ROLAND, d.o.o. PULA, OIB 08423264291, Karšiola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08423264291</item>
    </izvorni_sadrzaj>
    <derivirana_varijabla naziv="DomainObject.Predmet.SudioniciListNazivOIB_1">
      <item>, OIB 85821130368</item>
      <item>, OIB 08423264291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3042</properties:Characters>
  <properties:Lines>90</properties:Lines>
  <properties:Paragraphs>30</properties:Paragraphs>
  <properties:TotalTime>4</properties:TotalTime>
  <properties:ScaleCrop>false</properties:ScaleCrop>
  <properties:LinksUpToDate>false</properties:LinksUpToDate>
  <properties:CharactersWithSpaces>3633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2016-03-18T09:38:00Z</dcterms:created>
  <dc:creator>Mihaela Kaligari</dc:creator>
  <dc:description/>
  <cp:keywords/>
  <cp:lastModifiedBy>Ana Jeromela</cp:lastModifiedBy>
  <cp:lastPrinted>2016-04-12T07:17:00Z</cp:lastPrinted>
  <dcterms:modified xmlns:xsi="http://www.w3.org/2001/XMLSchema-instance" xsi:type="dcterms:W3CDTF">2016-04-12T07:17:00Z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