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41bb" w14:paraId="91041bb" w:rsidRDefault="00AB4602" w:rsidP="005D6172" w:rsidR="005D6172" w:rsidRPr="005D617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6172" w:rsidRPr="005D6172">
        <w:rPr>
          <w:rFonts w:cs="Times New Roman"/>
        </w:rPr>
        <w:t xml:space="preserve">     REPUBLIKA HRVATSKA</w:t>
      </w:r>
    </w:p>
    <w:p w:rsidRDefault="005D6172" w:rsidP="005D6172" w:rsidR="005D6172" w:rsidRPr="005D6172">
      <w:pPr>
        <w:spacing w:after="0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 xml:space="preserve">  TRGOVAČKI SUD U ZAGREBU</w:t>
      </w:r>
    </w:p>
    <w:p w:rsidRDefault="005D6172" w:rsidP="005D6172" w:rsidR="005D6172" w:rsidRPr="005D6172">
      <w:pPr>
        <w:spacing w:after="0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 xml:space="preserve">             Stalna služba u Karlovcu</w:t>
      </w:r>
      <w:r w:rsidRPr="005D6172">
        <w:rPr>
          <w:rFonts w:cs="Times New Roman" w:eastAsia="Times New Roman"/>
          <w:lang w:eastAsia="hr-HR"/>
        </w:rPr>
        <w:tab/>
      </w:r>
    </w:p>
    <w:p w:rsidRDefault="005D6172" w:rsidP="005D6172" w:rsidR="005D6172" w:rsidRPr="005D6172">
      <w:pPr>
        <w:spacing w:after="0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 xml:space="preserve">     Karlovac, Trg hrvatskih branitelja 1/II</w:t>
      </w:r>
    </w:p>
    <w:p w:rsidRDefault="005D6172" w:rsidP="005D6172" w:rsidR="005D6172" w:rsidRPr="005D617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R E P U B L I K A   H R V A T S K A</w:t>
      </w:r>
    </w:p>
    <w:p w:rsidRDefault="005D6172" w:rsidP="005D6172" w:rsidR="005D6172" w:rsidRPr="005D617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jc w:val="center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R J E Š E N J E</w:t>
      </w:r>
    </w:p>
    <w:p w:rsidRDefault="005D6172" w:rsidP="005D6172" w:rsidR="005D6172" w:rsidRPr="005D61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6172" w:rsidP="005D6172" w:rsidR="005D6172" w:rsidRPr="005D617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Trgovački sud u Zagrebu, Stalna služba u Karlovcu</w:t>
      </w:r>
      <w:r w:rsidRPr="005D6172">
        <w:rPr>
          <w:rFonts w:cs="Times New Roman" w:eastAsia="Times New Roman"/>
          <w:b/>
          <w:lang w:eastAsia="hr-HR"/>
        </w:rPr>
        <w:t>,</w:t>
      </w:r>
      <w:r w:rsidRPr="005D617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VETERINARSKA AMBULANTA OBOROVO d.o.o. u stečaju, Osijek, Sljemenska ulica 44, OIB: 14931524947, 18. listopada 2018.</w:t>
      </w:r>
    </w:p>
    <w:p w:rsidRDefault="005D6172" w:rsidP="005D6172" w:rsidR="005D6172" w:rsidRPr="005D6172">
      <w:pPr>
        <w:spacing w:after="0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jc w:val="center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r i j e š i o     j e</w:t>
      </w:r>
    </w:p>
    <w:p w:rsidRDefault="005D6172" w:rsidP="005D6172" w:rsidR="005D6172" w:rsidRPr="005D61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6172" w:rsidP="005D6172" w:rsidR="005D6172" w:rsidRPr="005D6172">
      <w:pPr>
        <w:spacing w:after="0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Razrješuje se stečajni upravitelj Ivan Čulić, Osijek, Sljemenska ulica 44, OIB: 28643153330.</w:t>
      </w:r>
    </w:p>
    <w:p w:rsidRDefault="005D6172" w:rsidP="005D6172" w:rsidR="005D6172" w:rsidRPr="005D6172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Stečajnim upraviteljem se imenuje Vanda Kovačević Gelenčer, Virovitica, A. Mihanovića 1/3, OIB: 48951193011.</w:t>
      </w:r>
    </w:p>
    <w:p w:rsidRDefault="005D6172" w:rsidP="005D6172" w:rsidR="005D6172" w:rsidRPr="005D617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Sjedište Stečajne mase iza VETERINARSKA AMBULANTA OBOROVO d.o.o. u stečaju, Osijek, Sljemenska ulica 44, OIB: 14931524947, je na adresi novoimenovanog stečajnog upravitelja Virovitica, A. Mihanovića 1/3.</w:t>
      </w:r>
    </w:p>
    <w:p w:rsidRDefault="005D6172" w:rsidP="005D6172" w:rsidR="005D6172" w:rsidRPr="005D6172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Razriješeni stečajni upravitelj predat će svu dokumentaciju, te svu dužnikovu imovinu kojom raspolaže novoimenovanom stečajnom upravitelju, o čemu će sastaviti zapisnik, u roku od dva dana od dana primitka ovog rješenja.</w:t>
      </w:r>
    </w:p>
    <w:p w:rsidRDefault="005D6172" w:rsidP="005D6172" w:rsidR="005D6172" w:rsidRPr="005D617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jc w:val="center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Obrazloženje</w:t>
      </w:r>
    </w:p>
    <w:p w:rsidRDefault="005D6172" w:rsidP="005D6172" w:rsidR="005D6172" w:rsidRPr="005D6172">
      <w:pPr>
        <w:spacing w:after="0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ab/>
        <w:t xml:space="preserve">Ovosudnim rješenjem poslovni broj St-5519/15 od 1. listopada 2018. određen je upis stečajne mase iza VETERINARSKA AMBULANTA OBOROVO d.o.o., Oborovo, Hrtina 2, OIB:04094409058, imenovan stečajni upravitelj Ivan Čulić, Osijek, Sljemenska ulica 44, te je za sjedište stečajne mase određena adresa stečajnog upravitelja, s obzirom da je rješenjem ovog suda poslovni broj St-5519/15 od 8. ožujka 2016. istovremeno otvoren i zaključen skraćeni stečajni postupak nad dužnikom VETERINARSKA AMBULANTA OBOROVO </w:t>
      </w:r>
      <w:r w:rsidRPr="005D6172">
        <w:rPr>
          <w:rFonts w:cs="Times New Roman" w:eastAsia="Times New Roman"/>
          <w:lang w:eastAsia="hr-HR"/>
        </w:rPr>
        <w:lastRenderedPageBreak/>
        <w:t>d.o.o., Oborovo, Hrtina 2, OIB:04094409058, a temeljem čl.431. Stečajnog zakona (Narodne novine broj 71/15, dalje:SZ).</w:t>
      </w: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ab/>
        <w:t>Rješenjem ovog suda posl.br. Tt-16/19570 od 7. lipnja 2016. stečajni dužnik VETERINARSKA AMBULANTA OBOROVO d.o.o., Oborovo, Hrtina 2, OIB:04094409058, brisan je iz sudskog registra ovog suda.</w:t>
      </w: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ab/>
        <w:t>Zaključkom poslovni broj Ovr-3764/15 od 13. rujna 2018. Općinski građanski sud u Zagrebu pozvao je ovaj sud na upis stečajne mase  iza brisanog subjekta upisa s obzirom da je društvo VETERINARSKA AMBULANTA OBOROVO d.o.o., Oborovo, Hrtina 2, OIB:04094409058,  vlasnik nekretnine upisane u zemljinim knjigama ZK odjela u Dugom Selu, z.k.ul. broj 5 k.o. Oborovo, te predlažu imenovanje stečajnog upravitelja.</w:t>
      </w: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ab/>
        <w:t>Stečajni upravitelj je podneskom od 10. listopada 2018. molio da ga se razriješi dužnosti stečajnog upravitelja s obzirom da je imenovan za sudskog savjetnika pri Trgovačkom sudu u Osijeku.</w:t>
      </w: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ab/>
      </w: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ab/>
        <w:t>Slijedom navedenog, a temeljem čl. 91. st. 5. Stečajnog zakona (Narodne novine broj 71/15, 104/17, dalje:SZ-a) riješeno je kao u točki I. izreke.</w:t>
      </w: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ab/>
      </w: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SZ-a, kao u točki II. izreke rješenja.</w:t>
      </w: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ab/>
        <w:t>Temeljem čl.438. st.1. toč.4. SZ-a odlučeno je kao u točki III. izreke rješenja.</w:t>
      </w: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ab/>
        <w:t>Slijedom navedenog odlučeno je kao u točki IV.  izreke rješenja.</w:t>
      </w: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ab/>
      </w:r>
      <w:r w:rsidRPr="005D6172">
        <w:rPr>
          <w:rFonts w:cs="Times New Roman" w:eastAsia="Times New Roman"/>
          <w:lang w:eastAsia="hr-HR"/>
        </w:rPr>
        <w:tab/>
      </w:r>
    </w:p>
    <w:p w:rsidRDefault="005D6172" w:rsidP="005D6172" w:rsidR="005D6172" w:rsidRPr="005D6172">
      <w:pPr>
        <w:spacing w:after="0"/>
        <w:jc w:val="center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U Karlovcu 18. listopada 2018.</w:t>
      </w:r>
    </w:p>
    <w:p w:rsidRDefault="005D6172" w:rsidP="005D6172" w:rsidR="005D6172" w:rsidRPr="005D61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 xml:space="preserve">  Stečajni sudac:</w:t>
      </w:r>
    </w:p>
    <w:p w:rsidRDefault="005D6172" w:rsidP="005D6172" w:rsidR="005D6172" w:rsidRPr="005D6172">
      <w:pPr>
        <w:spacing w:after="0"/>
        <w:jc w:val="center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5D6172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5D6172" w:rsidP="005D6172" w:rsidR="005D6172" w:rsidRPr="005D61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spacing w:after="0"/>
        <w:jc w:val="right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Za točnost otpravka-ovlašteni službenik:</w:t>
      </w:r>
    </w:p>
    <w:p w:rsidRDefault="005D6172" w:rsidP="005D6172" w:rsidR="005D6172" w:rsidRPr="005D6172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Draženka Prpić</w:t>
      </w:r>
    </w:p>
    <w:p w:rsidRDefault="005D6172" w:rsidP="005D6172" w:rsidR="005D6172" w:rsidRPr="005D61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6172" w:rsidP="005D6172" w:rsidR="005D6172" w:rsidRPr="005D617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PRAVNA POUKA:</w:t>
      </w:r>
    </w:p>
    <w:p w:rsidRDefault="005D6172" w:rsidP="005D6172" w:rsidR="005D6172" w:rsidRPr="005D617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D617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sectPr w:rsidSect="0032366B" w:rsidR="005D6172" w:rsidRPr="005D617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624562"/>
      <w:docPartObj>
        <w:docPartGallery w:val="Page Numbers (Top of Page)"/>
        <w:docPartUnique/>
      </w:docPartObj>
    </w:sdtPr>
    <w:sdtContent>
      <w:p w:rsidRDefault="005D6172" w:rsidR="005D61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D6172" w:rsidR="008333A9">
    <w:pPr>
      <w:pStyle w:val="Zaglavlje"/>
    </w:pPr>
    <w:r>
      <w:t>1 St-5519/15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172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037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St-5519/2015-18</izvorni_sadrzaj>
    <derivirana_varijabla naziv="DomainObject.Oznaka_1">St-5519/2015-18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5519</izvorni_sadrzaj>
    <derivirana_varijabla naziv="DomainObject.Predmet.Broj_1">5519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2016.</izvorni_sadrzaj>
    <derivirana_varijabla naziv="DomainObject.Predmet.DatumRjesavanja_1">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St-5519/2015</izvorni_sadrzaj>
    <derivirana_varijabla naziv="DomainObject.Predmet.OznakaBroj_1">St-5519/2015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OBOROVO d.o.o.</izvorni_sadrzaj>
    <derivirana_varijabla naziv="DomainObject.Predmet.ProtustrankaFormated_1">  VETERINARSKA AMBULANTA OBOROVO d.o.o.</derivirana_varijabla>
  </DomainObject.Predmet.ProtustrankaFormated>
  <DomainObject.Predmet.ProtustrankaFormatedOIB>
    <izvorni_sadrzaj>  VETERINARSKA AMBULANTA OBOROVO d.o.o., OIB 04094409058</izvorni_sadrzaj>
    <derivirana_varijabla naziv="DomainObject.Predmet.ProtustrankaFormatedOIB_1">  VETERINARSKA AMBULANTA OBOROVO d.o.o., OIB 04094409058</derivirana_varijabla>
  </DomainObject.Predmet.ProtustrankaFormatedOIB>
  <DomainObject.Predmet.ProtustrankaFormatedWithAdress>
    <izvorni_sadrzaj> VETERINARSKA AMBULANTA OBOROVO d.o.o., Hrkina 2, 10372 Oborovo</izvorni_sadrzaj>
    <derivirana_varijabla naziv="DomainObject.Predmet.ProtustrankaFormatedWithAdress_1"> VETERINARSKA AMBULANTA OBOROVO d.o.o., Hrkina 2, 10372 Oborovo</derivirana_varijabla>
  </DomainObject.Predmet.ProtustrankaFormatedWithAdress>
  <DomainObject.Predmet.ProtustrankaFormatedWithAdressOIB>
    <izvorni_sadrzaj> VETERINARSKA AMBULANTA OBOROVO d.o.o., OIB 04094409058, Hrkina 2, 10372 Oborovo</izvorni_sadrzaj>
    <derivirana_varijabla naziv="DomainObject.Predmet.ProtustrankaFormatedWithAdressOIB_1"> VETERINARSKA AMBULANTA OBOROVO d.o.o., OIB 04094409058, Hrkina 2, 10372 Oborovo</derivirana_varijabla>
  </DomainObject.Predmet.ProtustrankaFormatedWithAdressOIB>
  <DomainObject.Predmet.ProtustrankaWithAdress>
    <izvorni_sadrzaj>VETERINARSKA AMBULANTA OBOROVO d.o.o. Hrkina 2, 10372 Oborovo</izvorni_sadrzaj>
    <derivirana_varijabla naziv="DomainObject.Predmet.ProtustrankaWithAdress_1">VETERINARSKA AMBULANTA OBOROVO d.o.o. Hrkina 2, 10372 Oborovo</derivirana_varijabla>
  </DomainObject.Predmet.ProtustrankaWithAdress>
  <DomainObject.Predmet.ProtustrankaWithAdressOIB>
    <izvorni_sadrzaj>VETERINARSKA AMBULANTA OBOROVO d.o.o., OIB 04094409058, Hrkina 2, 10372 Oborovo</izvorni_sadrzaj>
    <derivirana_varijabla naziv="DomainObject.Predmet.ProtustrankaWithAdressOIB_1">VETERINARSKA AMBULANTA OBOROVO d.o.o., OIB 04094409058, Hrkina 2, 10372 Oborovo</derivirana_varijabla>
  </DomainObject.Predmet.ProtustrankaWithAdressOIB>
  <DomainObject.Predmet.ProtustrankaNazivFormated>
    <izvorni_sadrzaj>VETERINARSKA AMBULANTA OBOROVO d.o.o.</izvorni_sadrzaj>
    <derivirana_varijabla naziv="DomainObject.Predmet.ProtustrankaNazivFormated_1">VETERINARSKA AMBULANTA OBOROVO d.o.o.</derivirana_varijabla>
  </DomainObject.Predmet.ProtustrankaNazivFormated>
  <DomainObject.Predmet.ProtustrankaNazivFormatedOIB>
    <izvorni_sadrzaj>VETERINARSKA AMBULANTA OBOROVO d.o.o., OIB 04094409058</izvorni_sadrzaj>
    <derivirana_varijabla naziv="DomainObject.Predmet.ProtustrankaNazivFormatedOIB_1">VETERINARSKA AMBULANTA OBOROVO d.o.o., OIB 04094409058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OBOROVO d.o.o.</item>
    </izvorni_sadrzaj>
    <derivirana_varijabla naziv="DomainObject.Predmet.ProtuStrankaListFormated_1">
      <item>VETERINARSKA AMBULANTA OBOROVO d.o.o.</item>
    </derivirana_varijabla>
  </DomainObject.Predmet.ProtuStrankaListFormated>
  <DomainObject.Predmet.ProtuStrankaListFormatedOIB>
    <izvorni_sadrzaj>
      <item>VETERINARSKA AMBULANTA OBOROVO d.o.o., OIB 04094409058</item>
    </izvorni_sadrzaj>
    <derivirana_varijabla naziv="DomainObject.Predmet.ProtuStrankaListFormatedOIB_1">
      <item>VETERINARSKA AMBULANTA OBOROVO d.o.o., OIB 04094409058</item>
    </derivirana_varijabla>
  </DomainObject.Predmet.ProtuStrankaListFormatedOIB>
  <DomainObject.Predmet.ProtuStrankaListFormatedWithAdress>
    <izvorni_sadrzaj>
      <item>VETERINARSKA AMBULANTA OBOROVO d.o.o., Hrkina 2, 10372 Oborovo</item>
    </izvorni_sadrzaj>
    <derivirana_varijabla naziv="DomainObject.Predmet.ProtuStrankaListFormatedWithAdress_1">
      <item>VETERINARSKA AMBULANTA OBOROVO d.o.o., Hrkina 2, 10372 Oborovo</item>
    </derivirana_varijabla>
  </DomainObject.Predmet.ProtuStrankaListFormatedWithAdress>
  <DomainObject.Predmet.ProtuStrankaListFormatedWithAdressOIB>
    <izvorni_sadrzaj>
      <item>VETERINARSKA AMBULANTA OBOROVO d.o.o., OIB 04094409058, Hrkina 2, 10372 Oborovo</item>
    </izvorni_sadrzaj>
    <derivirana_varijabla naziv="DomainObject.Predmet.ProtuStrankaListFormatedWithAdressOIB_1">
      <item>VETERINARSKA AMBULANTA OBOROVO d.o.o., OIB 04094409058, Hrkina 2, 10372 Oborovo</item>
    </derivirana_varijabla>
  </DomainObject.Predmet.ProtuStrankaListFormatedWithAdressOIB>
  <DomainObject.Predmet.ProtuStrankaListNazivFormated>
    <izvorni_sadrzaj>
      <item>VETERINARSKA AMBULANTA OBOROVO d.o.o.</item>
    </izvorni_sadrzaj>
    <derivirana_varijabla naziv="DomainObject.Predmet.ProtuStrankaListNazivFormated_1">
      <item>VETERINARSKA AMBULANTA OBOROVO d.o.o.</item>
    </derivirana_varijabla>
  </DomainObject.Predmet.ProtuStrankaListNazivFormated>
  <DomainObject.Predmet.ProtuStrankaListNazivFormatedOIB>
    <izvorni_sadrzaj>
      <item>VETERINARSKA AMBULANTA OBOROVO d.o.o., OIB 04094409058</item>
    </izvorni_sadrzaj>
    <derivirana_varijabla naziv="DomainObject.Predmet.ProtuStrankaListNazivFormatedOIB_1">
      <item>VETERINARSKA AMBULANTA OBOROVO d.o.o., OIB 04094409058</item>
    </derivirana_varijabla>
  </DomainObject.Predmet.ProtuStrankaListNazivFormatedOIB>
  <DomainObject.Predmet.OstaliListFormated>
    <izvorni_sadrzaj>
      <item>Mladen Čuljak</item>
    </izvorni_sadrzaj>
    <derivirana_varijabla naziv="DomainObject.Predmet.OstaliListFormated_1">
      <item>Mladen Čuljak</item>
    </derivirana_varijabla>
  </DomainObject.Predmet.OstaliListFormated>
  <DomainObject.Predmet.OstaliListFormatedOIB>
    <izvorni_sadrzaj>
      <item>Mladen Čuljak, OIB 48479118897</item>
    </izvorni_sadrzaj>
    <derivirana_varijabla naziv="DomainObject.Predmet.OstaliListFormatedOIB_1">
      <item>Mladen Čuljak, OIB 48479118897</item>
    </derivirana_varijabla>
  </DomainObject.Predmet.OstaliListFormatedOIB>
  <DomainObject.Predmet.OstaliListFormatedWithAdress>
    <izvorni_sadrzaj>
      <item>Mladen Čuljak, Rebro 31, 10360 Sesvete</item>
    </izvorni_sadrzaj>
    <derivirana_varijabla naziv="DomainObject.Predmet.OstaliListFormatedWithAdress_1">
      <item>Mladen Čuljak, Rebro 31, 10360 Sesvete</item>
    </derivirana_varijabla>
  </DomainObject.Predmet.OstaliListFormatedWithAdress>
  <DomainObject.Predmet.OstaliListFormatedWithAdressOIB>
    <izvorni_sadrzaj>
      <item>Mladen Čuljak, OIB 48479118897, Rebro 31, 10360 Sesvete</item>
    </izvorni_sadrzaj>
    <derivirana_varijabla naziv="DomainObject.Predmet.OstaliListFormatedWithAdressOIB_1">
      <item>Mladen Čuljak, OIB 48479118897, Rebro 31, 10360 Sesvete</item>
    </derivirana_varijabla>
  </DomainObject.Predmet.OstaliListFormatedWithAdressOIB>
  <DomainObject.Predmet.OstaliListNazivFormated>
    <izvorni_sadrzaj>
      <item>Mladen Čuljak</item>
    </izvorni_sadrzaj>
    <derivirana_varijabla naziv="DomainObject.Predmet.OstaliListNazivFormated_1">
      <item>Mladen Čuljak</item>
    </derivirana_varijabla>
  </DomainObject.Predmet.OstaliListNazivFormated>
  <DomainObject.Predmet.OstaliListNazivFormatedOIB>
    <izvorni_sadrzaj>
      <item>Mladen Čuljak, OIB 48479118897</item>
    </izvorni_sadrzaj>
    <derivirana_varijabla naziv="DomainObject.Predmet.OstaliListNazivFormatedOIB_1">
      <item>Mladen Čuljak, OIB 48479118897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St-5519/2015-18</izvorni_sadrzaj>
    <derivirana_varijabla naziv="DomainObject.PoslovniBrojDokumenta_1">St-5519/2015-18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OBOROVO d.o.o.</izvorni_sadrzaj>
    <derivirana_varijabla naziv="DomainObject.Predmet.ProtustrankaIDrugi_1">VETERINARSKA AMBULANTA OBOROVO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VETERINARSKA AMBULANTA OBOROVO d.o.o., OIB 04094409058, Hrkina 2, 10372 Oborovo</izvorni_sadrzaj>
    <derivirana_varijabla naziv="DomainObject.Predmet.ProtustrankaIDrugiAdressOIB_1">VETERINARSKA AMBULANTA OBOROVO d.o.o., OIB 04094409058, Hrkina 2,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2016.</izvorni_sadrzaj>
    <derivirana_varijabla naziv="DomainObject.Predmet.OdlukaRjesenje.DatumDonosenjaOdluke_1">8. ožujka 2016.</derivirana_varijabla>
  </DomainObject.Predmet.OdlukaRjesenje.DatumDonosenjaOdluke>
  <DomainObject.Predmet.OdlukaRjesenje.DatumPravomocnosti>
    <izvorni_sadrzaj>25. ožujka 2016.</izvorni_sadrzaj>
    <derivirana_varijabla naziv="DomainObject.Predmet.OdlukaRjesenje.DatumPravomocnosti_1">25. ožujka 2016.</derivirana_varijabla>
  </DomainObject.Predmet.OdlukaRjesenje.DatumPravomocnosti>
  <DomainObject.Predmet.OdlukaRjesenje.Oznaka>
    <izvorni_sadrzaj>St-5519/2015-7</izvorni_sadrzaj>
    <derivirana_varijabla naziv="DomainObject.Predmet.OdlukaRjesenje.Oznaka_1">St-5519/2015-7</derivirana_varijabla>
  </DomainObject.Predmet.OdlukaRjesenje.Oznaka>
  <DomainObject.Predmet.SudioniciListNaziv>
    <izvorni_sadrzaj>
      <item>FINA Regionalni centar Zagreb</item>
      <item>VETERINARSKA AMBULANTA OBOROVO d.o.o.</item>
      <item>Mladen Čuljak</item>
    </izvorni_sadrzaj>
    <derivirana_varijabla naziv="DomainObject.Predmet.SudioniciListNaziv_1">
      <item>FINA Regionalni centar Zagreb</item>
      <item>VETERINARSKA AMBULANTA OBOROVO d.o.o.</item>
      <item>Mladen Čuljak</item>
    </derivirana_varijabla>
  </DomainObject.Predmet.SudioniciListNaziv>
  <DomainObject.Predmet.SudioniciListAdressOIB>
    <izvorni_sadrzaj>
      <item>FINA Regionalni centar Zagreb, OIB 85821130368, Trg svibanjskih žrtava 1995.br 1,10000 Zagreb</item>
      <item>VETERINARSKA AMBULANTA OBOROVO d.o.o., OIB 04094409058, Hrkina 2,10372 Oborovo</item>
      <item>Mladen Čuljak, OIB 48479118897, Rebro 31,10360 Sesvete</item>
    </izvorni_sadrzaj>
    <derivirana_varijabla naziv="DomainObject.Predmet.SudioniciListAdressOIB_1">
      <item>FINA Regionalni centar Zagreb, OIB 85821130368, Trg svibanjskih žrtava 1995.br 1,10000 Zagreb</item>
      <item>VETERINARSKA AMBULANTA OBOROVO d.o.o., OIB 04094409058, Hrkina 2,10372 Oborovo</item>
      <item>Mladen Čuljak, OIB 48479118897, Rebro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2315F-A7E6-4D01-BC25-AD272CB97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2772</properties:Characters>
  <properties:Lines>84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2018-10-18T12:50:00Z</cp:lastPrinted>
  <dcterms:modified xmlns:xsi="http://www.w3.org/2001/XMLSchema-instance" xsi:type="dcterms:W3CDTF">2018-10-18T12:50:00Z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St-5519/2015-18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