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0392" w14:paraId="e0e0392" w:rsidRDefault="00CB58EE" w:rsidP="00325398" w:rsidR="00325398" w:rsidRPr="00C64BEE">
      <w:pPr>
        <w15:collapsed w:val="false"/>
      </w:pPr>
      <w:bookmarkStart w:name="_GoBack" w:id="0"/>
      <w:bookmarkEnd w:id="0"/>
      <w:r>
        <w:t xml:space="preserve">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B58EE">
      <w:pPr>
        <w:tabs>
          <w:tab w:pos="7020" w:val="left"/>
        </w:tabs>
      </w:pPr>
    </w:p>
    <w:p w:rsidRDefault="00325398" w:rsidP="00572798" w:rsidR="00325398" w:rsidRPr="00CB58EE">
      <w:pPr>
        <w:tabs>
          <w:tab w:pos="7020" w:val="left"/>
        </w:tabs>
      </w:pPr>
      <w:r w:rsidRPr="00CB58EE">
        <w:t>REPUBLIKA HRVATSKA</w:t>
      </w:r>
      <w:r w:rsidR="00572798" w:rsidRPr="00CB58EE">
        <w:t xml:space="preserve"> </w:t>
      </w:r>
    </w:p>
    <w:p w:rsidRDefault="00325398" w:rsidP="00325398" w:rsidR="00325398" w:rsidRPr="00CB58EE">
      <w:r w:rsidRPr="00CB58EE">
        <w:t>Trgovački sud u Zagrebu</w:t>
      </w:r>
    </w:p>
    <w:p w:rsidRDefault="00325398" w:rsidP="00325398" w:rsidR="00325398" w:rsidRPr="00CB58EE">
      <w:r w:rsidRPr="00CB58EE">
        <w:t>Zagreb, Amruševa 2/II</w:t>
      </w:r>
      <w:r w:rsidR="00CB58EE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8C2B60">
        <w:t>7218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8C2B60" w:rsidRPr="008C2B60">
        <w:t>TO-SIČ d.o.o., Zagreb, Rapska 4a, OIB: 47197726893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8C2B60">
        <w:t>5.542,89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8C2B60">
      <w:rPr>
        <w:b/>
      </w:rPr>
      <w:t>7218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5A62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B58EE"/>
    <w:rsid w:val="00CE7362"/>
    <w:rsid w:val="00CE79DF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7218</izvorni_sadrzaj>
    <derivirana_varijabla naziv="DomainObject.Predmet.Broj_1">7218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St-7218/2015</izvorni_sadrzaj>
    <derivirana_varijabla naziv="DomainObject.Predmet.OznakaBroj_1">St-7218/2015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TO-SIČ d.o.o. zastupanog po punomoćniku Krunoslav Sičaja; Oliver Tošić</izvorni_sadrzaj>
    <derivirana_varijabla naziv="DomainObject.Predmet.ProtustrankaFormated_1">  TO-SIČ d.o.o. zastupanog po punomoćniku Krunoslav Sičaja; Oliver Tošić</derivirana_varijabla>
  </DomainObject.Predmet.ProtustrankaFormated>
  <DomainObject.Predmet.ProtustrankaFormatedOIB>
    <izvorni_sadrzaj>  TO-SIČ d.o.o., OIB 47197726893 zastupanog po punomoćniku Krunoslav Sičaja; Oliver Tošić</izvorni_sadrzaj>
    <derivirana_varijabla naziv="DomainObject.Predmet.ProtustrankaFormatedOIB_1">  TO-SIČ d.o.o., OIB 47197726893 zastupanog po punomoćniku Krunoslav Sičaja; Oliver Tošić</derivirana_varijabla>
  </DomainObject.Predmet.ProtustrankaFormatedOIB>
  <DomainObject.Predmet.ProtustrankaFormatedWithAdress>
    <izvorni_sadrzaj> TO-SIČ d.o.o., Rapska 4/a, 10000 Zagreb zastupanog po punomoćniku Krunoslav Sičaja; Oliver Tošić</izvorni_sadrzaj>
    <derivirana_varijabla naziv="DomainObject.Predmet.ProtustrankaFormatedWithAdress_1"> TO-SIČ d.o.o., Rapska 4/a, 10000 Zagreb zastupanog po punomoćniku Krunoslav Sičaja; Oliver Tošić</derivirana_varijabla>
  </DomainObject.Predmet.ProtustrankaFormatedWithAdress>
  <DomainObject.Predmet.ProtustrankaFormatedWithAdressOIB>
    <izvorni_sadrzaj> TO-SIČ d.o.o., OIB 47197726893, Rapska 4/a, 10000 Zagreb zastupanog po punomoćniku Krunoslav Sičaja; Oliver Tošić</izvorni_sadrzaj>
    <derivirana_varijabla naziv="DomainObject.Predmet.ProtustrankaFormatedWithAdressOIB_1"> TO-SIČ d.o.o., OIB 47197726893, Rapska 4/a, 10000 Zagreb zastupanog po punomoćniku Krunoslav Sičaja; Oliver Tošić</derivirana_varijabla>
  </DomainObject.Predmet.ProtustrankaFormatedWithAdressOIB>
  <DomainObject.Predmet.ProtustrankaWithAdress>
    <izvorni_sadrzaj>TO-SIČ d.o.o. Rapska 4/a, 10000 Zagreb</izvorni_sadrzaj>
    <derivirana_varijabla naziv="DomainObject.Predmet.ProtustrankaWithAdress_1">TO-SIČ d.o.o. Rapska 4/a, 10000 Zagreb</derivirana_varijabla>
  </DomainObject.Predmet.ProtustrankaWithAdress>
  <DomainObject.Predmet.ProtustrankaWithAdressOIB>
    <izvorni_sadrzaj>TO-SIČ d.o.o., OIB 47197726893, Rapska 4/a, 10000 Zagreb</izvorni_sadrzaj>
    <derivirana_varijabla naziv="DomainObject.Predmet.ProtustrankaWithAdressOIB_1">TO-SIČ d.o.o., OIB 47197726893, Rapska 4/a, 10000 Zagreb</derivirana_varijabla>
  </DomainObject.Predmet.ProtustrankaWithAdressOIB>
  <DomainObject.Predmet.ProtustrankaNazivFormated>
    <izvorni_sadrzaj>TO-SIČ d.o.o.</izvorni_sadrzaj>
    <derivirana_varijabla naziv="DomainObject.Predmet.ProtustrankaNazivFormated_1">TO-SIČ d.o.o.</derivirana_varijabla>
  </DomainObject.Predmet.ProtustrankaNazivFormated>
  <DomainObject.Predmet.ProtustrankaNazivFormatedOIB>
    <izvorni_sadrzaj>TO-SIČ d.o.o., OIB 47197726893</izvorni_sadrzaj>
    <derivirana_varijabla naziv="DomainObject.Predmet.ProtustrankaNazivFormatedOIB_1">TO-SIČ d.o.o., OIB 47197726893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TO-SIČ d.o.o. zastupanog po punomoćniku Krunoslav Sičaja; Oliver Tošić</item>
    </izvorni_sadrzaj>
    <derivirana_varijabla naziv="DomainObject.Predmet.ProtuStrankaListFormated_1">
      <item>TO-SIČ d.o.o. zastupanog po punomoćniku Krunoslav Sičaja; Oliver Tošić</item>
    </derivirana_varijabla>
  </DomainObject.Predmet.ProtuStrankaListFormated>
  <DomainObject.Predmet.ProtuStrankaListFormatedOIB>
    <izvorni_sadrzaj>
      <item>TO-SIČ d.o.o., OIB 47197726893 zastupanog po punomoćniku Krunoslav Sičaja; Oliver Tošić</item>
    </izvorni_sadrzaj>
    <derivirana_varijabla naziv="DomainObject.Predmet.ProtuStrankaListFormatedOIB_1">
      <item>TO-SIČ d.o.o., OIB 47197726893 zastupanog po punomoćniku Krunoslav Sičaja; Oliver Tošić</item>
    </derivirana_varijabla>
  </DomainObject.Predmet.ProtuStrankaListFormatedOIB>
  <DomainObject.Predmet.ProtuStrankaListFormatedWithAdress>
    <izvorni_sadrzaj>
      <item>TO-SIČ d.o.o., Rapska 4/a, 10000 Zagreb zastupanog po punomoćniku Krunoslav Sičaja; Oliver Tošić</item>
    </izvorni_sadrzaj>
    <derivirana_varijabla naziv="DomainObject.Predmet.ProtuStrankaListFormatedWithAdress_1">
      <item>TO-SIČ d.o.o., Rapska 4/a, 10000 Zagreb zastupanog po punomoćniku Krunoslav Sičaja; Oliver Tošić</item>
    </derivirana_varijabla>
  </DomainObject.Predmet.ProtuStrankaListFormatedWithAdress>
  <DomainObject.Predmet.ProtuStrankaListFormatedWithAdressOIB>
    <izvorni_sadrzaj>
      <item>TO-SIČ d.o.o., OIB 47197726893, Rapska 4/a, 10000 Zagreb zastupanog po punomoćniku Krunoslav Sičaja; Oliver Tošić</item>
    </izvorni_sadrzaj>
    <derivirana_varijabla naziv="DomainObject.Predmet.ProtuStrankaListFormatedWithAdressOIB_1">
      <item>TO-SIČ d.o.o., OIB 47197726893, Rapska 4/a, 10000 Zagreb zastupanog po punomoćniku Krunoslav Sičaja; Oliver Tošić</item>
    </derivirana_varijabla>
  </DomainObject.Predmet.ProtuStrankaListFormatedWithAdressOIB>
  <DomainObject.Predmet.ProtuStrankaListNazivFormated>
    <izvorni_sadrzaj>
      <item>TO-SIČ d.o.o.</item>
    </izvorni_sadrzaj>
    <derivirana_varijabla naziv="DomainObject.Predmet.ProtuStrankaListNazivFormated_1">
      <item>TO-SIČ d.o.o.</item>
    </derivirana_varijabla>
  </DomainObject.Predmet.ProtuStrankaListNazivFormated>
  <DomainObject.Predmet.ProtuStrankaListNazivFormatedOIB>
    <izvorni_sadrzaj>
      <item>TO-SIČ d.o.o., OIB 47197726893</item>
    </izvorni_sadrzaj>
    <derivirana_varijabla naziv="DomainObject.Predmet.ProtuStrankaListNazivFormatedOIB_1">
      <item>TO-SIČ d.o.o., OIB 47197726893</item>
    </derivirana_varijabla>
  </DomainObject.Predmet.ProtuStrankaListNazivFormatedOIB>
  <DomainObject.Predmet.OstaliListFormated>
    <izvorni_sadrzaj>
      <item>Oliver Tošić punomoćnik sudionika u postupku TO-SIČ d.o.o.</item>
      <item>Krunoslav Sičaja punomoćnik sudionika u postupku TO-SIČ d.o.o.</item>
    </izvorni_sadrzaj>
    <derivirana_varijabla naziv="DomainObject.Predmet.OstaliListFormated_1">
      <item>Oliver Tošić punomoćnik sudionika u postupku TO-SIČ d.o.o.</item>
      <item>Krunoslav Sičaja punomoćnik sudionika u postupku TO-SIČ d.o.o.</item>
    </derivirana_varijabla>
  </DomainObject.Predmet.OstaliListFormated>
  <DomainObject.Predmet.OstaliListFormatedOIB>
    <izvorni_sadrzaj>
      <item>Oliver Tošić, OIB 08020741989 punomoćnik sudionika u postupku TO-SIČ d.o.o.</item>
      <item>Krunoslav Sičaja, OIB 60032490978 punomoćnik sudionika u postupku TO-SIČ d.o.o.</item>
    </izvorni_sadrzaj>
    <derivirana_varijabla naziv="DomainObject.Predmet.OstaliListFormatedOIB_1">
      <item>Oliver Tošić, OIB 08020741989 punomoćnik sudionika u postupku TO-SIČ d.o.o.</item>
      <item>Krunoslav Sičaja, OIB 60032490978 punomoćnik sudionika u postupku TO-SIČ d.o.o.</item>
    </derivirana_varijabla>
  </DomainObject.Predmet.OstaliListFormatedOIB>
  <DomainObject.Predmet.OstaliListFormatedWithAdress>
    <izvorni_sadrzaj>
      <item>Oliver Tošić, Krčmarići 22, 10010 Buzin punomoćnik sudionika u postupku TO-SIČ d.o.o.</item>
      <item>Krunoslav Sičaja, Filipovićeva 14, 10000 Zagreb punomoćnik sudionika u postupku TO-SIČ d.o.o.</item>
    </izvorni_sadrzaj>
    <derivirana_varijabla naziv="DomainObject.Predmet.OstaliListFormatedWithAdress_1">
      <item>Oliver Tošić, Krčmarići 22, 10010 Buzin punomoćnik sudionika u postupku TO-SIČ d.o.o.</item>
      <item>Krunoslav Sičaja, Filipovićeva 14, 10000 Zagreb punomoćnik sudionika u postupku TO-SIČ d.o.o.</item>
    </derivirana_varijabla>
  </DomainObject.Predmet.OstaliListFormatedWithAdress>
  <DomainObject.Predmet.OstaliListFormatedWithAdressOIB>
    <izvorni_sadrzaj>
      <item>Oliver Tošić, OIB 08020741989, Krčmarići 22, 10010 Buzin punomoćnik sudionika u postupku TO-SIČ d.o.o.</item>
      <item>Krunoslav Sičaja, OIB 60032490978, Filipovićeva 14, 10000 Zagreb punomoćnik sudionika u postupku TO-SIČ d.o.o.</item>
    </izvorni_sadrzaj>
    <derivirana_varijabla naziv="DomainObject.Predmet.OstaliListFormatedWithAdressOIB_1">
      <item>Oliver Tošić, OIB 08020741989, Krčmarići 22, 10010 Buzin punomoćnik sudionika u postupku TO-SIČ d.o.o.</item>
      <item>Krunoslav Sičaja, OIB 60032490978, Filipovićeva 14, 10000 Zagreb punomoćnik sudionika u postupku TO-SIČ d.o.o.</item>
    </derivirana_varijabla>
  </DomainObject.Predmet.OstaliListFormatedWithAdressOIB>
  <DomainObject.Predmet.OstaliListNazivFormated>
    <izvorni_sadrzaj>
      <item>Oliver Tošić</item>
      <item>Krunoslav Sičaja</item>
    </izvorni_sadrzaj>
    <derivirana_varijabla naziv="DomainObject.Predmet.OstaliListNazivFormated_1">
      <item>Oliver Tošić</item>
      <item>Krunoslav Sičaja</item>
    </derivirana_varijabla>
  </DomainObject.Predmet.OstaliListNazivFormated>
  <DomainObject.Predmet.OstaliListNazivFormatedOIB>
    <izvorni_sadrzaj>
      <item>Oliver Tošić, OIB 08020741989</item>
      <item>Krunoslav Sičaja, OIB 60032490978</item>
    </izvorni_sadrzaj>
    <derivirana_varijabla naziv="DomainObject.Predmet.OstaliListNazivFormatedOIB_1">
      <item>Oliver Tošić, OIB 08020741989</item>
      <item>Krunoslav Sičaja, OIB 60032490978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TO-SIČ d.o.o.</izvorni_sadrzaj>
    <derivirana_varijabla naziv="DomainObject.Predmet.ProtustrankaIDrugi_1">TO-SIČ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TO-SIČ d.o.o., OIB 47197726893, Rapska 4/a, 10000 Zagreb</izvorni_sadrzaj>
    <derivirana_varijabla naziv="DomainObject.Predmet.ProtustrankaIDrugiAdressOIB_1">TO-SIČ d.o.o., OIB 47197726893, Rapska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TO-SIČ d.o.o.</item>
      <item>FINA Regionalni centar Zagreb</item>
      <item>Oliver Tošić</item>
      <item>Krunoslav Sičaja</item>
    </izvorni_sadrzaj>
    <derivirana_varijabla naziv="DomainObject.Predmet.SudioniciListNaziv_1">
      <item>TO-SIČ d.o.o.</item>
      <item>FINA Regionalni centar Zagreb</item>
      <item>Oliver Tošić</item>
      <item>Krunoslav Sičaja</item>
    </derivirana_varijabla>
  </DomainObject.Predmet.SudioniciListNaziv>
  <DomainObject.Predmet.SudioniciListAdressOIB>
    <izvorni_sadrzaj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izvorni_sadrzaj>
    <derivirana_varijabla naziv="DomainObject.Predmet.SudioniciListAdressOIB_1"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47197726893</item>
      <item>, OIB 85821130368</item>
      <item>, OIB 08020741989</item>
      <item>, OIB 60032490978</item>
    </izvorni_sadrzaj>
    <derivirana_varijabla naziv="DomainObject.Predmet.SudioniciListNazivOIB_1">
      <item>, OIB 47197726893</item>
      <item>, OIB 85821130368</item>
      <item>, OIB 08020741989</item>
      <item>, OIB 60032490978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2016-04-13T11:39:00Z</dcterms:created>
  <dc:creator>ilukac</dc:creator>
  <cp:lastModifiedBy>Irena Benko</cp:lastModifiedBy>
  <cp:lastPrinted>2016-04-18T06:07:00Z</cp:lastPrinted>
  <dcterms:modified xmlns:xsi="http://www.w3.org/2001/XMLSchema-instance" xsi:type="dcterms:W3CDTF">2016-04-18T08:22:00Z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