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ddae" w14:paraId="17addae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</w:t>
      </w:r>
      <w:r w:rsidR="008C09ED">
        <w:t xml:space="preserve"> </w:t>
      </w:r>
      <w:r w:rsidR="00C34514" w:rsidRPr="003868A1">
        <w:t xml:space="preserve">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09ED" w:rsidP="00BF6CBB" w:rsidR="00BF6CBB" w:rsidRPr="003868A1">
      <w:pPr>
        <w:jc w:val="both"/>
      </w:pPr>
      <w:r>
        <w:t xml:space="preserve">   </w:t>
      </w:r>
      <w:r w:rsidR="00BF6CBB"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BF6CBB" w:rsidP="008C09ED" w:rsidR="00964555" w:rsidRPr="003868A1">
      <w:pPr>
        <w:ind w:firstLine="708"/>
        <w:jc w:val="both"/>
      </w:pPr>
      <w:r w:rsidRPr="003868A1">
        <w:t xml:space="preserve">Pazin, Dršćevka 1  </w:t>
      </w:r>
    </w:p>
    <w:p w:rsidRDefault="008C09ED" w:rsidP="00964555" w:rsidR="008C09ED">
      <w:pPr>
        <w:jc w:val="center"/>
      </w:pPr>
    </w:p>
    <w:p w:rsidRDefault="00964555" w:rsidP="00964555" w:rsidR="00BF6CBB" w:rsidRPr="003868A1">
      <w:pPr>
        <w:jc w:val="center"/>
      </w:pPr>
      <w:r w:rsidRPr="003868A1">
        <w:t>R E P U B L I K A   H R V A T S K A</w:t>
      </w: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BF6CBB" w:rsidR="00E84C66">
      <w:pPr>
        <w:jc w:val="both"/>
      </w:pPr>
      <w:r w:rsidRPr="003868A1">
        <w:tab/>
      </w:r>
      <w:r w:rsidR="00296BEA" w:rsidRPr="003868A1">
        <w:t xml:space="preserve">Trgovački sud u Pazinu, po stečajnom sucu Ivanu Dujiću, </w:t>
      </w:r>
      <w:r w:rsidR="003868A1" w:rsidRPr="003868A1">
        <w:t xml:space="preserve">u </w:t>
      </w:r>
      <w:r w:rsidR="00B2429F" w:rsidRPr="003868A1">
        <w:t>stečajno</w:t>
      </w:r>
      <w:r w:rsidR="003868A1" w:rsidRPr="003868A1">
        <w:t>m</w:t>
      </w:r>
      <w:r w:rsidR="00B2429F" w:rsidRPr="003868A1">
        <w:t xml:space="preserve"> postupk</w:t>
      </w:r>
      <w:r w:rsidR="003868A1" w:rsidRPr="003868A1">
        <w:t xml:space="preserve">u </w:t>
      </w:r>
      <w:r w:rsidR="00B2429F" w:rsidRPr="003868A1">
        <w:t xml:space="preserve">nad dužnikom </w:t>
      </w:r>
      <w:r w:rsidR="000D780A" w:rsidRPr="000D780A">
        <w:t>N. B. T. – GRUPA d.o.o.</w:t>
      </w:r>
      <w:r w:rsidR="00411328">
        <w:t xml:space="preserve"> u stečaju</w:t>
      </w:r>
      <w:r w:rsidR="000D780A" w:rsidRPr="000D780A">
        <w:t xml:space="preserve"> Umag, Monterol, Stella Maris 19, OIB 1081996953</w:t>
      </w:r>
      <w:r w:rsidR="00E84C66" w:rsidRPr="003868A1">
        <w:t xml:space="preserve">, </w:t>
      </w:r>
      <w:r w:rsidR="000D780A">
        <w:t>19</w:t>
      </w:r>
      <w:r w:rsidR="00E84C66" w:rsidRPr="003868A1">
        <w:t xml:space="preserve">. </w:t>
      </w:r>
      <w:r w:rsidR="00802FA2">
        <w:t>rujna</w:t>
      </w:r>
      <w:r w:rsidR="00932C74" w:rsidRPr="003868A1">
        <w:t xml:space="preserve"> </w:t>
      </w:r>
      <w:r w:rsidR="00E84C66" w:rsidRPr="003868A1">
        <w:t>201</w:t>
      </w:r>
      <w:r w:rsidR="00245C2F">
        <w:t>6</w:t>
      </w:r>
      <w:r w:rsidR="00E84C66" w:rsidRPr="003868A1">
        <w:t>.</w:t>
      </w: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802FA2" w:rsidR="00F26F5B">
      <w:pPr>
        <w:jc w:val="both"/>
      </w:pPr>
      <w:r w:rsidRPr="003868A1">
        <w:tab/>
        <w:t xml:space="preserve">Utvrđuju se slijedeće tražbine prema stečajnom dužniku </w:t>
      </w:r>
      <w:r w:rsidR="000D780A" w:rsidRPr="000D780A">
        <w:t xml:space="preserve">N. B. T. – GRUPA d.o.o. </w:t>
      </w:r>
      <w:r w:rsidR="00411328">
        <w:t xml:space="preserve">u stečaju </w:t>
      </w:r>
      <w:r w:rsidR="000D780A" w:rsidRPr="000D780A">
        <w:t>Umag, Monterol, Stella Maris 19, OIB 1081996953</w:t>
      </w:r>
      <w:r w:rsidRPr="003868A1">
        <w:t>:</w:t>
      </w:r>
    </w:p>
    <w:p w:rsidRDefault="004422B9" w:rsidP="004422B9" w:rsidR="004422B9">
      <w:pPr>
        <w:ind w:firstLine="540"/>
        <w:jc w:val="both"/>
      </w:pPr>
    </w:p>
    <w:p w:rsidRDefault="000D780A" w:rsidP="000D780A" w:rsidR="000D780A">
      <w:r>
        <w:tab/>
      </w:r>
      <w:r w:rsidRPr="003868A1">
        <w:t xml:space="preserve">-  TRAŽBINE </w:t>
      </w:r>
      <w:r>
        <w:t>PRVOG</w:t>
      </w:r>
      <w:r w:rsidRPr="003868A1">
        <w:t xml:space="preserve"> VIŠEG ISPLATNOG REDA:</w:t>
      </w:r>
    </w:p>
    <w:p w:rsidRDefault="000D780A" w:rsidP="000D780A" w:rsidR="000D780A"/>
    <w:p w:rsidRDefault="000D780A" w:rsidP="000D780A" w:rsidR="000D780A">
      <w:r>
        <w:tab/>
      </w:r>
      <w:r w:rsidRPr="000D780A">
        <w:t>1. REPUBLIKA HRVATSKA, Ministarstvo financija, Porezna uprava, Područni ured Istra, Primorje i Lika, OIB: 18683136487, u iznosu od 5.305,49 kuna</w:t>
      </w:r>
      <w:r>
        <w:t>.</w:t>
      </w:r>
    </w:p>
    <w:p w:rsidRDefault="000D780A" w:rsidP="004422B9" w:rsidR="000D780A">
      <w:pPr>
        <w:ind w:firstLine="540"/>
        <w:jc w:val="both"/>
      </w:pPr>
    </w:p>
    <w:p w:rsidRDefault="00F26F5B" w:rsidP="00F26F5B" w:rsidR="00F26F5B">
      <w:r>
        <w:tab/>
      </w:r>
      <w:r w:rsidRPr="003868A1">
        <w:t>-  TRAŽBINE DRUGOG VIŠEG ISPLATNOG REDA:</w:t>
      </w:r>
    </w:p>
    <w:p w:rsidRDefault="00F26F5B" w:rsidP="00F26F5B" w:rsidR="00F26F5B"/>
    <w:p w:rsidRDefault="000D780A" w:rsidP="000D780A" w:rsidR="000D780A">
      <w:pPr>
        <w:ind w:firstLine="540"/>
        <w:jc w:val="both"/>
      </w:pPr>
      <w:r>
        <w:t>1. ISTARSKI VODOVOD d.o.o. Buzet, Sv. Ivan 8, OIB: 13269963589, u iznosu od 1.748,18 kuna;</w:t>
      </w:r>
    </w:p>
    <w:p w:rsidRDefault="000D780A" w:rsidP="000D780A" w:rsidR="000D780A">
      <w:pPr>
        <w:ind w:firstLine="540"/>
        <w:jc w:val="both"/>
      </w:pPr>
      <w:r>
        <w:t>2. GRAD UMAG, Umag, G. Garibaldi 6, OIB: 84097228497,  u iznosu od 24.999,02 kuna;</w:t>
      </w:r>
    </w:p>
    <w:p w:rsidRDefault="000D780A" w:rsidP="000D780A" w:rsidR="000D780A">
      <w:pPr>
        <w:ind w:firstLine="540"/>
        <w:jc w:val="both"/>
      </w:pPr>
      <w:r>
        <w:t>3. JADRANSKO OSIGURANJE d.d. Pula, Industrijska ulica 15c, OIB: 94472454976, u iznosu od 21.271,35 kuna;</w:t>
      </w:r>
    </w:p>
    <w:p w:rsidRDefault="000D780A" w:rsidP="000D780A" w:rsidR="000D780A">
      <w:pPr>
        <w:ind w:firstLine="540"/>
        <w:jc w:val="both"/>
      </w:pPr>
      <w:r>
        <w:t>4. Suvlasnici stambene zgrade u Umagu, Stella Maris 19, u iznosu od 80.542,07 kuna;</w:t>
      </w:r>
    </w:p>
    <w:p w:rsidRDefault="000D780A" w:rsidP="000D780A" w:rsidR="000D780A">
      <w:pPr>
        <w:ind w:firstLine="540"/>
        <w:jc w:val="both"/>
      </w:pPr>
      <w:r>
        <w:t>5. REPUBLIKA HRVATSKA, Ministarstvo financija, Porezna uprava, Područni ured Istra, Primorje i Lika, OIB: 18683136487, u iznosu od 530.131,25 kuna.</w:t>
      </w:r>
    </w:p>
    <w:p w:rsidRDefault="000D780A" w:rsidP="000D780A" w:rsidR="000D780A" w:rsidRPr="003868A1">
      <w:pPr>
        <w:ind w:firstLine="540"/>
        <w:jc w:val="both"/>
      </w:pPr>
      <w:r w:rsidRPr="003868A1">
        <w:t xml:space="preserve"> </w:t>
      </w:r>
    </w:p>
    <w:p w:rsidRDefault="003868A1" w:rsidP="003868A1" w:rsidR="003868A1" w:rsidRPr="003868A1">
      <w:pPr>
        <w:ind w:left="360"/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Na ispitnom ročištu održanom </w:t>
      </w:r>
      <w:r w:rsidR="000D780A">
        <w:t>19</w:t>
      </w:r>
      <w:r w:rsidRPr="003868A1">
        <w:t xml:space="preserve">. </w:t>
      </w:r>
      <w:r w:rsidR="00802FA2">
        <w:t>rujna</w:t>
      </w:r>
      <w:r w:rsidRPr="003868A1">
        <w:t xml:space="preserve"> 201</w:t>
      </w:r>
      <w:r w:rsidR="004F4CF7">
        <w:t>6</w:t>
      </w:r>
      <w:r w:rsidRPr="003868A1">
        <w:t xml:space="preserve">. ispitane su prijave tražbina prema svojim iznosima i redu. Stečajni je sudac temeljem čl. </w:t>
      </w:r>
      <w:r w:rsidR="002B6A7B">
        <w:t>264</w:t>
      </w:r>
      <w:r w:rsidRPr="003868A1">
        <w:t xml:space="preserve">. </w:t>
      </w:r>
      <w:r w:rsidR="004F4CF7" w:rsidRPr="004F4CF7">
        <w:t xml:space="preserve">Stečajnog zakona </w:t>
      </w:r>
      <w:r w:rsidR="002B6A7B">
        <w:t>(</w:t>
      </w:r>
      <w:r w:rsidR="004F4CF7" w:rsidRPr="004F4CF7">
        <w:t xml:space="preserve">Narodne novine br. </w:t>
      </w:r>
      <w:r w:rsidR="004F4CF7">
        <w:t>71/2015</w:t>
      </w:r>
      <w:r w:rsidR="002B6A7B">
        <w:t>, dalje: SZ</w:t>
      </w:r>
      <w:r w:rsidR="004F4CF7">
        <w:t xml:space="preserve">) </w:t>
      </w:r>
      <w:r w:rsidRPr="003868A1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3868A1">
      <w:pPr>
        <w:jc w:val="both"/>
      </w:pPr>
      <w:r w:rsidRPr="003868A1">
        <w:tab/>
        <w:t xml:space="preserve">Tražbine označene u izreci ovog rješenja temeljem čl. </w:t>
      </w:r>
      <w:r w:rsidR="002B6A7B">
        <w:t>263.</w:t>
      </w:r>
      <w:r w:rsidRPr="003868A1">
        <w:t xml:space="preserve"> S</w:t>
      </w:r>
      <w:r w:rsidR="002B6A7B">
        <w:t xml:space="preserve">Z-a </w:t>
      </w:r>
      <w:r w:rsidRPr="003868A1">
        <w:t xml:space="preserve">smatraju se utvrđenim, budući </w:t>
      </w:r>
      <w:r w:rsidR="002B6A7B">
        <w:t xml:space="preserve">da </w:t>
      </w:r>
      <w:r w:rsidRPr="003868A1">
        <w:t xml:space="preserve">ih je </w:t>
      </w:r>
      <w:r>
        <w:t xml:space="preserve">priznao </w:t>
      </w:r>
      <w:r w:rsidRPr="003868A1">
        <w:t>stečajni upravitelj</w:t>
      </w:r>
      <w:r>
        <w:t>,</w:t>
      </w:r>
      <w:r w:rsidR="002B6A7B">
        <w:t xml:space="preserve"> </w:t>
      </w:r>
      <w:r>
        <w:t xml:space="preserve">a </w:t>
      </w:r>
      <w:r w:rsidRPr="003868A1">
        <w:t>nisu ih osporili vjerovnici</w:t>
      </w:r>
      <w:r>
        <w:t>.</w:t>
      </w:r>
    </w:p>
    <w:p w:rsidRDefault="003868A1" w:rsidP="003868A1" w:rsidR="003868A1" w:rsidRPr="003868A1">
      <w:pPr>
        <w:ind w:firstLine="708"/>
        <w:jc w:val="both"/>
      </w:pPr>
      <w:r w:rsidRPr="003868A1">
        <w:t>Slijedom svega navedenog valjalo je riješiti kao u izreci.</w:t>
      </w:r>
    </w:p>
    <w:p w:rsidRDefault="003868A1" w:rsidP="003868A1" w:rsidR="003868A1" w:rsidRPr="003868A1">
      <w:pPr>
        <w:ind w:firstLine="708"/>
        <w:jc w:val="center"/>
      </w:pPr>
    </w:p>
    <w:p w:rsidRDefault="003868A1" w:rsidP="004F4CF7" w:rsidR="004F4CF7">
      <w:pPr>
        <w:ind w:firstLine="708"/>
        <w:jc w:val="center"/>
      </w:pPr>
      <w:r w:rsidRPr="003868A1">
        <w:t xml:space="preserve">U Pazinu, </w:t>
      </w:r>
      <w:r w:rsidR="000D780A">
        <w:t>19</w:t>
      </w:r>
      <w:r w:rsidR="004F4CF7" w:rsidRPr="004F4CF7">
        <w:t xml:space="preserve">. </w:t>
      </w:r>
      <w:r w:rsidR="00802FA2">
        <w:t>rujna</w:t>
      </w:r>
      <w:r w:rsidR="004F4CF7" w:rsidRPr="004F4CF7">
        <w:t xml:space="preserve"> 2016.</w:t>
      </w:r>
    </w:p>
    <w:p w:rsidRDefault="004F4CF7" w:rsidP="004F4CF7" w:rsidR="003868A1" w:rsidRPr="003868A1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32286">
        <w:t xml:space="preserve"> </w:t>
      </w:r>
      <w:r w:rsidR="003868A1" w:rsidRPr="003868A1">
        <w:t>Stečajni sudac</w:t>
      </w:r>
    </w:p>
    <w:p w:rsidRDefault="003868A1" w:rsidP="003868A1" w:rsidR="003868A1" w:rsidRPr="003868A1">
      <w:pPr>
        <w:ind w:firstLine="708" w:left="5664"/>
        <w:jc w:val="center"/>
      </w:pPr>
    </w:p>
    <w:p w:rsidRDefault="003868A1" w:rsidP="003868A1" w:rsidR="003868A1" w:rsidRPr="003868A1">
      <w:pPr>
        <w:ind w:firstLine="708" w:left="4956"/>
        <w:jc w:val="center"/>
      </w:pPr>
      <w:r w:rsidRPr="003868A1">
        <w:t xml:space="preserve">           Ivan Dujić</w:t>
      </w:r>
      <w:r w:rsidR="0089131E">
        <w:t>, v.r.</w:t>
      </w: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  <w:r w:rsidRPr="003868A1"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>Protiv ovog rješenja pravo na žalbu ima stečajni upravitelj i svaki vjerovnik u dijelu koji se tiče njegove prijavljene tražbine i tražbine koju je osporio (čl</w:t>
      </w:r>
      <w:r w:rsidR="002616CF">
        <w:t>. 265</w:t>
      </w:r>
      <w:r w:rsidRPr="003868A1">
        <w:t>. st</w:t>
      </w:r>
      <w:r w:rsidR="002616CF">
        <w:t>.</w:t>
      </w:r>
      <w:r w:rsidRPr="003868A1">
        <w:t xml:space="preserve"> </w:t>
      </w:r>
      <w:r w:rsidR="002616CF">
        <w:t>3</w:t>
      </w:r>
      <w:r w:rsidRPr="003868A1">
        <w:t>. S</w:t>
      </w:r>
      <w:r w:rsidR="002616CF">
        <w:t>Z-a</w:t>
      </w:r>
      <w:r w:rsidRPr="003868A1">
        <w:t xml:space="preserve">). </w:t>
      </w:r>
      <w:r w:rsidR="002616CF">
        <w:t>Ž</w:t>
      </w:r>
      <w:r w:rsidR="002616CF" w:rsidRPr="002616CF">
        <w:t xml:space="preserve">alba </w:t>
      </w:r>
      <w:r w:rsidR="002616CF">
        <w:t xml:space="preserve">se podnosi </w:t>
      </w:r>
      <w:r w:rsidR="002616CF" w:rsidRPr="002616CF">
        <w:t xml:space="preserve">u roku od osam dana od dana dostave, a dostava se smatra obavljenom istekom osmoga dana od dana objave pismena na mrežnoj stranici e-Oglasna ploča sudova (čl. 12. SZ-a). </w:t>
      </w:r>
      <w:r w:rsidRPr="003868A1">
        <w:t xml:space="preserve">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3868A1">
      <w:r w:rsidRPr="003868A1">
        <w:t xml:space="preserve">DNA:  </w:t>
      </w:r>
    </w:p>
    <w:p w:rsidRDefault="003868A1" w:rsidP="003868A1" w:rsidR="003868A1">
      <w:r w:rsidRPr="003868A1">
        <w:t xml:space="preserve">- stečajni upravitelj </w:t>
      </w:r>
    </w:p>
    <w:p w:rsidRDefault="003868A1" w:rsidP="000D0493" w:rsidR="00265B90" w:rsidRPr="003868A1">
      <w:r w:rsidRPr="003868A1">
        <w:t>- e-oglasna ploča suda (čl. 12. S</w:t>
      </w:r>
      <w:r w:rsidR="002616CF">
        <w:t>Z-a</w:t>
      </w:r>
      <w:r w:rsidRPr="003868A1">
        <w:t>)</w:t>
      </w:r>
    </w:p>
    <w:sectPr w:rsidSect="00232286" w:rsidR="00265B90" w:rsidRPr="003868A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A4" w:rsidR="00306DA4">
      <w:r>
        <w:separator/>
      </w:r>
    </w:p>
  </w:endnote>
  <w:endnote w:id="0" w:type="continuationSeparator">
    <w:p w:rsidRDefault="00306DA4" w:rsidR="00306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A4" w:rsidR="00306DA4">
      <w:r>
        <w:separator/>
      </w:r>
    </w:p>
  </w:footnote>
  <w:footnote w:id="0" w:type="continuationSeparator">
    <w:p w:rsidRDefault="00306DA4" w:rsidR="00306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3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0D780A" w:rsidRPr="000D780A">
      <w:t>Poslovni broj 10 St-339/16-41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 xml:space="preserve">Poslovni broj 10 </w:t>
    </w:r>
    <w:r w:rsidR="00F26F5B" w:rsidRPr="00F26F5B">
      <w:t>St-</w:t>
    </w:r>
    <w:r w:rsidR="00802FA2">
      <w:t>3</w:t>
    </w:r>
    <w:r w:rsidR="000D780A">
      <w:t>39</w:t>
    </w:r>
    <w:r w:rsidR="00802FA2">
      <w:t>/16</w:t>
    </w:r>
    <w:r w:rsidR="000D780A"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60E31"/>
    <w:rsid w:val="0008168D"/>
    <w:rsid w:val="00093047"/>
    <w:rsid w:val="000D0493"/>
    <w:rsid w:val="000D7203"/>
    <w:rsid w:val="000D780A"/>
    <w:rsid w:val="000E62C9"/>
    <w:rsid w:val="000F4468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0E17"/>
    <w:rsid w:val="001D2DC0"/>
    <w:rsid w:val="001D75DA"/>
    <w:rsid w:val="00202458"/>
    <w:rsid w:val="00223827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06DA4"/>
    <w:rsid w:val="0032264D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11328"/>
    <w:rsid w:val="004422B9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240BB"/>
    <w:rsid w:val="00745BDD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9131E"/>
    <w:rsid w:val="008A0989"/>
    <w:rsid w:val="008A4163"/>
    <w:rsid w:val="008A780B"/>
    <w:rsid w:val="008B69A8"/>
    <w:rsid w:val="008C09ED"/>
    <w:rsid w:val="00903350"/>
    <w:rsid w:val="00932C74"/>
    <w:rsid w:val="00937999"/>
    <w:rsid w:val="00942C33"/>
    <w:rsid w:val="00964555"/>
    <w:rsid w:val="00966F4F"/>
    <w:rsid w:val="00994487"/>
    <w:rsid w:val="00A41658"/>
    <w:rsid w:val="00A42125"/>
    <w:rsid w:val="00A42F59"/>
    <w:rsid w:val="00A64CC0"/>
    <w:rsid w:val="00A76747"/>
    <w:rsid w:val="00A83C27"/>
    <w:rsid w:val="00AC314E"/>
    <w:rsid w:val="00AD03E7"/>
    <w:rsid w:val="00AF0506"/>
    <w:rsid w:val="00B2429F"/>
    <w:rsid w:val="00B30297"/>
    <w:rsid w:val="00B34F17"/>
    <w:rsid w:val="00B677FA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5077"/>
    <w:rsid w:val="00CD7474"/>
    <w:rsid w:val="00CE391C"/>
    <w:rsid w:val="00CE7837"/>
    <w:rsid w:val="00D17CF9"/>
    <w:rsid w:val="00D2307E"/>
    <w:rsid w:val="00D30772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6F5B"/>
    <w:rsid w:val="00F27100"/>
    <w:rsid w:val="00F278A9"/>
    <w:rsid w:val="00F436D4"/>
    <w:rsid w:val="00F453C6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sa prijavama
tražbina</izvorni_sadrzaj>
    <derivirana_varijabla naziv="DomainObject.Predmet.PrimjedbaSuca_1">prileži sivi registrator sa prijavama
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UMAG; REPUBLIKA HRVATSKA, Ministarstvo financija, Porezna uprava, Područni ured Istra, Primorje, Gorski Kotar  i Lika zastupanog po punomoćniku ŽDO PULA</izvorni_sadrzaj>
    <derivirana_varijabla naziv="DomainObject.Predmet.StrankaFormated_1">  GRAD UMAG, UMAG;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GRAD UMAG, UMAG, OIB 84097228497; REPUBLIKA HRVATSKA, Ministarstvo financija, Porezna uprava, Područni ured Istra, Primorje, Gorski Kotar  i Lika, OIB 52634238587 zastupanog po punomoćniku ŽDO PULA</izvorni_sadrzaj>
    <derivirana_varijabla naziv="DomainObject.Predmet.StrankaFormatedOIB_1">  GRAD UMAG, UMAG, OIB 84097228497;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GRAD UMAG, UMAG, G. Garibaldi 6, 52470 Umag; REPUBLIKA HRVATSKA, Ministarstvo financija, Porezna uprava, Područni ured Istra, Primorje, Gorski Kotar  i Lika zastupanog po punomoćniku ŽDO PULA</izvorni_sadrzaj>
    <derivirana_varijabla naziv="DomainObject.Predmet.StrankaFormatedWithAdress_1"> GRAD UMAG, UMAG, G. Garibaldi 6, 52470 Umag;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GRAD UMAG, UMAG, OIB 84097228497, G. Garibaldi 6, 52470 Umag; REPUBLIKA HRVATSKA, Ministarstvo financija, Porezna uprava, Područni ured Istra, Primorje, Gorski Kotar  i Lika, OIB 52634238587 zastupanog po punomoćniku ŽDO PULA</izvorni_sadrzaj>
    <derivirana_varijabla naziv="DomainObject.Predmet.StrankaFormatedWithAdressOIB_1"> GRAD UMAG, UMAG, OIB 84097228497, G. Garibaldi 6, 52470 Umag;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GRAD UMAG, UMAG G. Garibaldi 6,52470 Umag,REPUBLIKA HRVATSKA, Ministarstvo financija, Porezna uprava, Područni ured Istra, Primorje, Gorski Kotar  i Lika </izvorni_sadrzaj>
    <derivirana_varijabla naziv="DomainObject.Predmet.StrankaWithAdress_1">GRAD UMAG, UMAG G. Garibaldi 6,52470 Umag,REPUBLIKA HRVATSKA, Ministarstvo financija, Porezna uprava, Područni ured Istra, Primorje, Gorski Kotar  i Lika </derivirana_varijabla>
  </DomainObject.Predmet.StrankaWithAdress>
  <DomainObject.Predmet.StrankaWithAdressOIB>
    <izvorni_sadrzaj>GRAD UMAG, UMAG, OIB 84097228497, G. Garibaldi 6,52470 Umag,REPUBLIKA HRVATSKA, Ministarstvo financija, Porezna uprava, Područni ured Istra, Primorje, Gorski Kotar  i Lika, OIB 52634238587</izvorni_sadrzaj>
    <derivirana_varijabla naziv="DomainObject.Predmet.StrankaWithAdressOIB_1">GRAD UMAG, UMAG, OIB 84097228497, G. Garibaldi 6,52470 Umag,REPUBLIKA HRVATSKA, Ministarstvo financija, Porezna uprava, Područni ured Istra, Primorje, Gorski Kotar  i Lika, OIB 52634238587</derivirana_varijabla>
  </DomainObject.Predmet.StrankaWithAdressOIB>
  <DomainObject.Predmet.StrankaNazivFormated>
    <izvorni_sadrzaj>GRAD UMAG, UMAG,REPUBLIKA HRVATSKA, Ministarstvo financija, Porezna uprava, Područni ured Istra, Primorje, Gorski Kotar  i Lika</izvorni_sadrzaj>
    <derivirana_varijabla naziv="DomainObject.Predmet.StrankaNazivFormated_1">GRAD UMAG, UMAG,REPUBLIKA HRVATSKA, Ministarstvo financija, Porezna uprava, Područni ured Istra, Primorje, Gorski Kotar  i Lika</derivirana_varijabla>
  </DomainObject.Predmet.StrankaNazivFormated>
  <DomainObject.Predmet.StrankaNazivFormatedOIB>
    <izvorni_sadrzaj>GRAD UMAG, UMAG, OIB 84097228497,REPUBLIKA HRVATSKA, Ministarstvo financija, Porezna uprava, Područni ured Istra, Primorje, Gorski Kotar  i Lika, OIB 52634238587</izvorni_sadrzaj>
    <derivirana_varijabla naziv="DomainObject.Predmet.StrankaNazivFormatedOIB_1">GRAD UMAG, UMAG, OIB 84097228497,REPUBLIKA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GRAD UMAG, UMAG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GRAD UMAG, UMAG, OIB 84097228497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GRAD UMAG, UMAG, OIB 84097228497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GRAD UMAG, UMAG, G. Garibaldi 6, 52470 Umag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GRAD UMAG, UMAG, G. Garibaldi 6, 52470 Umag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GRAD UMAG, UMAG, OIB 84097228497, G. Garibaldi 6, 52470 Umag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GRAD UMAG, UMAG, OIB 84097228497, G. Garibaldi 6, 52470 Umag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GRAD UMAG, UMAG</item>
      <item>REPUBLIKA HRVATSKA, Ministarstvo financija, Porezna uprava, Područni ured Istra, Primorje, Gorski Kotar  i Lika</item>
    </izvorni_sadrzaj>
    <derivirana_varijabla naziv="DomainObject.Predmet.StrankaListNazivFormated_1">
      <item>GRAD UMAG, UMAG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GRAD UMAG, UMAG, OIB 84097228497</item>
      <item>REPUBLIKA HRVATSKA, Ministarstvo financija, Porezna uprava, Područni ured Istra, Primorje, Gorski Kotar  i Lika, OIB 52634238587</item>
    </izvorni_sadrzaj>
    <derivirana_varijabla naziv="DomainObject.Predmet.StrankaListNazivFormatedOIB_1">
      <item>GRAD UMAG, UMAG, OIB 84097228497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 i dr.</izvorni_sadrzaj>
    <derivirana_varijabla naziv="DomainObject.Predmet.StrankaIDrugi_1">GRAD UMAG, UMAG i dr.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GRAD UMAG, UMAG, OIB 84097228497, G. Garibaldi 6, 52470 Umag i dr.</izvorni_sadrzaj>
    <derivirana_varijabla naziv="DomainObject.Predmet.StrankaIDrugiAdressOIB_1">GRAD UMAG, UMAG, OIB 84097228497, G. Garibaldi 6, 52470 Umag i dr.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N.B.T. - GRUPA d.o.o. UMAG</item>
      <item>GRAD UMAG,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N.B.T. - GRUPA d.o.o. UMAG</item>
      <item>GRAD UMAG,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izvorni_sadrzaj>
    <derivirana_varijabla naziv="DomainObject.Predmet.SudioniciListAdressOIB_1"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10819969532</item>
      <item>, OIB 84097228497</item>
      <item>, OIB 52634238587</item>
      <item>, OIB null</item>
    </izvorni_sadrzaj>
    <derivirana_varijabla naziv="DomainObject.Predmet.SudioniciListNazivOIB_1">
      <item>, OIB 10819969532</item>
      <item>, OIB 84097228497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BA9CD-E9DA-461D-A37F-AE6C92BD1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389</properties:Words>
  <properties:Characters>1949</properties:Characters>
  <properties:Lines>59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2016-09-19T12:33:00Z</dcterms:created>
  <dc:creator>drabar</dc:creator>
  <cp:lastModifiedBy>Sanja Lakošeljac</cp:lastModifiedBy>
  <cp:lastPrinted>2016-09-19T13:01:00Z</cp:lastPrinted>
  <dcterms:modified xmlns:xsi="http://www.w3.org/2001/XMLSchema-instance" xsi:type="dcterms:W3CDTF">2016-09-19T13:01:00Z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