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bd8f" w14:paraId="e75bd8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F4A10">
        <w:t>POMORSKO ŠPORTSKI RIBOLOVNI KLUB "BARACUDA", Trumbićeva 5, Split, OIB: 77599877482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F4A10">
        <w:t xml:space="preserve">POMORSKO ŠPORTSKI RIBOLOVNI KLUB "BARACUDA", Trumbićeva 5, Split, OIB: 77599877482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F4A10">
        <w:rPr>
          <w:lang w:val="hr-HR"/>
        </w:rPr>
        <w:t>12.688,96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9158F" w:rsidR="00473132">
    <w:pPr>
      <w:pStyle w:val="Zaglavlje"/>
      <w:jc w:val="center"/>
    </w:pPr>
  </w:p>
  <w:p w:rsidRDefault="0009158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F4A10">
      <w:t>956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158F"/>
    <w:rsid w:val="000B4D96"/>
    <w:rsid w:val="000F03A8"/>
    <w:rsid w:val="00291D1D"/>
    <w:rsid w:val="003652A6"/>
    <w:rsid w:val="00394F80"/>
    <w:rsid w:val="003C2F22"/>
    <w:rsid w:val="003F4A10"/>
    <w:rsid w:val="00417EA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1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1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POMORSKO ŠPORTSKI RIBOLOVNI KLUB 'BARACUDA'</izvorni_sadrzaj>
    <derivirana_varijabla naziv="DomainObject.Predmet.ProtustrankaFormated_1">  POMORSKO ŠPORTSKI RIBOLOVNI KLUB 'BARACUDA'</derivirana_varijabla>
  </DomainObject.Predmet.ProtustrankaFormated>
  <DomainObject.Predmet.ProtustrankaFormatedOIB>
    <izvorni_sadrzaj>  POMORSKO ŠPORTSKI RIBOLOVNI KLUB 'BARACUDA', OIB 77599877482</izvorni_sadrzaj>
    <derivirana_varijabla naziv="DomainObject.Predmet.ProtustrankaFormatedOIB_1">  POMORSKO ŠPORTSKI RIBOLOVNI KLUB 'BARACUDA', OIB 77599877482</derivirana_varijabla>
  </DomainObject.Predmet.ProtustrankaFormatedOIB>
  <DomainObject.Predmet.ProtustrankaFormatedWithAdress>
    <izvorni_sadrzaj> POMORSKO ŠPORTSKI RIBOLOVNI KLUB 'BARACUDA', Trumbićeva 5, 21000 Split</izvorni_sadrzaj>
    <derivirana_varijabla naziv="DomainObject.Predmet.ProtustrankaFormatedWithAdress_1"> POMORSKO ŠPORTSKI RIBOLOVNI KLUB 'BARACUDA', Trumbićeva 5, 21000 Split</derivirana_varijabla>
  </DomainObject.Predmet.ProtustrankaFormatedWithAdress>
  <DomainObject.Predmet.ProtustrankaFormatedWithAdressOIB>
    <izvorni_sadrzaj> POMORSKO ŠPORTSKI RIBOLOVNI KLUB 'BARACUDA', OIB 77599877482, Trumbićeva 5, 21000 Split</izvorni_sadrzaj>
    <derivirana_varijabla naziv="DomainObject.Predmet.ProtustrankaFormatedWithAdressOIB_1"> POMORSKO ŠPORTSKI RIBOLOVNI KLUB 'BARACUDA', OIB 77599877482, Trumbićeva 5, 21000 Split</derivirana_varijabla>
  </DomainObject.Predmet.ProtustrankaFormatedWithAdressOIB>
  <DomainObject.Predmet.ProtustrankaWithAdress>
    <izvorni_sadrzaj>POMORSKO ŠPORTSKI RIBOLOVNI KLUB 'BARACUDA' Trumbićeva 5, 21000 Split</izvorni_sadrzaj>
    <derivirana_varijabla naziv="DomainObject.Predmet.ProtustrankaWithAdress_1">POMORSKO ŠPORTSKI RIBOLOVNI KLUB 'BARACUDA' Trumbićeva 5, 21000 Split</derivirana_varijabla>
  </DomainObject.Predmet.ProtustrankaWithAdress>
  <DomainObject.Predmet.ProtustrankaWithAdressOIB>
    <izvorni_sadrzaj>POMORSKO ŠPORTSKI RIBOLOVNI KLUB 'BARACUDA', OIB 77599877482, Trumbićeva 5, 21000 Split</izvorni_sadrzaj>
    <derivirana_varijabla naziv="DomainObject.Predmet.ProtustrankaWithAdressOIB_1">POMORSKO ŠPORTSKI RIBOLOVNI KLUB 'BARACUDA', OIB 77599877482, Trumbićeva 5, 21000 Split</derivirana_varijabla>
  </DomainObject.Predmet.ProtustrankaWithAdressOIB>
  <DomainObject.Predmet.ProtustrankaNazivFormated>
    <izvorni_sadrzaj>POMORSKO ŠPORTSKI RIBOLOVNI KLUB 'BARACUDA'</izvorni_sadrzaj>
    <derivirana_varijabla naziv="DomainObject.Predmet.ProtustrankaNazivFormated_1">POMORSKO ŠPORTSKI RIBOLOVNI KLUB 'BARACUDA'</derivirana_varijabla>
  </DomainObject.Predmet.ProtustrankaNazivFormated>
  <DomainObject.Predmet.ProtustrankaNazivFormatedOIB>
    <izvorni_sadrzaj>POMORSKO ŠPORTSKI RIBOLOVNI KLUB 'BARACUDA', OIB 77599877482</izvorni_sadrzaj>
    <derivirana_varijabla naziv="DomainObject.Predmet.ProtustrankaNazivFormatedOIB_1">POMORSKO ŠPORTSKI RIBOLOVNI KLUB 'BARACUDA', OIB 77599877482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12688.96</izvorni_sadrzaj>
    <derivirana_varijabla naziv="DomainObject.Predmet.TrenutnaVrijednost_1">12688.96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POMORSKO ŠPORTSKI RIBOLOVNI KLUB 'BARACUDA'</item>
    </izvorni_sadrzaj>
    <derivirana_varijabla naziv="DomainObject.Predmet.ProtuStrankaListFormated_1">
      <item>POMORSKO ŠPORTSKI RIBOLOVNI KLUB 'BARACUDA'</item>
    </derivirana_varijabla>
  </DomainObject.Predmet.ProtuStrankaListFormated>
  <DomainObject.Predmet.ProtuStrankaListFormatedOIB>
    <izvorni_sadrzaj>
      <item>POMORSKO ŠPORTSKI RIBOLOVNI KLUB 'BARACUDA', OIB 77599877482</item>
    </izvorni_sadrzaj>
    <derivirana_varijabla naziv="DomainObject.Predmet.ProtuStrankaListFormatedOIB_1">
      <item>POMORSKO ŠPORTSKI RIBOLOVNI KLUB 'BARACUDA', OIB 77599877482</item>
    </derivirana_varijabla>
  </DomainObject.Predmet.ProtuStrankaListFormatedOIB>
  <DomainObject.Predmet.ProtuStrankaListFormatedWithAdress>
    <izvorni_sadrzaj>
      <item>POMORSKO ŠPORTSKI RIBOLOVNI KLUB 'BARACUDA', Trumbićeva 5, 21000 Split</item>
    </izvorni_sadrzaj>
    <derivirana_varijabla naziv="DomainObject.Predmet.ProtuStrankaListFormatedWithAdress_1">
      <item>POMORSKO ŠPORTSKI RIBOLOVNI KLUB 'BARACUDA', Trumbićeva 5, 21000 Split</item>
    </derivirana_varijabla>
  </DomainObject.Predmet.ProtuStrankaListFormatedWithAdress>
  <DomainObject.Predmet.ProtuStrankaListFormatedWithAdressOIB>
    <izvorni_sadrzaj>
      <item>POMORSKO ŠPORTSKI RIBOLOVNI KLUB 'BARACUDA', OIB 77599877482, Trumbićeva 5, 21000 Split</item>
    </izvorni_sadrzaj>
    <derivirana_varijabla naziv="DomainObject.Predmet.ProtuStrankaListFormatedWithAdressOIB_1">
      <item>POMORSKO ŠPORTSKI RIBOLOVNI KLUB 'BARACUDA', OIB 77599877482, Trumbićeva 5, 21000 Split</item>
    </derivirana_varijabla>
  </DomainObject.Predmet.ProtuStrankaListFormatedWithAdressOIB>
  <DomainObject.Predmet.ProtuStrankaListNazivFormated>
    <izvorni_sadrzaj>
      <item>POMORSKO ŠPORTSKI RIBOLOVNI KLUB 'BARACUDA'</item>
    </izvorni_sadrzaj>
    <derivirana_varijabla naziv="DomainObject.Predmet.ProtuStrankaListNazivFormated_1">
      <item>POMORSKO ŠPORTSKI RIBOLOVNI KLUB 'BARACUDA'</item>
    </derivirana_varijabla>
  </DomainObject.Predmet.ProtuStrankaListNazivFormated>
  <DomainObject.Predmet.ProtuStrankaListNazivFormatedOIB>
    <izvorni_sadrzaj>
      <item>POMORSKO ŠPORTSKI RIBOLOVNI KLUB 'BARACUDA', OIB 77599877482</item>
    </izvorni_sadrzaj>
    <derivirana_varijabla naziv="DomainObject.Predmet.ProtuStrankaListNazivFormatedOIB_1">
      <item>POMORSKO ŠPORTSKI RIBOLOVNI KLUB 'BARACUDA', OIB 77599877482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POMORSKO ŠPORTSKI RIBOLOVNI KLUB 'BARACUDA'</izvorni_sadrzaj>
    <derivirana_varijabla naziv="DomainObject.Predmet.ProtustrankaIDrugi_1">POMORSKO ŠPORTSKI RIBOLOVNI KLUB 'BARACUDA'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POMORSKO ŠPORTSKI RIBOLOVNI KLUB 'BARACUDA', OIB 77599877482, Trumbićeva 5, 21000 Split</izvorni_sadrzaj>
    <derivirana_varijabla naziv="DomainObject.Predmet.ProtustrankaIDrugiAdressOIB_1">POMORSKO ŠPORTSKI RIBOLOVNI KLUB 'BARACUDA', OIB 77599877482, Trumbićeva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POMORSKO ŠPORTSKI RIBOLOVNI KLUB 'BARACUDA'</item>
      <item>FINANCIJSKA AGENCIJA, RC SPLIT</item>
    </izvorni_sadrzaj>
    <derivirana_varijabla naziv="DomainObject.Predmet.SudioniciListNaziv_1">
      <item>POMORSKO ŠPORTSKI RIBOLOVNI KLUB 'BARACUDA'</item>
      <item>FINANCIJSKA AGENCIJA, RC SPLIT</item>
    </derivirana_varijabla>
  </DomainObject.Predmet.SudioniciListNaziv>
  <DomainObject.Predmet.SudioniciListAdressOIB>
    <izvorni_sadrzaj>
      <item>POMORSKO ŠPORTSKI RIBOLOVNI KLUB 'BARACUDA', OIB 77599877482, Trumbićeva 5,21000 Split</item>
      <item>FINANCIJSKA AGENCIJA, RC SPLIT, OIB 85821130368, Mažuranićevo šetalište 24 b,21000 Split</item>
    </izvorni_sadrzaj>
    <derivirana_varijabla naziv="DomainObject.Predmet.SudioniciListAdressOIB_1">
      <item>POMORSKO ŠPORTSKI RIBOLOVNI KLUB 'BARACUDA', OIB 77599877482, Trumbićeva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77599877482</item>
      <item>, OIB 85821130368</item>
    </izvorni_sadrzaj>
    <derivirana_varijabla naziv="DomainObject.Predmet.SudioniciListNazivOIB_1">
      <item>, OIB 77599877482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1768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2016-03-23T13:52:00Z</cp:lastPrinted>
  <dcterms:modified xmlns:xsi="http://www.w3.org/2001/XMLSchema-instance" xsi:type="dcterms:W3CDTF">2016-03-24T07:41:00Z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