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93f5" w14:paraId="d1393f5" w:rsidRDefault="00AE649C" w:rsidP="005D0F6E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5D0F6E" w:rsidP="005D0F6E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5D0F6E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broj. 4  St-394/13-106</w:t>
      </w:r>
      <w:r w:rsidR="00EA1C6D">
        <w:tab/>
      </w:r>
    </w:p>
    <w:p w:rsidRDefault="005D0F6E" w:rsidP="005D0F6E" w:rsidR="005D0F6E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D0F6E" w:rsidP="005D0F6E" w:rsidR="005D0F6E">
      <w:pPr>
        <w:spacing w:after="0"/>
        <w:rPr>
          <w:rFonts w:cs="Times New Roman"/>
        </w:rPr>
      </w:pPr>
    </w:p>
    <w:p w:rsidRDefault="005D0F6E" w:rsidP="005D0F6E" w:rsidR="005D0F6E">
      <w:pPr>
        <w:spacing w:after="0"/>
        <w:ind w:firstLine="720"/>
        <w:rPr>
          <w:rFonts w:cs="Times New Roman"/>
          <w:b/>
        </w:rPr>
      </w:pPr>
    </w:p>
    <w:p w:rsidRDefault="005D0F6E" w:rsidP="005D0F6E" w:rsidR="005D0F6E">
      <w:pPr>
        <w:spacing w:after="0"/>
        <w:ind w:firstLine="720"/>
        <w:rPr>
          <w:rFonts w:cs="Times New Roman"/>
          <w:b/>
        </w:rPr>
      </w:pPr>
    </w:p>
    <w:p w:rsidRDefault="005D0F6E" w:rsidP="005D0F6E" w:rsidR="005D0F6E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5D0F6E" w:rsidP="005D0F6E" w:rsidR="005D0F6E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5D0F6E" w:rsidP="005D0F6E" w:rsidR="005D0F6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5D0F6E" w:rsidP="005D0F6E" w:rsidR="005D0F6E">
      <w:pPr>
        <w:spacing w:after="0"/>
        <w:jc w:val="right"/>
        <w:rPr>
          <w:rFonts w:cs="Times New Roman"/>
        </w:rPr>
      </w:pPr>
    </w:p>
    <w:p w:rsidRDefault="005D0F6E" w:rsidP="005D0F6E" w:rsidR="005D0F6E" w:rsidRPr="005D0F6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5D0F6E">
        <w:rPr>
          <w:rFonts w:cs="Times New Roman"/>
        </w:rPr>
        <w:t>P U B L I K A    H R V A T S K A</w:t>
      </w:r>
    </w:p>
    <w:p w:rsidRDefault="005D0F6E" w:rsidP="005D0F6E" w:rsidR="005D0F6E" w:rsidRPr="005D0F6E">
      <w:pPr>
        <w:spacing w:after="0"/>
        <w:jc w:val="both"/>
        <w:rPr>
          <w:rFonts w:cs="Times New Roman"/>
        </w:rPr>
      </w:pPr>
    </w:p>
    <w:p w:rsidRDefault="005D0F6E" w:rsidP="005D0F6E" w:rsidR="005D0F6E" w:rsidRPr="005D0F6E">
      <w:pPr>
        <w:pStyle w:val="Naslov2"/>
        <w:numPr>
          <w:ilvl w:val="0"/>
          <w:numId w:val="0"/>
        </w:numPr>
        <w:spacing w:after="0"/>
        <w:rPr>
          <w:rFonts w:cs="Times New Roman"/>
          <w:b w:val="false"/>
          <w:sz w:val="24"/>
          <w:szCs w:val="24"/>
        </w:rPr>
      </w:pPr>
      <w:r w:rsidRPr="005D0F6E">
        <w:rPr>
          <w:b w:val="false"/>
          <w:sz w:val="24"/>
          <w:szCs w:val="24"/>
        </w:rPr>
        <w:t>R J E Š E NJ E</w:t>
      </w:r>
    </w:p>
    <w:p w:rsidRDefault="005D0F6E" w:rsidP="005D0F6E" w:rsidR="005D0F6E">
      <w:pPr>
        <w:spacing w:after="0"/>
        <w:jc w:val="center"/>
        <w:rPr>
          <w:rFonts w:cs="Times New Roman"/>
        </w:rPr>
      </w:pPr>
    </w:p>
    <w:p w:rsidRDefault="005D0F6E" w:rsidP="005D0F6E" w:rsidR="005D0F6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 u stečajnom postupku koji se vodi nad stečajnim dužnikom ANTUNOVIĆ-BOBCAT d.o.o. "u stečaju", Varaždin, Cehovska 47,  OIB: 46280580290, zastupanom po stečajnom upravitelju Stanku </w:t>
      </w:r>
      <w:proofErr w:type="spellStart"/>
      <w:r>
        <w:rPr>
          <w:rFonts w:cs="Times New Roman"/>
        </w:rPr>
        <w:t>Makaru</w:t>
      </w:r>
      <w:proofErr w:type="spellEnd"/>
      <w:r>
        <w:rPr>
          <w:rFonts w:cs="Times New Roman"/>
        </w:rPr>
        <w:t>, dana 18. ožujka 2016.</w:t>
      </w:r>
    </w:p>
    <w:p w:rsidRDefault="005D0F6E" w:rsidP="005D0F6E" w:rsidR="005D0F6E">
      <w:pPr>
        <w:spacing w:after="0"/>
        <w:rPr>
          <w:rFonts w:cs="Times New Roman"/>
        </w:rPr>
      </w:pPr>
    </w:p>
    <w:p w:rsidRDefault="005D0F6E" w:rsidP="005D0F6E" w:rsidR="005D0F6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j e:</w:t>
      </w:r>
    </w:p>
    <w:p w:rsidRDefault="005D0F6E" w:rsidP="005D0F6E" w:rsidR="005D0F6E">
      <w:pPr>
        <w:spacing w:after="0"/>
        <w:rPr>
          <w:rFonts w:cs="Times New Roman"/>
        </w:rPr>
      </w:pPr>
    </w:p>
    <w:p w:rsidRDefault="005D0F6E" w:rsidP="005D0F6E" w:rsidR="005D0F6E">
      <w:pPr>
        <w:pStyle w:val="Odlomakpopisa"/>
        <w:numPr>
          <w:ilvl w:val="0"/>
          <w:numId w:val="47"/>
        </w:numPr>
        <w:spacing w:after="0"/>
        <w:ind w:left="709"/>
        <w:contextualSpacing/>
        <w:rPr>
          <w:rFonts w:cs="Times New Roman"/>
        </w:rPr>
      </w:pPr>
      <w:r>
        <w:rPr>
          <w:rFonts w:cs="Times New Roman"/>
        </w:rPr>
        <w:t xml:space="preserve">Ponuditelju </w:t>
      </w:r>
      <w:proofErr w:type="spellStart"/>
      <w:r>
        <w:rPr>
          <w:rFonts w:cs="Times New Roman"/>
        </w:rPr>
        <w:t>Lintel</w:t>
      </w:r>
      <w:proofErr w:type="spellEnd"/>
      <w:r>
        <w:rPr>
          <w:rFonts w:cs="Times New Roman"/>
        </w:rPr>
        <w:t xml:space="preserve"> komunikacije d.o.o. iz Zagreba, Trg Drage Iblera 10, Galerija </w:t>
      </w:r>
      <w:proofErr w:type="spellStart"/>
      <w:r>
        <w:rPr>
          <w:rFonts w:cs="Times New Roman"/>
        </w:rPr>
        <w:t>Importanne</w:t>
      </w:r>
      <w:proofErr w:type="spellEnd"/>
      <w:r>
        <w:rPr>
          <w:rFonts w:cs="Times New Roman"/>
        </w:rPr>
        <w:t xml:space="preserve">, OIB: 79478662918, dosuđuje se cijela nekretnina upisana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2146 k.o. </w:t>
      </w:r>
      <w:proofErr w:type="spellStart"/>
      <w:r>
        <w:rPr>
          <w:rFonts w:cs="Times New Roman"/>
        </w:rPr>
        <w:t>Pluska</w:t>
      </w:r>
      <w:proofErr w:type="spellEnd"/>
      <w:r>
        <w:rPr>
          <w:rFonts w:cs="Times New Roman"/>
        </w:rPr>
        <w:t xml:space="preserve">, čestica broj 4089 – livada </w:t>
      </w:r>
      <w:proofErr w:type="spellStart"/>
      <w:r>
        <w:rPr>
          <w:rFonts w:cs="Times New Roman"/>
        </w:rPr>
        <w:t>Klesta</w:t>
      </w:r>
      <w:proofErr w:type="spellEnd"/>
      <w:r>
        <w:rPr>
          <w:rFonts w:cs="Times New Roman"/>
        </w:rPr>
        <w:t xml:space="preserve"> od 599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 xml:space="preserve"> za cijenu u iznosu od 73.980,00 kn. </w:t>
      </w:r>
    </w:p>
    <w:p w:rsidRDefault="005D0F6E" w:rsidP="005D0F6E" w:rsidR="005D0F6E">
      <w:pPr>
        <w:pStyle w:val="Odlomakpopisa"/>
        <w:numPr>
          <w:ilvl w:val="0"/>
          <w:numId w:val="47"/>
        </w:numPr>
        <w:spacing w:after="0"/>
        <w:ind w:left="709"/>
        <w:contextualSpacing/>
        <w:rPr>
          <w:rFonts w:cs="Times New Roman"/>
        </w:rPr>
      </w:pPr>
      <w:r>
        <w:rPr>
          <w:rFonts w:cs="Times New Roman"/>
        </w:rPr>
        <w:t xml:space="preserve">Ponuditelju </w:t>
      </w:r>
      <w:proofErr w:type="spellStart"/>
      <w:r>
        <w:rPr>
          <w:rFonts w:cs="Times New Roman"/>
        </w:rPr>
        <w:t>Lintel</w:t>
      </w:r>
      <w:proofErr w:type="spellEnd"/>
      <w:r>
        <w:rPr>
          <w:rFonts w:cs="Times New Roman"/>
        </w:rPr>
        <w:t xml:space="preserve"> komunikacije d.o.o. iz Zagreba, Trg Drage Iblera 10, Galerija </w:t>
      </w:r>
      <w:proofErr w:type="spellStart"/>
      <w:r>
        <w:rPr>
          <w:rFonts w:cs="Times New Roman"/>
        </w:rPr>
        <w:t>Importanne</w:t>
      </w:r>
      <w:proofErr w:type="spellEnd"/>
      <w:r>
        <w:rPr>
          <w:rFonts w:cs="Times New Roman"/>
        </w:rPr>
        <w:t xml:space="preserve">, OIB: 79478662918, dosuđuje se cijela nekretnina upisana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1700 k.o. </w:t>
      </w:r>
      <w:proofErr w:type="spellStart"/>
      <w:r>
        <w:rPr>
          <w:rFonts w:cs="Times New Roman"/>
        </w:rPr>
        <w:t>Pluska</w:t>
      </w:r>
      <w:proofErr w:type="spellEnd"/>
      <w:r>
        <w:rPr>
          <w:rFonts w:cs="Times New Roman"/>
        </w:rPr>
        <w:t xml:space="preserve">, čestica broj 4082 – livada </w:t>
      </w:r>
      <w:proofErr w:type="spellStart"/>
      <w:r>
        <w:rPr>
          <w:rFonts w:cs="Times New Roman"/>
        </w:rPr>
        <w:t>Klesta</w:t>
      </w:r>
      <w:proofErr w:type="spellEnd"/>
      <w:r>
        <w:rPr>
          <w:rFonts w:cs="Times New Roman"/>
        </w:rPr>
        <w:t xml:space="preserve"> od 624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 xml:space="preserve"> za cijenu u iznosu od 77.072,00 kn.</w:t>
      </w:r>
    </w:p>
    <w:p w:rsidRDefault="005D0F6E" w:rsidP="005D0F6E" w:rsidR="005D0F6E">
      <w:pPr>
        <w:pStyle w:val="Odlomakpopisa"/>
        <w:numPr>
          <w:ilvl w:val="0"/>
          <w:numId w:val="47"/>
        </w:numPr>
        <w:spacing w:after="0"/>
        <w:ind w:left="709"/>
        <w:contextualSpacing/>
        <w:rPr>
          <w:rFonts w:cs="Times New Roman"/>
        </w:rPr>
      </w:pPr>
      <w:r>
        <w:rPr>
          <w:rFonts w:cs="Times New Roman"/>
        </w:rPr>
        <w:t xml:space="preserve"> Ponuditelju </w:t>
      </w:r>
      <w:proofErr w:type="spellStart"/>
      <w:r>
        <w:rPr>
          <w:rFonts w:cs="Times New Roman"/>
        </w:rPr>
        <w:t>Lintel</w:t>
      </w:r>
      <w:proofErr w:type="spellEnd"/>
      <w:r>
        <w:rPr>
          <w:rFonts w:cs="Times New Roman"/>
        </w:rPr>
        <w:t xml:space="preserve"> komunikacije d.o.o. iz Zagreba, Trg Drage Iblera 10, Galerija </w:t>
      </w:r>
      <w:proofErr w:type="spellStart"/>
      <w:r>
        <w:rPr>
          <w:rFonts w:cs="Times New Roman"/>
        </w:rPr>
        <w:t>Importanne</w:t>
      </w:r>
      <w:proofErr w:type="spellEnd"/>
      <w:r>
        <w:rPr>
          <w:rFonts w:cs="Times New Roman"/>
        </w:rPr>
        <w:t xml:space="preserve">, OIB: 79478662918, dosuđuje se cijela nekretnina upisana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1906 k.o. </w:t>
      </w:r>
      <w:proofErr w:type="spellStart"/>
      <w:r>
        <w:rPr>
          <w:rFonts w:cs="Times New Roman"/>
        </w:rPr>
        <w:t>Pluska</w:t>
      </w:r>
      <w:proofErr w:type="spellEnd"/>
      <w:r>
        <w:rPr>
          <w:rFonts w:cs="Times New Roman"/>
        </w:rPr>
        <w:t xml:space="preserve">, čestica broj 4074 – oranica Donji </w:t>
      </w:r>
      <w:proofErr w:type="spellStart"/>
      <w:r>
        <w:rPr>
          <w:rFonts w:cs="Times New Roman"/>
        </w:rPr>
        <w:t>Lazi</w:t>
      </w:r>
      <w:proofErr w:type="spellEnd"/>
      <w:r>
        <w:rPr>
          <w:rFonts w:cs="Times New Roman"/>
        </w:rPr>
        <w:t xml:space="preserve"> od 546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 xml:space="preserve"> za cijenu u iznosu od 67.454,00 kn. </w:t>
      </w:r>
    </w:p>
    <w:p w:rsidRDefault="005D0F6E" w:rsidP="005D0F6E" w:rsidR="005D0F6E">
      <w:pPr>
        <w:pStyle w:val="Odlomakpopisa"/>
        <w:numPr>
          <w:ilvl w:val="0"/>
          <w:numId w:val="47"/>
        </w:numPr>
        <w:spacing w:after="0"/>
        <w:ind w:left="709"/>
        <w:contextualSpacing/>
        <w:rPr>
          <w:rFonts w:cs="Times New Roman"/>
        </w:rPr>
      </w:pPr>
      <w:r>
        <w:rPr>
          <w:rFonts w:cs="Times New Roman"/>
        </w:rPr>
        <w:t xml:space="preserve">Nekretnina iz točke 1. ovog rješenja predati će se ponudiocu </w:t>
      </w:r>
      <w:proofErr w:type="spellStart"/>
      <w:r>
        <w:rPr>
          <w:rFonts w:cs="Times New Roman"/>
        </w:rPr>
        <w:t>Lintel</w:t>
      </w:r>
      <w:proofErr w:type="spellEnd"/>
      <w:r>
        <w:rPr>
          <w:rFonts w:cs="Times New Roman"/>
        </w:rPr>
        <w:t xml:space="preserve"> komunikacije d.o.o. iz Zagreba, Trg Drage Iblera 10, Galerija </w:t>
      </w:r>
      <w:proofErr w:type="spellStart"/>
      <w:r>
        <w:rPr>
          <w:rFonts w:cs="Times New Roman"/>
        </w:rPr>
        <w:t>Importanne</w:t>
      </w:r>
      <w:proofErr w:type="spellEnd"/>
      <w:r>
        <w:rPr>
          <w:rFonts w:cs="Times New Roman"/>
        </w:rPr>
        <w:t xml:space="preserve">, OIB: 79478662918 nakon što </w:t>
      </w:r>
      <w:proofErr w:type="spellStart"/>
      <w:r>
        <w:rPr>
          <w:rFonts w:cs="Times New Roman"/>
        </w:rPr>
        <w:t>ponudioc</w:t>
      </w:r>
      <w:proofErr w:type="spellEnd"/>
      <w:r>
        <w:rPr>
          <w:rFonts w:cs="Times New Roman"/>
        </w:rPr>
        <w:t xml:space="preserve"> u roku od 30 dana od održanog ročišta za prodaju,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iznosu od 66.582,00 kn i nakon što ovo rješenje postane  pravomoćno.</w:t>
      </w:r>
    </w:p>
    <w:p w:rsidRDefault="005D0F6E" w:rsidP="005D0F6E" w:rsidR="005D0F6E">
      <w:pPr>
        <w:pStyle w:val="Odlomakpopisa"/>
        <w:numPr>
          <w:ilvl w:val="0"/>
          <w:numId w:val="47"/>
        </w:numPr>
        <w:spacing w:after="0"/>
        <w:ind w:left="709"/>
        <w:contextualSpacing/>
        <w:rPr>
          <w:rFonts w:cs="Times New Roman"/>
        </w:rPr>
      </w:pPr>
      <w:r>
        <w:rPr>
          <w:rFonts w:cs="Times New Roman"/>
        </w:rPr>
        <w:t xml:space="preserve">Nekretnina iz točke 2. ovog rješenja predati će se ponudiocu </w:t>
      </w:r>
      <w:proofErr w:type="spellStart"/>
      <w:r>
        <w:rPr>
          <w:rFonts w:cs="Times New Roman"/>
        </w:rPr>
        <w:t>Lintel</w:t>
      </w:r>
      <w:proofErr w:type="spellEnd"/>
      <w:r>
        <w:rPr>
          <w:rFonts w:cs="Times New Roman"/>
        </w:rPr>
        <w:t xml:space="preserve"> komunikacije d.o.o. iz Zagreba, Trg Drage Iblera 10, Galerija </w:t>
      </w:r>
      <w:proofErr w:type="spellStart"/>
      <w:r>
        <w:rPr>
          <w:rFonts w:cs="Times New Roman"/>
        </w:rPr>
        <w:t>Importanne</w:t>
      </w:r>
      <w:proofErr w:type="spellEnd"/>
      <w:r>
        <w:rPr>
          <w:rFonts w:cs="Times New Roman"/>
        </w:rPr>
        <w:t xml:space="preserve">, OIB: 79478662918 nakon što </w:t>
      </w:r>
      <w:proofErr w:type="spellStart"/>
      <w:r>
        <w:rPr>
          <w:rFonts w:cs="Times New Roman"/>
        </w:rPr>
        <w:t>ponudioc</w:t>
      </w:r>
      <w:proofErr w:type="spellEnd"/>
      <w:r>
        <w:rPr>
          <w:rFonts w:cs="Times New Roman"/>
        </w:rPr>
        <w:t xml:space="preserve"> u roku od 30 dana od održanog ročišta za prodaju,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iznosu od 69.364,80 kn i nakon što ovo rješenje postane  pravomoćno.</w:t>
      </w:r>
    </w:p>
    <w:p w:rsidRDefault="005D0F6E" w:rsidP="005D0F6E" w:rsidR="005D0F6E">
      <w:pPr>
        <w:pStyle w:val="Odlomakpopisa"/>
        <w:numPr>
          <w:ilvl w:val="0"/>
          <w:numId w:val="47"/>
        </w:numPr>
        <w:spacing w:after="0"/>
        <w:ind w:left="709"/>
        <w:contextualSpacing/>
        <w:rPr>
          <w:rFonts w:cs="Times New Roman"/>
        </w:rPr>
      </w:pPr>
      <w:r>
        <w:rPr>
          <w:rFonts w:cs="Times New Roman"/>
        </w:rPr>
        <w:t xml:space="preserve">Nekretnina iz točke 3. ovog rješenja predati će se ponudiocu </w:t>
      </w:r>
      <w:proofErr w:type="spellStart"/>
      <w:r>
        <w:rPr>
          <w:rFonts w:cs="Times New Roman"/>
        </w:rPr>
        <w:t>Lintel</w:t>
      </w:r>
      <w:proofErr w:type="spellEnd"/>
      <w:r>
        <w:rPr>
          <w:rFonts w:cs="Times New Roman"/>
        </w:rPr>
        <w:t xml:space="preserve"> komunikacije d.o.o. iz Zagreba, Trg Drage Iblera 10, Galerija </w:t>
      </w:r>
      <w:proofErr w:type="spellStart"/>
      <w:r>
        <w:rPr>
          <w:rFonts w:cs="Times New Roman"/>
        </w:rPr>
        <w:t>Importanne</w:t>
      </w:r>
      <w:proofErr w:type="spellEnd"/>
      <w:r>
        <w:rPr>
          <w:rFonts w:cs="Times New Roman"/>
        </w:rPr>
        <w:t xml:space="preserve">, OIB: 79478662918 nakon što </w:t>
      </w:r>
      <w:proofErr w:type="spellStart"/>
      <w:r>
        <w:rPr>
          <w:rFonts w:cs="Times New Roman"/>
        </w:rPr>
        <w:t>ponudioc</w:t>
      </w:r>
      <w:proofErr w:type="spellEnd"/>
      <w:r>
        <w:rPr>
          <w:rFonts w:cs="Times New Roman"/>
        </w:rPr>
        <w:t xml:space="preserve"> u roku od 30 dana od održanog ročišta za prodaju,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iznosu od 60.708,60 kn i nakon što ovo rješenje postane  pravomoćno.</w:t>
      </w:r>
    </w:p>
    <w:p w:rsidRDefault="005D0F6E" w:rsidP="005D0F6E" w:rsidR="005D0F6E">
      <w:pPr>
        <w:pStyle w:val="Odlomakpopisa"/>
        <w:numPr>
          <w:ilvl w:val="0"/>
          <w:numId w:val="47"/>
        </w:numPr>
        <w:spacing w:after="0"/>
        <w:ind w:left="709"/>
        <w:contextualSpacing/>
        <w:rPr>
          <w:rFonts w:cs="Times New Roman"/>
        </w:rPr>
      </w:pPr>
      <w:r>
        <w:rPr>
          <w:rFonts w:cs="Times New Roman"/>
        </w:rPr>
        <w:t xml:space="preserve"> 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 knjižni odjel Općinskog suda u Zaprešiću upisat će u korist ponuditelja </w:t>
      </w:r>
      <w:proofErr w:type="spellStart"/>
      <w:r>
        <w:rPr>
          <w:rFonts w:cs="Times New Roman"/>
        </w:rPr>
        <w:lastRenderedPageBreak/>
        <w:t>Lintel</w:t>
      </w:r>
      <w:proofErr w:type="spellEnd"/>
      <w:r>
        <w:rPr>
          <w:rFonts w:cs="Times New Roman"/>
        </w:rPr>
        <w:t xml:space="preserve"> komunikacije d.o.o. iz Zagreba, Trg Drage Iblera 10, Galerija </w:t>
      </w:r>
      <w:proofErr w:type="spellStart"/>
      <w:r>
        <w:rPr>
          <w:rFonts w:cs="Times New Roman"/>
        </w:rPr>
        <w:t>Importanne</w:t>
      </w:r>
      <w:proofErr w:type="spellEnd"/>
      <w:r>
        <w:rPr>
          <w:rFonts w:cs="Times New Roman"/>
        </w:rPr>
        <w:t xml:space="preserve">, OIB: 79478662918 pravo vlasništva na nekretninama upisanim: </w:t>
      </w:r>
    </w:p>
    <w:p w:rsidRDefault="005D0F6E" w:rsidP="005D0F6E" w:rsidR="005D0F6E">
      <w:pPr>
        <w:pStyle w:val="Odlomakpopisa"/>
        <w:spacing w:after="0"/>
        <w:ind w:left="709"/>
        <w:rPr>
          <w:rFonts w:cs="Times New Roman"/>
        </w:rPr>
      </w:pPr>
      <w:r>
        <w:rPr>
          <w:rFonts w:cs="Times New Roman"/>
        </w:rPr>
        <w:t xml:space="preserve">-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2146 k.o. </w:t>
      </w:r>
      <w:proofErr w:type="spellStart"/>
      <w:r>
        <w:rPr>
          <w:rFonts w:cs="Times New Roman"/>
        </w:rPr>
        <w:t>Pluska</w:t>
      </w:r>
      <w:proofErr w:type="spellEnd"/>
      <w:r>
        <w:rPr>
          <w:rFonts w:cs="Times New Roman"/>
        </w:rPr>
        <w:t xml:space="preserve">, čestica broj 4089 – livada </w:t>
      </w:r>
      <w:proofErr w:type="spellStart"/>
      <w:r>
        <w:rPr>
          <w:rFonts w:cs="Times New Roman"/>
        </w:rPr>
        <w:t>Klesta</w:t>
      </w:r>
      <w:proofErr w:type="spellEnd"/>
      <w:r>
        <w:rPr>
          <w:rFonts w:cs="Times New Roman"/>
        </w:rPr>
        <w:t xml:space="preserve"> od 599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 xml:space="preserve">, </w:t>
      </w:r>
    </w:p>
    <w:p w:rsidRDefault="005D0F6E" w:rsidP="005D0F6E" w:rsidR="005D0F6E">
      <w:pPr>
        <w:pStyle w:val="Odlomakpopisa"/>
        <w:spacing w:after="0"/>
        <w:ind w:left="709"/>
        <w:rPr>
          <w:rFonts w:cs="Times New Roman"/>
        </w:rPr>
      </w:pPr>
      <w:r>
        <w:rPr>
          <w:rFonts w:cs="Times New Roman"/>
        </w:rPr>
        <w:t xml:space="preserve">-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1700 k.o. </w:t>
      </w:r>
      <w:proofErr w:type="spellStart"/>
      <w:r>
        <w:rPr>
          <w:rFonts w:cs="Times New Roman"/>
        </w:rPr>
        <w:t>Pluska</w:t>
      </w:r>
      <w:proofErr w:type="spellEnd"/>
      <w:r>
        <w:rPr>
          <w:rFonts w:cs="Times New Roman"/>
        </w:rPr>
        <w:t xml:space="preserve">, čestica broj 4082 – livada </w:t>
      </w:r>
      <w:proofErr w:type="spellStart"/>
      <w:r>
        <w:rPr>
          <w:rFonts w:cs="Times New Roman"/>
        </w:rPr>
        <w:t>Klesta</w:t>
      </w:r>
      <w:proofErr w:type="spellEnd"/>
      <w:r>
        <w:rPr>
          <w:rFonts w:cs="Times New Roman"/>
        </w:rPr>
        <w:t xml:space="preserve"> od 624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 xml:space="preserve">, </w:t>
      </w:r>
    </w:p>
    <w:p w:rsidRDefault="005D0F6E" w:rsidP="005D0F6E" w:rsidR="005D0F6E">
      <w:pPr>
        <w:pStyle w:val="Odlomakpopisa"/>
        <w:spacing w:after="0"/>
        <w:ind w:left="709"/>
        <w:rPr>
          <w:rFonts w:cs="Times New Roman"/>
        </w:rPr>
      </w:pPr>
      <w:r>
        <w:rPr>
          <w:rFonts w:cs="Times New Roman"/>
        </w:rPr>
        <w:t xml:space="preserve">-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1906 k.o. </w:t>
      </w:r>
      <w:proofErr w:type="spellStart"/>
      <w:r>
        <w:rPr>
          <w:rFonts w:cs="Times New Roman"/>
        </w:rPr>
        <w:t>Pluska</w:t>
      </w:r>
      <w:proofErr w:type="spellEnd"/>
      <w:r>
        <w:rPr>
          <w:rFonts w:cs="Times New Roman"/>
        </w:rPr>
        <w:t xml:space="preserve">, čestica broj 4074 – oranica Donji </w:t>
      </w:r>
      <w:proofErr w:type="spellStart"/>
      <w:r>
        <w:rPr>
          <w:rFonts w:cs="Times New Roman"/>
        </w:rPr>
        <w:t>Lazi</w:t>
      </w:r>
      <w:proofErr w:type="spellEnd"/>
      <w:r>
        <w:rPr>
          <w:rFonts w:cs="Times New Roman"/>
        </w:rPr>
        <w:t xml:space="preserve"> od 546 </w:t>
      </w:r>
      <w:proofErr w:type="spellStart"/>
      <w:r>
        <w:rPr>
          <w:rFonts w:cs="Times New Roman"/>
        </w:rPr>
        <w:t>čhv</w:t>
      </w:r>
      <w:proofErr w:type="spellEnd"/>
    </w:p>
    <w:p w:rsidRDefault="005D0F6E" w:rsidP="005D0F6E" w:rsidR="005D0F6E">
      <w:pPr>
        <w:pStyle w:val="Odlomakpopisa"/>
        <w:numPr>
          <w:ilvl w:val="0"/>
          <w:numId w:val="47"/>
        </w:numPr>
        <w:spacing w:after="0"/>
        <w:ind w:left="709"/>
        <w:contextualSpacing/>
        <w:rPr>
          <w:rFonts w:cs="Times New Roman"/>
        </w:rPr>
      </w:pPr>
      <w:r>
        <w:rPr>
          <w:rFonts w:cs="Times New Roman"/>
        </w:rPr>
        <w:t xml:space="preserve">Na nekretninama upisanim u: </w:t>
      </w:r>
    </w:p>
    <w:p w:rsidRDefault="005D0F6E" w:rsidP="005D0F6E" w:rsidR="005D0F6E">
      <w:pPr>
        <w:pStyle w:val="Odlomakpopisa"/>
        <w:spacing w:after="0"/>
        <w:ind w:left="709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2146 k.o. </w:t>
      </w:r>
      <w:proofErr w:type="spellStart"/>
      <w:r>
        <w:rPr>
          <w:rFonts w:cs="Times New Roman"/>
        </w:rPr>
        <w:t>Pluska</w:t>
      </w:r>
      <w:proofErr w:type="spellEnd"/>
      <w:r>
        <w:rPr>
          <w:rFonts w:cs="Times New Roman"/>
        </w:rPr>
        <w:t xml:space="preserve">, čestica broj 4089 – livada </w:t>
      </w:r>
      <w:proofErr w:type="spellStart"/>
      <w:r>
        <w:rPr>
          <w:rFonts w:cs="Times New Roman"/>
        </w:rPr>
        <w:t>Klesta</w:t>
      </w:r>
      <w:proofErr w:type="spellEnd"/>
      <w:r>
        <w:rPr>
          <w:rFonts w:cs="Times New Roman"/>
        </w:rPr>
        <w:t xml:space="preserve"> od 599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>;</w:t>
      </w:r>
    </w:p>
    <w:p w:rsidRDefault="005D0F6E" w:rsidP="005D0F6E" w:rsidR="005D0F6E">
      <w:pPr>
        <w:pStyle w:val="Odlomakpopisa"/>
        <w:spacing w:after="0"/>
        <w:ind w:left="709"/>
        <w:rPr>
          <w:rFonts w:cs="Times New Roman"/>
        </w:rPr>
      </w:pPr>
      <w:r>
        <w:rPr>
          <w:rFonts w:cs="Times New Roman"/>
        </w:rPr>
        <w:t xml:space="preserve">- 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1700 k.o. </w:t>
      </w:r>
      <w:proofErr w:type="spellStart"/>
      <w:r>
        <w:rPr>
          <w:rFonts w:cs="Times New Roman"/>
        </w:rPr>
        <w:t>Pluska</w:t>
      </w:r>
      <w:proofErr w:type="spellEnd"/>
      <w:r>
        <w:rPr>
          <w:rFonts w:cs="Times New Roman"/>
        </w:rPr>
        <w:t xml:space="preserve">, čestica broj 4082 – livada </w:t>
      </w:r>
      <w:proofErr w:type="spellStart"/>
      <w:r>
        <w:rPr>
          <w:rFonts w:cs="Times New Roman"/>
        </w:rPr>
        <w:t>Klesta</w:t>
      </w:r>
      <w:proofErr w:type="spellEnd"/>
      <w:r>
        <w:rPr>
          <w:rFonts w:cs="Times New Roman"/>
        </w:rPr>
        <w:t xml:space="preserve"> od 624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 xml:space="preserve">, </w:t>
      </w:r>
    </w:p>
    <w:p w:rsidRDefault="005D0F6E" w:rsidP="005D0F6E" w:rsidR="005D0F6E">
      <w:pPr>
        <w:pStyle w:val="Odlomakpopisa"/>
        <w:spacing w:after="0"/>
        <w:ind w:left="709"/>
        <w:rPr>
          <w:rFonts w:cs="Times New Roman"/>
        </w:rPr>
      </w:pPr>
      <w:r>
        <w:rPr>
          <w:rFonts w:cs="Times New Roman"/>
        </w:rPr>
        <w:t xml:space="preserve">-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1906 k.o. </w:t>
      </w:r>
      <w:proofErr w:type="spellStart"/>
      <w:r>
        <w:rPr>
          <w:rFonts w:cs="Times New Roman"/>
        </w:rPr>
        <w:t>Pluska</w:t>
      </w:r>
      <w:proofErr w:type="spellEnd"/>
      <w:r>
        <w:rPr>
          <w:rFonts w:cs="Times New Roman"/>
        </w:rPr>
        <w:t xml:space="preserve">, čestica broj 4074 – oranica Donji </w:t>
      </w:r>
      <w:proofErr w:type="spellStart"/>
      <w:r>
        <w:rPr>
          <w:rFonts w:cs="Times New Roman"/>
        </w:rPr>
        <w:t>Lazi</w:t>
      </w:r>
      <w:proofErr w:type="spellEnd"/>
      <w:r>
        <w:rPr>
          <w:rFonts w:cs="Times New Roman"/>
        </w:rPr>
        <w:t xml:space="preserve"> od 546 </w:t>
      </w:r>
      <w:proofErr w:type="spellStart"/>
      <w:r>
        <w:rPr>
          <w:rFonts w:cs="Times New Roman"/>
        </w:rPr>
        <w:t>čhv</w:t>
      </w:r>
      <w:proofErr w:type="spellEnd"/>
    </w:p>
    <w:p w:rsidRDefault="005D0F6E" w:rsidP="005D0F6E" w:rsidR="005D0F6E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određuje se: </w:t>
      </w:r>
    </w:p>
    <w:p w:rsidRDefault="005D0F6E" w:rsidP="005D0F6E" w:rsidR="005D0F6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brisanje zabilježbe ovrhe na nekretninama upisane temeljem Rješenja o ovrsi Trgovačkog suda u Zagrebu od 11. veljače 2010.  br. </w:t>
      </w:r>
      <w:proofErr w:type="spellStart"/>
      <w:r>
        <w:rPr>
          <w:rFonts w:cs="Times New Roman"/>
        </w:rPr>
        <w:t>Ovr</w:t>
      </w:r>
      <w:proofErr w:type="spellEnd"/>
      <w:r>
        <w:rPr>
          <w:rFonts w:cs="Times New Roman"/>
        </w:rPr>
        <w:t xml:space="preserve">-451/2010, provedene pod brojem Z-713/10. </w:t>
      </w:r>
    </w:p>
    <w:p w:rsidRDefault="005D0F6E" w:rsidP="005D0F6E" w:rsidR="005D0F6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brisanje zabilježbe ovrhe upisane temeljem Rješenja o ovrsi Općinskog suda u Zaprešiću, br. </w:t>
      </w:r>
      <w:proofErr w:type="spellStart"/>
      <w:r>
        <w:rPr>
          <w:rFonts w:cs="Times New Roman"/>
        </w:rPr>
        <w:t>Ovr</w:t>
      </w:r>
      <w:proofErr w:type="spellEnd"/>
      <w:r>
        <w:rPr>
          <w:rFonts w:cs="Times New Roman"/>
        </w:rPr>
        <w:t xml:space="preserve">-228/2010 od 11. ožujka 2010. provedene pod brojem Z-1050/10. </w:t>
      </w:r>
    </w:p>
    <w:p w:rsidRDefault="005D0F6E" w:rsidP="005D0F6E" w:rsidR="005D0F6E">
      <w:pPr>
        <w:spacing w:after="0"/>
        <w:jc w:val="both"/>
        <w:rPr>
          <w:rFonts w:cs="Times New Roman"/>
        </w:rPr>
      </w:pPr>
      <w:r>
        <w:rPr>
          <w:rFonts w:cs="Times New Roman"/>
        </w:rPr>
        <w:t>- brisanje zabilježbe otvaranja stečajnog postupka upisane temeljem Rješenja Trgovačkog suda u Varaždinu broj: 3 St-394/13-6 od 18. listopada 2013. i čl. 65. st. 2. i 3. SZ, provedene pod brojem Z-3577/13.</w:t>
      </w:r>
    </w:p>
    <w:p w:rsidRDefault="005D0F6E" w:rsidP="005D0F6E" w:rsidR="005D0F6E">
      <w:pPr>
        <w:spacing w:after="0"/>
        <w:jc w:val="both"/>
        <w:rPr>
          <w:rFonts w:cs="Times New Roman"/>
        </w:rPr>
      </w:pPr>
      <w:r>
        <w:rPr>
          <w:rFonts w:cs="Times New Roman"/>
        </w:rPr>
        <w:t>- brisanje zabilježbe rješenja o prodaji nekretnina u stečajnom postupku upisane temeljem pravomoćnog rješenja Trgovačkog suda u Varaždinu broj St-394/13-37 od 10. travnja 2014., provedeno pod brojem Z-1838/2014.</w:t>
      </w:r>
    </w:p>
    <w:p w:rsidRDefault="005D0F6E" w:rsidP="005D0F6E" w:rsidR="005D0F6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brisanje uknjiženog založnog prava temeljem Sporazuma o zasnivanju založnog prava na nekretninama i prava na neposrednu ovrhu od 21. travnja 2008. </w:t>
      </w:r>
      <w:proofErr w:type="spellStart"/>
      <w:r>
        <w:rPr>
          <w:rFonts w:cs="Times New Roman"/>
        </w:rPr>
        <w:t>solemniziranog</w:t>
      </w:r>
      <w:proofErr w:type="spellEnd"/>
      <w:r>
        <w:rPr>
          <w:rFonts w:cs="Times New Roman"/>
        </w:rPr>
        <w:t xml:space="preserve"> po javnom bilježniku </w:t>
      </w:r>
      <w:proofErr w:type="spellStart"/>
      <w:r>
        <w:rPr>
          <w:rFonts w:cs="Times New Roman"/>
        </w:rPr>
        <w:t>Duić</w:t>
      </w:r>
      <w:proofErr w:type="spellEnd"/>
      <w:r>
        <w:rPr>
          <w:rFonts w:cs="Times New Roman"/>
        </w:rPr>
        <w:t xml:space="preserve"> Melaniji iz Varaždina pod brojem </w:t>
      </w:r>
      <w:proofErr w:type="spellStart"/>
      <w:r>
        <w:rPr>
          <w:rFonts w:cs="Times New Roman"/>
        </w:rPr>
        <w:t>Ov</w:t>
      </w:r>
      <w:proofErr w:type="spellEnd"/>
      <w:r>
        <w:rPr>
          <w:rFonts w:cs="Times New Roman"/>
        </w:rPr>
        <w:t>-8016/08 dana 21.04.2008. provedeno pod brojem Z-2399/08</w:t>
      </w:r>
    </w:p>
    <w:p w:rsidRDefault="005D0F6E" w:rsidP="005D0F6E" w:rsidR="005D0F6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brisanje zabilježbe da je "GLAVNI ULOŽAK" upisan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1700 k.o. </w:t>
      </w:r>
      <w:proofErr w:type="spellStart"/>
      <w:r>
        <w:rPr>
          <w:rFonts w:cs="Times New Roman"/>
        </w:rPr>
        <w:t>Pluska</w:t>
      </w:r>
      <w:proofErr w:type="spellEnd"/>
      <w:r>
        <w:rPr>
          <w:rFonts w:cs="Times New Roman"/>
        </w:rPr>
        <w:t xml:space="preserve">, provedeno pod brojem Z-2399/08. </w:t>
      </w:r>
    </w:p>
    <w:p w:rsidRDefault="005D0F6E" w:rsidP="005D0F6E" w:rsidR="005D0F6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brisanje predbilježbe založnog prava prethodnom mjerom upisano temeljem Rješenja Općinskog suda u Zaprešiću od 09. veljače 2010. br. </w:t>
      </w:r>
      <w:proofErr w:type="spellStart"/>
      <w:r>
        <w:rPr>
          <w:rFonts w:cs="Times New Roman"/>
        </w:rPr>
        <w:t>Ovr</w:t>
      </w:r>
      <w:proofErr w:type="spellEnd"/>
      <w:r>
        <w:rPr>
          <w:rFonts w:cs="Times New Roman"/>
        </w:rPr>
        <w:t xml:space="preserve">-110/10-2., provedene pod brojem Z-581/10. </w:t>
      </w:r>
    </w:p>
    <w:p w:rsidRDefault="005D0F6E" w:rsidP="005D0F6E" w:rsidR="005D0F6E">
      <w:pPr>
        <w:spacing w:after="0"/>
        <w:jc w:val="both"/>
        <w:rPr>
          <w:rFonts w:cs="Times New Roman"/>
          <w:color w:val="FF0000"/>
        </w:rPr>
      </w:pPr>
    </w:p>
    <w:p w:rsidRDefault="005D0F6E" w:rsidP="005D0F6E" w:rsidR="005D0F6E">
      <w:pPr>
        <w:pStyle w:val="Odlomakpopisa"/>
        <w:numPr>
          <w:ilvl w:val="0"/>
          <w:numId w:val="47"/>
        </w:numPr>
        <w:spacing w:after="0"/>
        <w:ind w:left="709"/>
        <w:contextualSpacing/>
        <w:rPr>
          <w:rFonts w:cs="Times New Roman"/>
        </w:rPr>
      </w:pPr>
      <w:r>
        <w:rPr>
          <w:rFonts w:cs="Times New Roman"/>
        </w:rPr>
        <w:t xml:space="preserve">Nalaže se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>. odjelu Općinskog suda u Zaprešiću zabilježba rješenja o dosudi odmah po primitku  ovog  rješenja.</w:t>
      </w:r>
    </w:p>
    <w:p w:rsidRDefault="005D0F6E" w:rsidP="005D0F6E" w:rsidR="005D0F6E">
      <w:pPr>
        <w:pStyle w:val="Odlomakpopisa"/>
        <w:numPr>
          <w:ilvl w:val="0"/>
          <w:numId w:val="47"/>
        </w:numPr>
        <w:spacing w:after="0"/>
        <w:ind w:left="709"/>
        <w:contextualSpacing/>
        <w:rPr>
          <w:rFonts w:cs="Times New Roman"/>
        </w:rPr>
      </w:pPr>
      <w:r>
        <w:rPr>
          <w:rFonts w:cs="Times New Roman"/>
        </w:rPr>
        <w:t xml:space="preserve">Nalaže se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odjelu Općinskog suda u Zaprešiću upis prava  vlasništva na nekretnini upisanoj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2146 k.o. </w:t>
      </w:r>
      <w:proofErr w:type="spellStart"/>
      <w:r>
        <w:rPr>
          <w:rFonts w:cs="Times New Roman"/>
        </w:rPr>
        <w:t>Pluska</w:t>
      </w:r>
      <w:proofErr w:type="spellEnd"/>
      <w:r>
        <w:rPr>
          <w:rFonts w:cs="Times New Roman"/>
        </w:rPr>
        <w:t xml:space="preserve">, čestica broj 4089 – livada </w:t>
      </w:r>
      <w:proofErr w:type="spellStart"/>
      <w:r>
        <w:rPr>
          <w:rFonts w:cs="Times New Roman"/>
        </w:rPr>
        <w:t>Klesta</w:t>
      </w:r>
      <w:proofErr w:type="spellEnd"/>
      <w:r>
        <w:rPr>
          <w:rFonts w:cs="Times New Roman"/>
        </w:rPr>
        <w:t xml:space="preserve"> od 599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 xml:space="preserve">,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1700 k.o. </w:t>
      </w:r>
      <w:proofErr w:type="spellStart"/>
      <w:r>
        <w:rPr>
          <w:rFonts w:cs="Times New Roman"/>
        </w:rPr>
        <w:t>Pluska</w:t>
      </w:r>
      <w:proofErr w:type="spellEnd"/>
      <w:r>
        <w:rPr>
          <w:rFonts w:cs="Times New Roman"/>
        </w:rPr>
        <w:t xml:space="preserve">, čestica broj 4082 – livada </w:t>
      </w:r>
      <w:proofErr w:type="spellStart"/>
      <w:r>
        <w:rPr>
          <w:rFonts w:cs="Times New Roman"/>
        </w:rPr>
        <w:t>Klesta</w:t>
      </w:r>
      <w:proofErr w:type="spellEnd"/>
      <w:r>
        <w:rPr>
          <w:rFonts w:cs="Times New Roman"/>
        </w:rPr>
        <w:t xml:space="preserve"> od 624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 xml:space="preserve">, te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1906 k.o. </w:t>
      </w:r>
      <w:proofErr w:type="spellStart"/>
      <w:r>
        <w:rPr>
          <w:rFonts w:cs="Times New Roman"/>
        </w:rPr>
        <w:t>Pluska</w:t>
      </w:r>
      <w:proofErr w:type="spellEnd"/>
      <w:r>
        <w:rPr>
          <w:rFonts w:cs="Times New Roman"/>
        </w:rPr>
        <w:t xml:space="preserve">, čestica broj 4074 – oranica Donji </w:t>
      </w:r>
      <w:proofErr w:type="spellStart"/>
      <w:r>
        <w:rPr>
          <w:rFonts w:cs="Times New Roman"/>
        </w:rPr>
        <w:t>Lazi</w:t>
      </w:r>
      <w:proofErr w:type="spellEnd"/>
      <w:r>
        <w:rPr>
          <w:rFonts w:cs="Times New Roman"/>
        </w:rPr>
        <w:t xml:space="preserve"> od 546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 xml:space="preserve"> za korist </w:t>
      </w:r>
      <w:proofErr w:type="spellStart"/>
      <w:r>
        <w:rPr>
          <w:rFonts w:cs="Times New Roman"/>
        </w:rPr>
        <w:t>Lintel</w:t>
      </w:r>
      <w:proofErr w:type="spellEnd"/>
      <w:r>
        <w:rPr>
          <w:rFonts w:cs="Times New Roman"/>
        </w:rPr>
        <w:t xml:space="preserve"> komunikacije d.o.o. iz Zagreba, Trg Drage Iblera 10, Galerija </w:t>
      </w:r>
      <w:proofErr w:type="spellStart"/>
      <w:r>
        <w:rPr>
          <w:rFonts w:cs="Times New Roman"/>
        </w:rPr>
        <w:t>Importanne</w:t>
      </w:r>
      <w:proofErr w:type="spellEnd"/>
      <w:r>
        <w:rPr>
          <w:rFonts w:cs="Times New Roman"/>
        </w:rPr>
        <w:t xml:space="preserve">, OIB: 79478662918, 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5D0F6E" w:rsidP="005D0F6E" w:rsidR="005D0F6E">
      <w:pPr>
        <w:pStyle w:val="Odlomakpopisa"/>
        <w:numPr>
          <w:ilvl w:val="0"/>
          <w:numId w:val="47"/>
        </w:numPr>
        <w:spacing w:after="0"/>
        <w:ind w:left="709"/>
        <w:contextualSpacing/>
        <w:rPr>
          <w:rFonts w:cs="Times New Roman"/>
        </w:rPr>
      </w:pPr>
      <w:r>
        <w:rPr>
          <w:rFonts w:cs="Times New Roman"/>
        </w:rPr>
        <w:t xml:space="preserve">Nalaže se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odjelu Općinskog suda u Zaprešiću brisanje prava i tereta u skladu s točkom 8.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5D0F6E" w:rsidP="005D0F6E" w:rsidR="005D0F6E">
      <w:pPr>
        <w:spacing w:after="0"/>
        <w:jc w:val="both"/>
        <w:rPr>
          <w:rFonts w:cs="Times New Roman"/>
        </w:rPr>
      </w:pPr>
    </w:p>
    <w:p w:rsidRDefault="005D0F6E" w:rsidP="005D0F6E" w:rsidR="005D0F6E">
      <w:pPr>
        <w:spacing w:after="0"/>
        <w:ind w:firstLine="720" w:left="2880"/>
        <w:jc w:val="both"/>
        <w:rPr>
          <w:rFonts w:cs="Times New Roman"/>
        </w:rPr>
      </w:pPr>
      <w:r>
        <w:rPr>
          <w:rFonts w:cs="Times New Roman"/>
        </w:rPr>
        <w:t xml:space="preserve">           Obrazloženje  </w:t>
      </w:r>
    </w:p>
    <w:p w:rsidRDefault="005D0F6E" w:rsidP="005D0F6E" w:rsidR="005D0F6E">
      <w:pPr>
        <w:spacing w:after="0"/>
        <w:jc w:val="both"/>
        <w:rPr>
          <w:rFonts w:cs="Times New Roman"/>
        </w:rPr>
      </w:pPr>
    </w:p>
    <w:p w:rsidRDefault="005D0F6E" w:rsidP="005D0F6E" w:rsidR="005D0F6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Na usmenoj javnoj dražbi radi prodaje nekretnine označenih u točci  1., 2. i 3. ovog  rješenja, održanoj 4. ožujka 2016. sudjelovali su stečajni upravitelj, predstavnik vjerovnika </w:t>
      </w:r>
      <w:r>
        <w:rPr>
          <w:rFonts w:cs="Times New Roman"/>
        </w:rPr>
        <w:lastRenderedPageBreak/>
        <w:t xml:space="preserve">RH, Ministarstva financija te </w:t>
      </w:r>
      <w:proofErr w:type="spellStart"/>
      <w:r>
        <w:rPr>
          <w:rFonts w:cs="Times New Roman"/>
        </w:rPr>
        <w:t>dražbovatelj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Lintel</w:t>
      </w:r>
      <w:proofErr w:type="spellEnd"/>
      <w:r>
        <w:rPr>
          <w:rFonts w:cs="Times New Roman"/>
        </w:rPr>
        <w:t xml:space="preserve"> komunikacije d.o.o. iz Zagreba zastupan po punomoćniku Josipu </w:t>
      </w:r>
      <w:proofErr w:type="spellStart"/>
      <w:r>
        <w:rPr>
          <w:rFonts w:cs="Times New Roman"/>
        </w:rPr>
        <w:t>Šimoviću</w:t>
      </w:r>
      <w:proofErr w:type="spellEnd"/>
      <w:r>
        <w:rPr>
          <w:rFonts w:cs="Times New Roman"/>
        </w:rPr>
        <w:t>.</w:t>
      </w:r>
    </w:p>
    <w:p w:rsidRDefault="005D0F6E" w:rsidP="005D0F6E" w:rsidR="005D0F6E">
      <w:pPr>
        <w:spacing w:after="0"/>
        <w:jc w:val="both"/>
        <w:rPr>
          <w:rFonts w:cs="Times New Roman"/>
        </w:rPr>
      </w:pPr>
    </w:p>
    <w:p w:rsidRDefault="005D0F6E" w:rsidP="005D0F6E" w:rsidR="005D0F6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proofErr w:type="spellStart"/>
      <w:r>
        <w:rPr>
          <w:rFonts w:cs="Times New Roman"/>
        </w:rPr>
        <w:t>Lintel</w:t>
      </w:r>
      <w:proofErr w:type="spellEnd"/>
      <w:r>
        <w:rPr>
          <w:rFonts w:cs="Times New Roman"/>
        </w:rPr>
        <w:t xml:space="preserve"> komunikacije d.o.o. iz Zagreba prijavio se kao </w:t>
      </w:r>
      <w:proofErr w:type="spellStart"/>
      <w:r>
        <w:rPr>
          <w:rFonts w:cs="Times New Roman"/>
        </w:rPr>
        <w:t>dražbovatelj</w:t>
      </w:r>
      <w:proofErr w:type="spellEnd"/>
      <w:r>
        <w:rPr>
          <w:rFonts w:cs="Times New Roman"/>
        </w:rPr>
        <w:t xml:space="preserve"> za nekretnine iz točke 1., 2. i 3. ovog rješenja te je dao najpovoljniju ponudu jer je za nekretninu iz točke 1. ovog rješenja ponudio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 u  iznosu od  73.980,00 kuna, za nekretninu iz točke 2. izreke rješenja ponudio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iznosu od 77.072,00 kn, dok je za nekretninu iz točke 3. izreke rješenja ponudio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iznosu od 67.454,00 kn</w:t>
      </w:r>
    </w:p>
    <w:p w:rsidRDefault="005D0F6E" w:rsidP="005D0F6E" w:rsidR="005D0F6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</w:t>
      </w:r>
    </w:p>
    <w:p w:rsidRDefault="005D0F6E" w:rsidP="005D0F6E" w:rsidR="005D0F6E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 Sud je utvrdio prednju činjenicu te da je </w:t>
      </w:r>
      <w:proofErr w:type="spellStart"/>
      <w:r>
        <w:rPr>
          <w:rFonts w:cs="Times New Roman"/>
        </w:rPr>
        <w:t>dražbovatelj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Lintel</w:t>
      </w:r>
      <w:proofErr w:type="spellEnd"/>
      <w:r>
        <w:rPr>
          <w:rFonts w:cs="Times New Roman"/>
        </w:rPr>
        <w:t xml:space="preserve"> komunikacije d.o.o. iz Zagreba ispunio  uvjete  da  mu se  predmetne nekretnine dosude. </w:t>
      </w:r>
    </w:p>
    <w:p w:rsidRDefault="005D0F6E" w:rsidP="005D0F6E" w:rsidR="005D0F6E">
      <w:pPr>
        <w:spacing w:after="0"/>
        <w:ind w:firstLine="720"/>
        <w:jc w:val="both"/>
        <w:rPr>
          <w:rFonts w:cs="Times New Roman"/>
        </w:rPr>
      </w:pPr>
    </w:p>
    <w:p w:rsidRDefault="005D0F6E" w:rsidP="005D0F6E" w:rsidR="005D0F6E">
      <w:pPr>
        <w:spacing w:after="0"/>
        <w:ind w:firstLine="720"/>
        <w:jc w:val="both"/>
        <w:rPr>
          <w:rFonts w:cs="Times New Roman"/>
        </w:rPr>
      </w:pPr>
      <w:proofErr w:type="spellStart"/>
      <w:r>
        <w:rPr>
          <w:rFonts w:cs="Times New Roman"/>
        </w:rPr>
        <w:t>Dražbovatelj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Lintel</w:t>
      </w:r>
      <w:proofErr w:type="spellEnd"/>
      <w:r>
        <w:rPr>
          <w:rFonts w:cs="Times New Roman"/>
        </w:rPr>
        <w:t xml:space="preserve"> komunikacije d.o.o. iz Zagreba uplatio je iznos osiguranja od 21.850,60 kuna, odnosno iznos od 10% od početne cijene nekretnina na 9. dražbi, tj. uplatio je jamčevinu u iznosu od 7.398,00 kn za nekretninu iz točke 1. rješenja, jamčevinu u iznosu od 7.707,20 kn za nekretninu iz točke 2. izreke rješenja, te jamčevinu u iznosu od 6.745,40 kn. Zbog navedenog </w:t>
      </w:r>
      <w:proofErr w:type="spellStart"/>
      <w:r>
        <w:rPr>
          <w:rFonts w:cs="Times New Roman"/>
        </w:rPr>
        <w:t>dražbovatelj</w:t>
      </w:r>
      <w:proofErr w:type="spellEnd"/>
      <w:r>
        <w:rPr>
          <w:rFonts w:cs="Times New Roman"/>
        </w:rPr>
        <w:t xml:space="preserve"> za nekretninu iz točke 1. izreke rješenja mora  uplatiti  samo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 od 66.582,00 kn, za nekretninu iz točke 2. izreke rješenja mora uplatiti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iznosu od 69.364,80 kn, a za nekretninu iz točke 3. izreke rješenja mora uplatiti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iznosu od 60.708,60 kn.</w:t>
      </w:r>
    </w:p>
    <w:p w:rsidRDefault="005D0F6E" w:rsidP="005D0F6E" w:rsidR="005D0F6E">
      <w:pPr>
        <w:spacing w:after="0"/>
        <w:ind w:firstLine="720"/>
        <w:jc w:val="both"/>
        <w:rPr>
          <w:rFonts w:cs="Times New Roman"/>
        </w:rPr>
      </w:pPr>
    </w:p>
    <w:p w:rsidRDefault="005D0F6E" w:rsidP="005D0F6E" w:rsidR="005D0F6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Nekretnine će se predati </w:t>
      </w:r>
      <w:proofErr w:type="spellStart"/>
      <w:r>
        <w:rPr>
          <w:rFonts w:cs="Times New Roman"/>
        </w:rPr>
        <w:t>dražbovatelju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Lintel</w:t>
      </w:r>
      <w:proofErr w:type="spellEnd"/>
      <w:r>
        <w:rPr>
          <w:rFonts w:cs="Times New Roman"/>
        </w:rPr>
        <w:t xml:space="preserve"> komunikacije d.o.o. iz Zagreba nakon što </w:t>
      </w:r>
      <w:proofErr w:type="spellStart"/>
      <w:r>
        <w:rPr>
          <w:rFonts w:cs="Times New Roman"/>
        </w:rPr>
        <w:t>dražbovatelj</w:t>
      </w:r>
      <w:proofErr w:type="spellEnd"/>
      <w:r>
        <w:rPr>
          <w:rFonts w:cs="Times New Roman"/>
        </w:rPr>
        <w:t xml:space="preserve"> u roku od 30 dana od dana održavanja dražbe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i  nakon što ovo  rješenje postane  pravomoćno.</w:t>
      </w:r>
    </w:p>
    <w:p w:rsidRDefault="005D0F6E" w:rsidP="005D0F6E" w:rsidR="005D0F6E">
      <w:pPr>
        <w:spacing w:after="0"/>
        <w:jc w:val="both"/>
        <w:rPr>
          <w:rFonts w:cs="Times New Roman"/>
        </w:rPr>
      </w:pPr>
    </w:p>
    <w:p w:rsidRDefault="005D0F6E" w:rsidP="005D0F6E" w:rsidR="005D0F6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Slijedom iznijetog,  odlučeno je  kao u  izreci ovog rješenja, u smislu  čl.  103. i čl.  108. Ovršnog  zakona.  </w:t>
      </w:r>
    </w:p>
    <w:p w:rsidRDefault="005D0F6E" w:rsidP="005D0F6E" w:rsidR="005D0F6E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   </w:t>
      </w:r>
    </w:p>
    <w:p w:rsidRDefault="005D0F6E" w:rsidP="005D0F6E" w:rsidR="005D0F6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18. ožujka 2016.</w:t>
      </w:r>
    </w:p>
    <w:p w:rsidRDefault="005D0F6E" w:rsidP="005D0F6E" w:rsidR="005D0F6E">
      <w:pPr>
        <w:spacing w:after="0"/>
        <w:rPr>
          <w:rFonts w:cs="Times New Roman"/>
        </w:rPr>
      </w:pPr>
    </w:p>
    <w:p w:rsidRDefault="005D0F6E" w:rsidP="005D0F6E" w:rsidR="005D0F6E">
      <w:pPr>
        <w:spacing w:after="0"/>
        <w:ind w:firstLine="720" w:left="5760"/>
        <w:rPr>
          <w:rFonts w:cs="Times New Roman"/>
        </w:rPr>
      </w:pPr>
      <w:r>
        <w:rPr>
          <w:rFonts w:cs="Times New Roman"/>
        </w:rPr>
        <w:t>S U D A C:</w:t>
      </w:r>
    </w:p>
    <w:p w:rsidRDefault="005D0F6E" w:rsidP="005D0F6E" w:rsidR="005D0F6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</w:t>
      </w:r>
    </w:p>
    <w:p w:rsidRDefault="005D0F6E" w:rsidP="005D0F6E" w:rsidR="005D0F6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v.r. </w:t>
      </w:r>
    </w:p>
    <w:p w:rsidRDefault="005D0F6E" w:rsidP="005D0F6E" w:rsidR="005D0F6E">
      <w:pPr>
        <w:spacing w:after="0"/>
        <w:jc w:val="center"/>
        <w:rPr>
          <w:rFonts w:cs="Times New Roman"/>
        </w:rPr>
      </w:pPr>
    </w:p>
    <w:p w:rsidRDefault="005D0F6E" w:rsidP="005D0F6E" w:rsidR="005D0F6E">
      <w:pPr>
        <w:spacing w:after="0"/>
        <w:ind w:firstLine="720" w:left="4320"/>
        <w:jc w:val="center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5D0F6E" w:rsidP="005D0F6E" w:rsidR="005D0F6E">
      <w:pPr>
        <w:spacing w:after="0"/>
        <w:jc w:val="right"/>
        <w:rPr>
          <w:rFonts w:cs="Times New Roman"/>
        </w:rPr>
      </w:pPr>
    </w:p>
    <w:p w:rsidRDefault="005D0F6E" w:rsidP="005D0F6E" w:rsidR="005D0F6E">
      <w:pPr>
        <w:spacing w:after="0"/>
        <w:rPr>
          <w:rFonts w:cs="Times New Roman"/>
        </w:rPr>
      </w:pPr>
    </w:p>
    <w:p w:rsidRDefault="005D0F6E" w:rsidP="005D0F6E" w:rsidR="005D0F6E">
      <w:pPr>
        <w:spacing w:after="0"/>
        <w:rPr>
          <w:rFonts w:cs="Times New Roman"/>
        </w:rPr>
      </w:pPr>
      <w:r>
        <w:rPr>
          <w:rFonts w:cs="Times New Roman"/>
        </w:rPr>
        <w:t>UPUTA  O   PRAVNOM  LIJEKU :</w:t>
      </w:r>
    </w:p>
    <w:p w:rsidRDefault="005D0F6E" w:rsidP="005D0F6E" w:rsidR="005D0F6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5D0F6E" w:rsidP="005D0F6E" w:rsidR="005D0F6E">
      <w:pPr>
        <w:spacing w:after="0"/>
        <w:jc w:val="both"/>
        <w:rPr>
          <w:rFonts w:cs="Times New Roman"/>
        </w:rPr>
      </w:pPr>
    </w:p>
    <w:p w:rsidRDefault="005D0F6E" w:rsidP="005D0F6E" w:rsidR="005D0F6E">
      <w:pPr>
        <w:spacing w:after="0"/>
        <w:rPr>
          <w:rFonts w:cs="Times New Roman"/>
        </w:rPr>
      </w:pPr>
    </w:p>
    <w:p w:rsidRDefault="005D0F6E" w:rsidP="005D0F6E" w:rsidR="005D0F6E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5D0F6E" w:rsidP="005D0F6E" w:rsidR="005D0F6E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>stečajni upravitelj, Stanko Makar, dipl. oec., P. Zrinskog 3, 42230 Ludbreg</w:t>
      </w:r>
    </w:p>
    <w:p w:rsidRDefault="005D0F6E" w:rsidP="005D0F6E" w:rsidR="005D0F6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vjerovnik, Privredna banka Zagreb d.d., po punomoćniku Hrvoju Matiću, odvjetniku iz Zagreba, Petrova 182</w:t>
      </w:r>
    </w:p>
    <w:p w:rsidRDefault="005D0F6E" w:rsidP="005D0F6E" w:rsidR="005D0F6E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Silvija </w:t>
      </w:r>
      <w:proofErr w:type="spellStart"/>
      <w:r>
        <w:rPr>
          <w:rFonts w:cs="Times New Roman"/>
        </w:rPr>
        <w:t>Češković</w:t>
      </w:r>
      <w:proofErr w:type="spellEnd"/>
      <w:r>
        <w:rPr>
          <w:rFonts w:cs="Times New Roman"/>
        </w:rPr>
        <w:t>, F. Livadića 6, 10290 Zaprešić</w:t>
      </w:r>
    </w:p>
    <w:p w:rsidRDefault="005D0F6E" w:rsidP="005D0F6E" w:rsidR="005D0F6E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lastRenderedPageBreak/>
        <w:t xml:space="preserve">kupac </w:t>
      </w:r>
      <w:proofErr w:type="spellStart"/>
      <w:r>
        <w:rPr>
          <w:rFonts w:cs="Times New Roman"/>
        </w:rPr>
        <w:t>Lintel</w:t>
      </w:r>
      <w:proofErr w:type="spellEnd"/>
      <w:r>
        <w:rPr>
          <w:rFonts w:cs="Times New Roman"/>
        </w:rPr>
        <w:t xml:space="preserve"> komunikacije d.o.o.,  Trg Drage Iblera 10, 10000 Zagreb,  Galerija </w:t>
      </w:r>
      <w:proofErr w:type="spellStart"/>
      <w:r>
        <w:rPr>
          <w:rFonts w:cs="Times New Roman"/>
        </w:rPr>
        <w:t>Importane</w:t>
      </w:r>
      <w:proofErr w:type="spellEnd"/>
    </w:p>
    <w:p w:rsidRDefault="005D0F6E" w:rsidP="005D0F6E" w:rsidR="005D0F6E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e-oglasna ploča </w:t>
      </w:r>
    </w:p>
    <w:p w:rsidRDefault="005D0F6E" w:rsidP="005D0F6E" w:rsidR="005D0F6E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/>
        </w:rPr>
      </w:pP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odjelu Općinskog suda u Zaprešiću, </w:t>
      </w:r>
      <w:r>
        <w:rPr>
          <w:rFonts w:cs="Times New Roman"/>
          <w:bCs/>
          <w:color w:val="000000"/>
        </w:rPr>
        <w:t xml:space="preserve">Trg žrtava fašizma 1, 10290 Zaprešić, </w:t>
      </w:r>
      <w:r>
        <w:rPr>
          <w:rFonts w:cs="Times New Roman"/>
        </w:rPr>
        <w:t>odmah radi zabilježbe dosude</w:t>
      </w:r>
    </w:p>
    <w:p w:rsidRDefault="005D0F6E" w:rsidP="005D0F6E" w:rsidR="005D0F6E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/>
        </w:rPr>
      </w:pP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odjelu Općinskog suda u Zaprešiću, </w:t>
      </w:r>
      <w:r>
        <w:rPr>
          <w:rFonts w:cs="Times New Roman"/>
          <w:bCs/>
          <w:color w:val="000000"/>
        </w:rPr>
        <w:t xml:space="preserve">Trg žrtava fašizma 1, 10290 Zaprešić, </w:t>
      </w:r>
      <w:r>
        <w:rPr>
          <w:rFonts w:cs="Times New Roman"/>
        </w:rPr>
        <w:t xml:space="preserve"> po pravomoćnosti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5D0F6E" w:rsidP="005D0F6E" w:rsidR="005D0F6E">
      <w:pPr>
        <w:spacing w:after="0"/>
        <w:rPr>
          <w:rFonts w:cs="Times New Roman"/>
        </w:rPr>
      </w:pPr>
    </w:p>
    <w:p w:rsidRDefault="00CB0EA4" w:rsidP="005D0F6E" w:rsidR="00CB0EA4">
      <w:pPr>
        <w:pStyle w:val="Naslovdokumenta"/>
        <w:spacing w:after="0"/>
      </w:pPr>
    </w:p>
    <w:p w:rsidRDefault="0071688E" w:rsidP="005D0F6E" w:rsidR="0071688E">
      <w:pPr>
        <w:pStyle w:val="Poetniodjeljak"/>
        <w:spacing w:after="0"/>
      </w:pPr>
    </w:p>
    <w:p w:rsidRDefault="00A21F0D" w:rsidP="005D0F6E" w:rsidR="00A21F0D">
      <w:pPr>
        <w:pStyle w:val="NormaleSPIS"/>
        <w:spacing w:after="0"/>
        <w:rPr>
          <w:noProof/>
        </w:rPr>
      </w:pPr>
    </w:p>
    <w:p w:rsidRDefault="00DA0242" w:rsidP="005D0F6E" w:rsidR="00DA0242">
      <w:pPr>
        <w:pStyle w:val="ZapisniarPotpis"/>
        <w:spacing w:after="0"/>
      </w:pPr>
    </w:p>
    <w:sectPr w:rsidSect="00EB0D4C" w:rsidR="00DA0242">
      <w:headerReference w:type="default" r:id="rId14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56527D"/>
    <w:multiLevelType w:val="hybridMultilevel"/>
    <w:tmpl w:val="C3D443C4"/>
    <w:lvl w:tplc="041A000F" w:ilvl="0">
      <w:start w:val="1"/>
      <w:numFmt w:val="decimal"/>
      <w:lvlText w:val="%1."/>
      <w:lvlJc w:val="left"/>
      <w:pPr>
        <w:ind w:hanging="360" w:left="1079"/>
      </w:p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plc="041A001B" w:ilvl="2">
      <w:start w:val="1"/>
      <w:numFmt w:val="lowerRoman"/>
      <w:lvlText w:val="%3."/>
      <w:lvlJc w:val="right"/>
      <w:pPr>
        <w:ind w:hanging="180" w:left="2519"/>
      </w:pPr>
    </w:lvl>
    <w:lvl w:tplc="041A000F" w:ilvl="3">
      <w:start w:val="1"/>
      <w:numFmt w:val="decimal"/>
      <w:lvlText w:val="%4."/>
      <w:lvlJc w:val="left"/>
      <w:pPr>
        <w:ind w:hanging="360" w:left="3239"/>
      </w:pPr>
    </w:lvl>
    <w:lvl w:tplc="041A0019" w:ilvl="4">
      <w:start w:val="1"/>
      <w:numFmt w:val="lowerLetter"/>
      <w:lvlText w:val="%5."/>
      <w:lvlJc w:val="left"/>
      <w:pPr>
        <w:ind w:hanging="360" w:left="3959"/>
      </w:pPr>
    </w:lvl>
    <w:lvl w:tplc="041A001B" w:ilvl="5">
      <w:start w:val="1"/>
      <w:numFmt w:val="lowerRoman"/>
      <w:lvlText w:val="%6."/>
      <w:lvlJc w:val="right"/>
      <w:pPr>
        <w:ind w:hanging="180" w:left="4679"/>
      </w:pPr>
    </w:lvl>
    <w:lvl w:tplc="041A000F" w:ilvl="6">
      <w:start w:val="1"/>
      <w:numFmt w:val="decimal"/>
      <w:lvlText w:val="%7."/>
      <w:lvlJc w:val="left"/>
      <w:pPr>
        <w:ind w:hanging="360" w:left="5399"/>
      </w:pPr>
    </w:lvl>
    <w:lvl w:tplc="041A0019" w:ilvl="7">
      <w:start w:val="1"/>
      <w:numFmt w:val="lowerLetter"/>
      <w:lvlText w:val="%8."/>
      <w:lvlJc w:val="left"/>
      <w:pPr>
        <w:ind w:hanging="360" w:left="6119"/>
      </w:pPr>
    </w:lvl>
    <w:lvl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F6E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67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St-394/2013-106</izvorni_sadrzaj>
    <derivirana_varijabla naziv="DomainObject.Oznaka_1">St-394/2013-106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ANTUNOVIĆ-BOBCAT d.o.o. za trgovinu, graditeljstvo i servis bobcat strojeva zastupanog po punomoćniku Stanko Makar, dipl. iur.</izvorni_sadrzaj>
    <derivirana_varijabla naziv="DomainObject.Predmet.ProtustrankaFormated_1">  ANTUNOVIĆ-BOBCAT d.o.o. za trgovinu, graditeljstvo i servis bobcat strojeva zastupanog po punomoćniku Stanko Makar, dipl. iur.</derivirana_varijabla>
  </DomainObject.Predmet.ProtustrankaFormated>
  <DomainObject.Predmet.ProtustrankaFormatedOIB>
    <izvorni_sadrzaj>  ANTUNOVIĆ-BOBCAT d.o.o. za trgovinu, graditeljstvo i servis bobcat strojeva, OIB 46280580290 zastupanog po punomoćniku Stanko Makar, dipl. iur.</izvorni_sadrzaj>
    <derivirana_varijabla naziv="DomainObject.Predmet.ProtustrankaFormatedOIB_1">  ANTUNOVIĆ-BOBCAT d.o.o. za trgovinu, graditeljstvo i servis bobcat strojeva, OIB 46280580290 zastupanog po punomoćniku Stanko Makar, dipl. iur.</derivirana_varijabla>
  </DomainObject.Predmet.ProtustrankaFormatedOIB>
  <DomainObject.Predmet.ProtustrankaFormatedWithAdress>
    <izvorni_sadrzaj> ANTUNOVIĆ-BOBCAT d.o.o. za trgovinu, graditeljstvo i servis bobcat strojeva, Cehovska 47, Varaždin zastupanog po punomoćniku Stanko Makar, dipl. iur.</izvorni_sadrzaj>
    <derivirana_varijabla naziv="DomainObject.Predmet.ProtustrankaFormatedWithAdress_1"> ANTUNOVIĆ-BOBCAT d.o.o. za trgovinu, graditeljstvo i servis bobcat strojeva, Cehovska 47, Varaždin zastupanog po punomoćniku Stanko Makar, dipl. iur.</derivirana_varijabla>
  </DomainObject.Predmet.ProtustrankaFormatedWithAdress>
  <DomainObject.Predmet.ProtustrankaFormatedWithAdressOIB>
    <izvorni_sadrzaj> ANTUNOVIĆ-BOBCAT d.o.o. za trgovinu, graditeljstvo i servis bobcat strojeva, OIB 46280580290, Cehovska 47, Varaždin zastupanog po punomoćniku Stanko Makar, dipl. iur.</izvorni_sadrzaj>
    <derivirana_varijabla naziv="DomainObject.Predmet.ProtustrankaFormatedWithAdressOIB_1"> ANTUNOVIĆ-BOBCAT d.o.o. za trgovinu, graditeljstvo i servis bobcat strojeva, OIB 46280580290, Cehovska 47, Varaždin zastupanog po punomoćniku Stanko Makar, dipl. iur.</derivirana_varijabla>
  </DomainObject.Predmet.ProtustrankaFormatedWithAdressOIB>
  <DomainObject.Predmet.ProtustrankaWithAdress>
    <izvorni_sadrzaj>ANTUNOVIĆ-BOBCAT d.o.o. za trgovinu, graditeljstvo i servis bobcat strojeva Cehovska 47, Varaždin</izvorni_sadrzaj>
    <derivirana_varijabla naziv="DomainObject.Predmet.ProtustrankaWithAdress_1">ANTUNOVIĆ-BOBCAT d.o.o. za trgovinu, graditeljstvo i servis bobcat strojeva Cehovska 47, Varaždin</derivirana_varijabla>
  </DomainObject.Predmet.ProtustrankaWithAdress>
  <DomainObject.Predmet.ProtustrankaWithAdressOIB>
    <izvorni_sadrzaj>ANTUNOVIĆ-BOBCAT d.o.o. za trgovinu, graditeljstvo i servis bobcat strojeva, OIB 46280580290, Cehovska 47, Varaždin</izvorni_sadrzaj>
    <derivirana_varijabla naziv="DomainObject.Predmet.ProtustrankaWithAdressOIB_1">ANTUNOVIĆ-BOBCAT d.o.o. za trgovinu, graditeljstvo i servis bobcat strojeva, OIB 46280580290, Cehovska 47,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Ivan Mračić</izvorni_sadrzaj>
    <derivirana_varijabla naziv="DomainObject.Predmet.StrankaFormated_1">  FINA REGIONALNI CENTAR ZAGREB; Mislav Perkušić zastupanog po punomoćniku Ivan Mračić</derivirana_varijabla>
  </DomainObject.Predmet.StrankaFormated>
  <DomainObject.Predmet.StrankaFormatedOIB>
    <izvorni_sadrzaj>  FINA REGIONALNI CENTAR ZAGREB, OIB 85821130368; Mislav Perkušić, OIB 74949418310 zastupanog po punomoćniku Ivan Mračić</izvorni_sadrzaj>
    <derivirana_varijabla naziv="DomainObject.Predmet.StrankaFormatedOIB_1">  FINA REGIONALNI CENTAR ZAGREB, OIB 85821130368; Mislav Perkušić, OIB 74949418310 zastupanog po punomoćniku Ivan Mračić</derivirana_varijabla>
  </DomainObject.Predmet.StrankaFormatedOIB>
  <DomainObject.Predmet.StrankaFormatedWithAdress>
    <izvorni_sadrzaj> FINA REGIONALNI CENTAR ZAGREB, Albrechtova 42, 10000 Zagreb; Mislav Perkušić, Jarun 66, Zagreb zastupanog po punomoćniku Ivan Mračić</izvorni_sadrzaj>
    <derivirana_varijabla naziv="DomainObject.Predmet.StrankaFormatedWithAdress_1"> FINA REGIONALNI CENTAR ZAGREB, Albrechtova 42, 10000 Zagreb; Mislav Perkušić, Jarun 66, Zagreb zastupanog po punomoćniku Ivan Mračić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Ivan Mračić</izvorni_sadrzaj>
    <derivirana_varijabla naziv="DomainObject.Predmet.StrankaFormatedWithAdressOIB_1"> FINA REGIONALNI CENTAR ZAGREB, OIB 85821130368, Albrechtova 42, 10000 Zagreb; Mislav Perkušić, OIB 74949418310, Jarun 66, Zagreb zastupanog po punomoćniku Ivan Mračić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Ivan Mračić</item>
    </izvorni_sadrzaj>
    <derivirana_varijabla naziv="DomainObject.Predmet.StrankaListFormated_1">
      <item>FINA REGIONALNI CENTAR ZAGREB</item>
      <item>Mislav Perkušić zastupanog po punomoćniku Ivan Mračić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Ivan Mračić</item>
    </izvorni_sadrzaj>
    <derivirana_varijabla naziv="DomainObject.Predmet.StrankaListFormatedOIB_1">
      <item>FINA REGIONALNI CENTAR ZAGREB, OIB 85821130368</item>
      <item>Mislav Perkušić, OIB 74949418310 zastupanog po punomoćniku Ivan Mračić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Ivan Mračić</item>
    </izvorni_sadrzaj>
    <derivirana_varijabla naziv="DomainObject.Predmet.StrankaListFormatedWithAdress_1">
      <item>FINA REGIONALNI CENTAR ZAGREB, Albrechtova 42, 10000 Zagreb</item>
      <item>Mislav Perkušić, Jarun 66, Zagreb zastupanog po punomoćniku Ivan Mračić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Ivan Mračić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Ivan Mračić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Makar, dipl. iur.</item>
    </izvorni_sadrzaj>
    <derivirana_varijabla naziv="DomainObject.Predmet.ProtuStrankaListFormated_1">
      <item>ANTUNOVIĆ-BOBCAT d.o.o. za trgovinu, graditeljstvo i servis bobcat strojeva zastupanog po punomoćniku Stanko Makar, dipl. iur.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Makar, dipl. iur.</item>
    </izvorni_sadrzaj>
    <derivirana_varijabla naziv="DomainObject.Predmet.ProtuStrankaListFormatedOIB_1">
      <item>ANTUNOVIĆ-BOBCAT d.o.o. za trgovinu, graditeljstvo i servis bobcat strojeva, OIB 46280580290 zastupanog po punomoćniku Stanko Makar, dipl. iur.</item>
    </derivirana_varijabla>
  </DomainObject.Predmet.ProtuStrankaListFormatedOIB>
  <DomainObject.Predmet.ProtuStrankaListFormatedWithAdress>
    <izvorni_sadrzaj>
      <item>ANTUNOVIĆ-BOBCAT d.o.o. za trgovinu, graditeljstvo i servis bobcat strojeva, Cehovska 47, Varaždin zastupanog po punomoćniku Stanko Makar, dipl. iur.</item>
    </izvorni_sadrzaj>
    <derivirana_varijabla naziv="DomainObject.Predmet.ProtuStrankaListFormatedWithAdress_1">
      <item>ANTUNOVIĆ-BOBCAT d.o.o. za trgovinu, graditeljstvo i servis bobcat strojeva, Cehovska 47, Varaždin zastupanog po punomoćniku Stanko Makar, dipl. iur.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Varaždin zastupanog po punomoćniku Stanko Makar, dipl. iur.</item>
    </izvorni_sadrzaj>
    <derivirana_varijabla naziv="DomainObject.Predmet.ProtuStrankaListFormatedWithAdressOIB_1">
      <item>ANTUNOVIĆ-BOBCAT d.o.o. za trgovinu, graditeljstvo i servis bobcat strojeva, OIB 46280580290, Cehovska 47, Varaždin zastupanog po punomoćniku Stanko Makar, dipl. iur.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Makar, dipl. iur. punomoćnik sudionika u postupku ANTUNOVIĆ-BOBCAT d.o.o. za trgovinu, graditeljstvo i servis bobcat strojeva</item>
      <item>Mario Mlinarić</item>
      <item>ŽDO Varaždin</item>
      <item>Silvija Češković</item>
      <item>Ivan Mračić punomoćnik sudionika u postupku Mislav Perkušić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</izvorni_sadrzaj>
    <derivirana_varijabla naziv="DomainObject.Predmet.OstaliListFormated_1">
      <item>Stanko Makar</item>
      <item>Privredna banka d.d.</item>
      <item>Imex banka d.d.</item>
      <item>Zagorske šume d.o.o.</item>
      <item>Mislav Perkušić</item>
      <item>Zagrebačka banka d.d.</item>
      <item>Stanko Makar, dipl. iur. punomoćnik sudionika u postupku ANTUNOVIĆ-BOBCAT d.o.o. za trgovinu, graditeljstvo i servis bobcat strojeva</item>
      <item>Mario Mlinarić</item>
      <item>ŽDO Varaždin</item>
      <item>Silvija Češković</item>
      <item>Ivan Mračić punomoćnik sudionika u postupku Mislav Perkušić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</derivirana_varijabla>
  </DomainObject.Predmet.OstaliListFormated>
  <DomainObject.Predmet.OstaliListFormatedOIB>
    <izvorni_sadrzaj>
      <item>Stanko Makar, OIB 49218337993</item>
      <item>Privredna banka d.d.</item>
      <item>Imex banka d.d.</item>
      <item>Zagorske šume d.o.o.</item>
      <item>Mislav Perkušić</item>
      <item>Zagrebačka banka d.d.</item>
      <item>Stanko Makar, dipl. iur., OIB 49218337993 punomoćnik sudionika u postupku ANTUNOVIĆ-BOBCAT d.o.o. za trgovinu, graditeljstvo i servis bobcat strojeva</item>
      <item>Mario Mlinarić</item>
      <item>ŽDO Varaždin</item>
      <item>Silvija Češković</item>
      <item>Ivan Mračić punomoćnik sudionika u postupku Mislav Perkušić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</izvorni_sadrzaj>
    <derivirana_varijabla naziv="DomainObject.Predmet.OstaliListFormatedOIB_1">
      <item>Stanko Makar, OIB 49218337993</item>
      <item>Privredna banka d.d.</item>
      <item>Imex banka d.d.</item>
      <item>Zagorske šume d.o.o.</item>
      <item>Mislav Perkušić</item>
      <item>Zagrebačka banka d.d.</item>
      <item>Stanko Makar, dipl. iur., OIB 49218337993 punomoćnik sudionika u postupku ANTUNOVIĆ-BOBCAT d.o.o. za trgovinu, graditeljstvo i servis bobcat strojeva</item>
      <item>Mario Mlinarić</item>
      <item>ŽDO Varaždin</item>
      <item>Silvija Češković</item>
      <item>Ivan Mračić punomoćnik sudionika u postupku Mislav Perkušić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</derivirana_varijabla>
  </DomainObject.Predmet.OstaliListFormatedOIB>
  <DomainObject.Predmet.OstaliListFormatedWithAdress>
    <izvorni_sadrzaj>
      <item>Stanko Makar, Petra Zrinskog 3, 42230 Ludbreg</item>
      <item>Privredna banka d.d.</item>
      <item>Imex banka d.d.</item>
      <item>Zagorske šume d.o.o.</item>
      <item>Mislav Perkušić</item>
      <item>Zagrebačka banka d.d.</item>
      <item>Stanko Makar, dipl. iur., P. Zrinskog 3, 42230 Ludbreg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Ivan Mračić, Trg kralja Tomislava 41, 10410 Velika Gorica punomoćnik sudionika u postupku Mislav Perkušić</item>
      <item>oglasna ploča suda</item>
      <item>Odvjetničko društvo PINTUR, MACAN I MRAČIĆ društvo s ograničenom odgovornošću,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</izvorni_sadrzaj>
    <derivirana_varijabla naziv="DomainObject.Predmet.OstaliListFormatedWithAdress_1">
      <item>Stanko Makar, Petra Zrinskog 3, 42230 Ludbreg</item>
      <item>Privredna banka d.d.</item>
      <item>Imex banka d.d.</item>
      <item>Zagorske šume d.o.o.</item>
      <item>Mislav Perkušić</item>
      <item>Zagrebačka banka d.d.</item>
      <item>Stanko Makar, dipl. iur., P. Zrinskog 3, 42230 Ludbreg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Ivan Mračić, Trg kralja Tomislava 41, 10410 Velika Gorica punomoćnik sudionika u postupku Mislav Perkušić</item>
      <item>oglasna ploča suda</item>
      <item>Odvjetničko društvo PINTUR, MACAN I MRAČIĆ društvo s ograničenom odgovornošću,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</derivirana_varijabla>
  </DomainObject.Predmet.OstaliListFormatedWithAdress>
  <DomainObject.Predmet.OstaliListFormatedWithAdressOIB>
    <izvorni_sadrzaj>
      <item>Stanko Makar, OIB 49218337993, Petra Zrinskog 3, 42230 Ludbreg</item>
      <item>Privredna banka d.d.</item>
      <item>Imex banka d.d.</item>
      <item>Zagorske šume d.o.o.</item>
      <item>Mislav Perkušić</item>
      <item>Zagrebačka banka d.d.</item>
      <item>Stanko Makar, dipl. iur., OIB 49218337993, P. Zrinskog 3, 42230 Ludbreg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Ivan Mračić, Trg kralja Tomislava 41, 10410 Velika Gorica punomoćnik sudionika u postupku Mislav Perkušić</item>
      <item>oglasna ploča suda</item>
      <item>Odvjetničko društvo PINTUR, MACAN I MRAČIĆ društvo s ograničenom odgovornošću, OIB 04421670524,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</izvorni_sadrzaj>
    <derivirana_varijabla naziv="DomainObject.Predmet.OstaliListFormatedWithAdressOIB_1">
      <item>Stanko Makar, OIB 49218337993, Petra Zrinskog 3, 42230 Ludbreg</item>
      <item>Privredna banka d.d.</item>
      <item>Imex banka d.d.</item>
      <item>Zagorske šume d.o.o.</item>
      <item>Mislav Perkušić</item>
      <item>Zagrebačka banka d.d.</item>
      <item>Stanko Makar, dipl. iur., OIB 49218337993, P. Zrinskog 3, 42230 Ludbreg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Ivan Mračić, Trg kralja Tomislava 41, 10410 Velika Gorica punomoćnik sudionika u postupku Mislav Perkušić</item>
      <item>oglasna ploča suda</item>
      <item>Odvjetničko društvo PINTUR, MACAN I MRAČIĆ društvo s ograničenom odgovornošću, OIB 04421670524,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</derivirana_varijabla>
  </DomainObject.Predmet.OstaliListFormatedWithAdressOIB>
  <DomainObject.Predmet.OstaliListNaziv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Makar, dipl. iur.</item>
      <item>Mario Mlinarić</item>
      <item>ŽDO Varaždin</item>
      <item>Silvija Češković</item>
      <item>Ivan Mračić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</izvorni_sadrzaj>
    <derivirana_varijabla naziv="DomainObject.Predmet.OstaliListNazivFormated_1">
      <item>Stanko Makar</item>
      <item>Privredna banka d.d.</item>
      <item>Imex banka d.d.</item>
      <item>Zagorske šume d.o.o.</item>
      <item>Mislav Perkušić</item>
      <item>Zagrebačka banka d.d.</item>
      <item>Stanko Makar, dipl. iur.</item>
      <item>Mario Mlinarić</item>
      <item>ŽDO Varaždin</item>
      <item>Silvija Češković</item>
      <item>Ivan Mračić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</derivirana_varijabla>
  </DomainObject.Predmet.OstaliListNazivFormated>
  <DomainObject.Predmet.OstaliListNazivFormatedOIB>
    <izvorni_sadrzaj>
      <item>Stanko Makar, OIB 49218337993</item>
      <item>Privredna banka d.d.</item>
      <item>Imex banka d.d.</item>
      <item>Zagorske šume d.o.o.</item>
      <item>Mislav Perkušić</item>
      <item>Zagrebačka banka d.d.</item>
      <item>Stanko Makar, dipl. iur., OIB 49218337993</item>
      <item>Mario Mlinarić</item>
      <item>ŽDO Varaždin</item>
      <item>Silvija Češković</item>
      <item>Ivan Mračić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</izvorni_sadrzaj>
    <derivirana_varijabla naziv="DomainObject.Predmet.OstaliListNazivFormatedOIB_1">
      <item>Stanko Makar, OIB 49218337993</item>
      <item>Privredna banka d.d.</item>
      <item>Imex banka d.d.</item>
      <item>Zagorske šume d.o.o.</item>
      <item>Mislav Perkušić</item>
      <item>Zagrebačka banka d.d.</item>
      <item>Stanko Makar, dipl. iur., OIB 49218337993</item>
      <item>Mario Mlinarić</item>
      <item>ŽDO Varaždin</item>
      <item>Silvija Češković</item>
      <item>Ivan Mračić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St-394/2013-106</izvorni_sadrzaj>
    <derivirana_varijabla naziv="DomainObject.PoslovniBrojDokumenta_1">St-394/2013-106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Varaždin</izvorni_sadrzaj>
    <derivirana_varijabla naziv="DomainObject.Predmet.ProtustrankaIDrugiAdressOIB_1">ANTUNOVIĆ-BOBCAT d.o.o. za trgovinu, graditeljstvo i servis bobcat strojeva, OIB 46280580290, Cehovska 47,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Makar, dipl. iur.</item>
      <item>Mario Mlinarić</item>
      <item>ŽDO Varaždin</item>
      <item>Silvija Češković</item>
      <item>Ivan Mračić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</izvorni_sadrzaj>
    <derivirana_varijabla naziv="DomainObject.Predmet.SudioniciListNaziv_1"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Makar, dipl. iur.</item>
      <item>Mario Mlinarić</item>
      <item>ŽDO Varaždin</item>
      <item>Silvija Češković</item>
      <item>Ivan Mračić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</derivirana_varijabla>
  </DomainObject.Predmet.SudioniciListNaziv>
  <DomainObject.Predmet.SudioniciListAdressOIB>
    <izvorni_sadrzaj>
      <item>ANTUNOVIĆ-BOBCAT d.o.o. za trgovinu, graditeljstvo i servis bobcat strojeva, OIB 46280580290, Cehovska 47,Varaždin</item>
      <item>FINA REGIONALNI CENTAR ZAGREB, OIB 85821130368, Albrechtova 42,10000 Zagreb</item>
      <item>Stanko Makar, OIB 49218337993, Petra Zrinskog 3,42230 Ludbreg</item>
      <item>Privredna banka d.d.</item>
      <item>Imex banka d.d.</item>
      <item>Zagorske šume d.o.o.</item>
      <item>Mislav Perkušić</item>
      <item>Zagrebačka banka d.d.</item>
      <item>Mislav Perkušić, OIB 74949418310, Jarun 66,Zagreb</item>
      <item>Stanko Makar, dipl. iur., OIB 49218337993, P. Zrinskog 3,42230 Ludbreg</item>
      <item>Mario Mlinarić, Radnička 7,44330 Novska</item>
      <item>ŽDO Varaždin</item>
      <item>Silvija Češković, F. Livadića 6,10290 Zaprešić</item>
      <item>Ivan Mračić, Trg kralja Tomislava 41,10410 Velika Gorica</item>
      <item>oglasna ploča suda</item>
      <item>Odvjetničko društvo PINTUR, MACAN I MRAČIĆ društvo s ograničenom odgovornošću, OIB 04421670524, Trg kralja Tomislava 41,10410 Velika Gorica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</izvorni_sadrzaj>
    <derivirana_varijabla naziv="DomainObject.Predmet.SudioniciListAdressOIB_1">
      <item>ANTUNOVIĆ-BOBCAT d.o.o. za trgovinu, graditeljstvo i servis bobcat strojeva, OIB 46280580290, Cehovska 47,Varaždin</item>
      <item>FINA REGIONALNI CENTAR ZAGREB, OIB 85821130368, Albrechtova 42,10000 Zagreb</item>
      <item>Stanko Makar, OIB 49218337993, Petra Zrinskog 3,42230 Ludbreg</item>
      <item>Privredna banka d.d.</item>
      <item>Imex banka d.d.</item>
      <item>Zagorske šume d.o.o.</item>
      <item>Mislav Perkušić</item>
      <item>Zagrebačka banka d.d.</item>
      <item>Mislav Perkušić, OIB 74949418310, Jarun 66,Zagreb</item>
      <item>Stanko Makar, dipl. iur., OIB 49218337993, P. Zrinskog 3,42230 Ludbreg</item>
      <item>Mario Mlinarić, Radnička 7,44330 Novska</item>
      <item>ŽDO Varaždin</item>
      <item>Silvija Češković, F. Livadića 6,10290 Zaprešić</item>
      <item>Ivan Mračić, Trg kralja Tomislava 41,10410 Velika Gorica</item>
      <item>oglasna ploča suda</item>
      <item>Odvjetničko društvo PINTUR, MACAN I MRAČIĆ društvo s ograničenom odgovornošću, OIB 04421670524, Trg kralja Tomislava 41,10410 Velika Gorica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40206-0438-482E-BF1C-E5AB0860F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1282</properties:Words>
  <properties:Characters>6825</properties:Characters>
  <properties:Lines>155</properties:Lines>
  <properties:Paragraphs>54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2016-03-21T11:25:00Z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St-394/2013-106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