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0ef7" w14:paraId="e790ef7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8A62CA">
        <w:rPr>
          <w:b/>
          <w:sz w:val="22"/>
          <w:szCs w:val="22"/>
          <w:lang w:val="hr-HR"/>
        </w:rPr>
        <w:t>1</w:t>
      </w:r>
      <w:r w:rsidR="008B04A0">
        <w:rPr>
          <w:b/>
          <w:sz w:val="22"/>
          <w:szCs w:val="22"/>
          <w:lang w:val="hr-HR"/>
        </w:rPr>
        <w:t>560</w:t>
      </w:r>
      <w:r w:rsidR="009A04B6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F73D7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8B04A0">
        <w:rPr>
          <w:sz w:val="22"/>
          <w:szCs w:val="22"/>
        </w:rPr>
        <w:t>BRENTOS d.o.o., za ugostiteljstvo, graditeljstvo i usluge, Ratac 2, Supetar, MBS: 060009055, OIB: 87086361794</w:t>
      </w:r>
      <w:r w:rsidR="001561EC" w:rsidRPr="00875007">
        <w:rPr>
          <w:sz w:val="22"/>
          <w:szCs w:val="22"/>
        </w:rPr>
        <w:t xml:space="preserve">, dana </w:t>
      </w:r>
      <w:r w:rsidR="00DF73D7">
        <w:rPr>
          <w:sz w:val="22"/>
          <w:szCs w:val="22"/>
        </w:rPr>
        <w:t>12. lipnja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8B04A0">
        <w:rPr>
          <w:sz w:val="22"/>
          <w:szCs w:val="22"/>
        </w:rPr>
        <w:t>V</w:t>
      </w:r>
      <w:r w:rsidR="00DF73D7">
        <w:rPr>
          <w:sz w:val="22"/>
          <w:szCs w:val="22"/>
        </w:rPr>
        <w:t>LASTA PEŠA</w:t>
      </w:r>
      <w:r w:rsidR="008B04A0">
        <w:rPr>
          <w:sz w:val="22"/>
          <w:szCs w:val="22"/>
        </w:rPr>
        <w:t>, Supetar, Put Barba Maškova bb, OIB: 81280912273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8B04A0">
        <w:rPr>
          <w:sz w:val="22"/>
          <w:szCs w:val="22"/>
          <w:lang w:val="hr-HR"/>
        </w:rPr>
        <w:t>1560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1A5545">
        <w:rPr>
          <w:sz w:val="22"/>
          <w:szCs w:val="22"/>
          <w:lang w:val="hr-HR"/>
        </w:rPr>
        <w:t>1</w:t>
      </w:r>
      <w:r w:rsidR="008B04A0">
        <w:rPr>
          <w:sz w:val="22"/>
          <w:szCs w:val="22"/>
          <w:lang w:val="hr-HR"/>
        </w:rPr>
        <w:t>560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B04A0">
        <w:rPr>
          <w:sz w:val="22"/>
          <w:szCs w:val="22"/>
        </w:rPr>
        <w:t>BRENTOS d.o.o., Supetar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DF73D7">
        <w:rPr>
          <w:b/>
          <w:sz w:val="22"/>
          <w:szCs w:val="22"/>
          <w:lang w:val="hr-HR"/>
        </w:rPr>
        <w:t>12. lipnja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DF73D7" w:rsidP="00DF73D7" w:rsidR="00DF73D7" w:rsidRPr="00DF73D7">
      <w:pPr>
        <w:jc w:val="both"/>
        <w:rPr>
          <w:sz w:val="22"/>
          <w:szCs w:val="22"/>
          <w:lang w:val="hr-HR"/>
        </w:rPr>
      </w:pPr>
      <w:r w:rsidRPr="00DF73D7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DF73D7">
        <w:rPr>
          <w:sz w:val="22"/>
          <w:szCs w:val="22"/>
          <w:lang w:val="hr-HR"/>
        </w:rPr>
        <w:t>12.06.2017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8B04A0">
        <w:rPr>
          <w:sz w:val="22"/>
          <w:szCs w:val="22"/>
        </w:rPr>
        <w:t>Vlasta Peša, Supetar, Put Barba Maškova bb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9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8604E3">
      <w:rPr>
        <w:b/>
        <w:sz w:val="22"/>
        <w:szCs w:val="22"/>
        <w:lang w:val="hr-HR"/>
      </w:rPr>
      <w:t>1</w:t>
    </w:r>
    <w:r w:rsidR="008B04A0">
      <w:rPr>
        <w:b/>
        <w:sz w:val="22"/>
        <w:szCs w:val="22"/>
        <w:lang w:val="hr-HR"/>
      </w:rPr>
      <w:t>560</w:t>
    </w:r>
    <w:r w:rsidR="001A5545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DF73D7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04A0"/>
    <w:rsid w:val="008B261F"/>
    <w:rsid w:val="008F12A3"/>
    <w:rsid w:val="0091676C"/>
    <w:rsid w:val="0093736B"/>
    <w:rsid w:val="00943935"/>
    <w:rsid w:val="0094652C"/>
    <w:rsid w:val="009A04B6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0AED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73D7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3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93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93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93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93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3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93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93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93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93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St-1560/2016</izvorni_sadrzaj>
    <derivirana_varijabla naziv="DomainObject.Predmet.OznakaBroj_1">St-1560/2016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BRENTOS društvo s ograničenom odgovornošću za ugostiteljstvo, graditeljstvo i usluge</izvorni_sadrzaj>
    <derivirana_varijabla naziv="DomainObject.Predmet.ProtustrankaFormated_1">  BRENTOS društvo s ograničenom odgovornošću za ugostiteljstvo, graditeljstvo i usluge</derivirana_varijabla>
  </DomainObject.Predmet.ProtustrankaFormated>
  <DomainObject.Predmet.ProtustrankaFormatedOIB>
    <izvorni_sadrzaj>  BRENTOS društvo s ograničenom odgovornošću za ugostiteljstvo, graditeljstvo i usluge, OIB 87086361794</izvorni_sadrzaj>
    <derivirana_varijabla naziv="DomainObject.Predmet.ProtustrankaFormatedOIB_1">  BRENTOS društvo s ograničenom odgovornošću za ugostiteljstvo, graditeljstvo i usluge, OIB 87086361794</derivirana_varijabla>
  </DomainObject.Predmet.ProtustrankaFormatedOIB>
  <DomainObject.Predmet.ProtustrankaFormatedWithAdress>
    <izvorni_sadrzaj> BRENTOS društvo s ograničenom odgovornošću za ugostiteljstvo, graditeljstvo i usluge, Ratac 2, 21400 Supetar</izvorni_sadrzaj>
    <derivirana_varijabla naziv="DomainObject.Predmet.ProtustrankaFormatedWithAdress_1"> BRENTOS društvo s ograničenom odgovornošću za ugostiteljstvo, graditeljstvo i usluge, Ratac 2, 21400 Supetar</derivirana_varijabla>
  </DomainObject.Predmet.ProtustrankaFormatedWithAdress>
  <DomainObject.Predmet.ProtustrankaFormatedWithAdressOIB>
    <izvorni_sadrzaj> BRENTOS društvo s ograničenom odgovornošću za ugostiteljstvo, graditeljstvo i usluge, OIB 87086361794, Ratac 2, 21400 Supetar</izvorni_sadrzaj>
    <derivirana_varijabla naziv="DomainObject.Predmet.ProtustrankaFormatedWithAdressOIB_1"> BRENTOS društvo s ograničenom odgovornošću za ugostiteljstvo, graditeljstvo i usluge, OIB 87086361794, Ratac 2, 21400 Supetar</derivirana_varijabla>
  </DomainObject.Predmet.ProtustrankaFormatedWithAdressOIB>
  <DomainObject.Predmet.ProtustrankaWithAdress>
    <izvorni_sadrzaj>BRENTOS društvo s ograničenom odgovornošću za ugostiteljstvo, graditeljstvo i usluge Ratac 2, 21400 Supetar</izvorni_sadrzaj>
    <derivirana_varijabla naziv="DomainObject.Predmet.ProtustrankaWithAdress_1">BRENTOS društvo s ograničenom odgovornošću za ugostiteljstvo, graditeljstvo i usluge Ratac 2, 21400 Supetar</derivirana_varijabla>
  </DomainObject.Predmet.ProtustrankaWithAdress>
  <DomainObject.Predmet.ProtustrankaWithAdressOIB>
    <izvorni_sadrzaj>BRENTOS društvo s ograničenom odgovornošću za ugostiteljstvo, graditeljstvo i usluge, OIB 87086361794, Ratac 2, 21400 Supetar</izvorni_sadrzaj>
    <derivirana_varijabla naziv="DomainObject.Predmet.ProtustrankaWithAdressOIB_1">BRENTOS društvo s ograničenom odgovornošću za ugostiteljstvo, graditeljstvo i usluge, OIB 87086361794, Ratac 2, 21400 Supetar</derivirana_varijabla>
  </DomainObject.Predmet.ProtustrankaWithAdressOIB>
  <DomainObject.Predmet.ProtustrankaNazivFormated>
    <izvorni_sadrzaj>BRENTOS društvo s ograničenom odgovornošću za ugostiteljstvo, graditeljstvo i usluge</izvorni_sadrzaj>
    <derivirana_varijabla naziv="DomainObject.Predmet.ProtustrankaNazivFormated_1">BRENTOS društvo s ograničenom odgovornošću za ugostiteljstvo, graditeljstvo i usluge</derivirana_varijabla>
  </DomainObject.Predmet.ProtustrankaNazivFormated>
  <DomainObject.Predmet.ProtustrankaNazivFormatedOIB>
    <izvorni_sadrzaj>BRENTOS društvo s ograničenom odgovornošću za ugostiteljstvo, graditeljstvo i usluge, OIB 87086361794</izvorni_sadrzaj>
    <derivirana_varijabla naziv="DomainObject.Predmet.ProtustrankaNazivFormatedOIB_1">BRENTOS društvo s ograničenom odgovornošću za ugostiteljstvo, graditeljstvo i usluge, OIB 87086361794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1925980.61</izvorni_sadrzaj>
    <derivirana_varijabla naziv="DomainObject.Predmet.TrenutnaVrijednost_1">1925980.61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BRENTOS društvo s ograničenom odgovornošću za ugostiteljstvo, graditeljstvo i usluge</item>
    </izvorni_sadrzaj>
    <derivirana_varijabla naziv="DomainObject.Predmet.ProtuStrankaListFormated_1">
      <item>BRENTOS društvo s ograničenom odgovornošću za ugostiteljstvo, graditeljstvo i usluge</item>
    </derivirana_varijabla>
  </DomainObject.Predmet.ProtuStrankaListFormated>
  <DomainObject.Predmet.ProtuStrankaListFormatedOIB>
    <izvorni_sadrzaj>
      <item>BRENTOS društvo s ograničenom odgovornošću za ugostiteljstvo, graditeljstvo i usluge, OIB 87086361794</item>
    </izvorni_sadrzaj>
    <derivirana_varijabla naziv="DomainObject.Predmet.ProtuStrankaListFormatedOIB_1">
      <item>BRENTOS društvo s ograničenom odgovornošću za ugostiteljstvo, graditeljstvo i usluge, OIB 87086361794</item>
    </derivirana_varijabla>
  </DomainObject.Predmet.ProtuStrankaListFormatedOIB>
  <DomainObject.Predmet.ProtuStrankaListFormatedWithAdress>
    <izvorni_sadrzaj>
      <item>BRENTOS društvo s ograničenom odgovornošću za ugostiteljstvo, graditeljstvo i usluge, Ratac 2, 21400 Supetar</item>
    </izvorni_sadrzaj>
    <derivirana_varijabla naziv="DomainObject.Predmet.ProtuStrankaListFormatedWithAdress_1">
      <item>BRENTOS društvo s ograničenom odgovornošću za ugostiteljstvo, graditeljstvo i usluge, Ratac 2, 21400 Supetar</item>
    </derivirana_varijabla>
  </DomainObject.Predmet.ProtuStrankaListFormatedWithAdress>
  <DomainObject.Predmet.ProtuStrankaListFormatedWithAdressOIB>
    <izvorni_sadrzaj>
      <item>BRENTOS društvo s ograničenom odgovornošću za ugostiteljstvo, graditeljstvo i usluge, OIB 87086361794, Ratac 2, 21400 Supetar</item>
    </izvorni_sadrzaj>
    <derivirana_varijabla naziv="DomainObject.Predmet.ProtuStrankaListFormatedWithAdressOIB_1">
      <item>BRENTOS društvo s ograničenom odgovornošću za ugostiteljstvo, graditeljstvo i usluge, OIB 87086361794, Ratac 2, 21400 Supetar</item>
    </derivirana_varijabla>
  </DomainObject.Predmet.ProtuStrankaListFormatedWithAdressOIB>
  <DomainObject.Predmet.ProtuStrankaListNazivFormated>
    <izvorni_sadrzaj>
      <item>BRENTOS društvo s ograničenom odgovornošću za ugostiteljstvo, graditeljstvo i usluge</item>
    </izvorni_sadrzaj>
    <derivirana_varijabla naziv="DomainObject.Predmet.ProtuStrankaListNazivFormated_1">
      <item>BRENTOS društvo s ograničenom odgovornošću za ugostiteljstvo, graditeljstvo i usluge</item>
    </derivirana_varijabla>
  </DomainObject.Predmet.ProtuStrankaListNazivFormated>
  <DomainObject.Predmet.ProtuStrankaListNazivFormatedOIB>
    <izvorni_sadrzaj>
      <item>BRENTOS društvo s ograničenom odgovornošću za ugostiteljstvo, graditeljstvo i usluge, OIB 87086361794</item>
    </izvorni_sadrzaj>
    <derivirana_varijabla naziv="DomainObject.Predmet.ProtuStrankaListNazivFormatedOIB_1">
      <item>BRENTOS društvo s ograničenom odgovornošću za ugostiteljstvo, graditeljstvo i usluge, OIB 87086361794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BRENTOS društvo s ograničenom odgovornošću za ugostiteljstvo, graditeljstvo i usluge</izvorni_sadrzaj>
    <derivirana_varijabla naziv="DomainObject.Predmet.ProtustrankaIDrugi_1">BRENTOS društvo s ograničenom odgovornošću za ugostiteljstvo,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BRENTOS društvo s ograničenom odgovornošću za ugostiteljstvo, graditeljstvo i usluge, OIB 87086361794, Ratac 2, 21400 Supetar</izvorni_sadrzaj>
    <derivirana_varijabla naziv="DomainObject.Predmet.ProtustrankaIDrugiAdressOIB_1">BRENTOS društvo s ograničenom odgovornošću za ugostiteljstvo, graditeljstvo i usluge, OIB 87086361794, Ratac 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BRENTOS društvo s ograničenom odgovornošću za ugostiteljstvo, graditeljstvo i usluge</item>
      <item>FINANCIJSKA AGENCIJA, RC SPLIT</item>
    </izvorni_sadrzaj>
    <derivirana_varijabla naziv="DomainObject.Predmet.SudioniciListNaziv_1">
      <item>BRENTOS društvo s ograničenom odgovornošću za ugostiteljstvo, graditeljstvo i usluge</item>
      <item>FINANCIJSKA AGENCIJA, RC SPLIT</item>
    </derivirana_varijabla>
  </DomainObject.Predmet.SudioniciListNaziv>
  <DomainObject.Predmet.SudioniciListAdressOIB>
    <izvorni_sadrzaj>
      <item>BRENTOS društvo s ograničenom odgovornošću za ugostiteljstvo, graditeljstvo i usluge, OIB 87086361794, Ratac 2,21400 Supetar</item>
      <item>FINANCIJSKA AGENCIJA, RC SPLIT, OIB 85821130368, Mažuranićevo šetalište 24 b,21000 Split</item>
    </izvorni_sadrzaj>
    <derivirana_varijabla naziv="DomainObject.Predmet.SudioniciListAdressOIB_1">
      <item>BRENTOS društvo s ograničenom odgovornošću za ugostiteljstvo, graditeljstvo i usluge, OIB 87086361794, Ratac 2,21400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87086361794</item>
      <item>, OIB 85821130368</item>
    </izvorni_sadrzaj>
    <derivirana_varijabla naziv="DomainObject.Predmet.SudioniciListNazivOIB_1">
      <item>, OIB 87086361794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2954F-F96F-4389-945D-F82A9AB75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543</properties:Words>
  <properties:Characters>2832</properties:Characters>
  <properties:Lines>79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2017-06-12T11:56:00Z</cp:lastPrinted>
  <dcterms:modified xmlns:xsi="http://www.w3.org/2001/XMLSchema-instance" xsi:type="dcterms:W3CDTF">2017-06-12T11:59:00Z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