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5bcb" w14:paraId="6b25bc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EB69CE">
        <w:rPr>
          <w:lang w:val="hr-HR"/>
        </w:rPr>
        <w:t>St-723/15-4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B69CE">
        <w:t>GOING d.o.o., OIB: 06271808927 sa sjedištem u Slavenska ulica 11, 42000 Varaždin</w:t>
      </w:r>
      <w:r w:rsidR="001E75D3">
        <w:t>, dana 10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B69CE">
        <w:t>GOING d.o.o., OIB: 06271808927 sa sjedištem u Slavenska ulica 11, 42000 Varaždin</w:t>
      </w:r>
      <w:r w:rsidR="00830E49">
        <w:t xml:space="preserve">, iznosi </w:t>
      </w:r>
      <w:r w:rsidR="00EB69CE">
        <w:t>4.320.244,68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EB69CE">
        <w:t>direktor</w:t>
      </w:r>
      <w:r w:rsidR="002E00D7">
        <w:t xml:space="preserve"> dužnika </w:t>
      </w:r>
      <w:r w:rsidR="00EB69CE">
        <w:t>Denis Čatak, OIB: 24664993022, Varaždin, Slavenska 11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EB69CE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EB69CE" w:rsidR="00830E49" w:rsidRPr="00EB69CE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B69CE">
        <w:rPr>
          <w:lang w:val="hr-HR"/>
        </w:rPr>
        <w:t>05.11.2015.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B69CE">
        <w:t>GOING d.o.o., OIB: 06271808927 sa sjedištem u Slavenska ulica 11, 42000 Varaždin</w:t>
      </w:r>
      <w:r>
        <w:t>, navodeći da du</w:t>
      </w:r>
      <w:r w:rsidR="00715C85">
        <w:t xml:space="preserve">žnik na dan </w:t>
      </w:r>
      <w:r w:rsidR="00EB69CE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B69CE">
        <w:t>4.320.244,68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D0" w:rsidP="007F64E0" w:rsidR="003462D0">
      <w:r>
        <w:separator/>
      </w:r>
    </w:p>
  </w:endnote>
  <w:endnote w:id="0" w:type="continuationSeparator">
    <w:p w:rsidRDefault="003462D0" w:rsidP="007F64E0" w:rsidR="00346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D0" w:rsidP="007F64E0" w:rsidR="003462D0">
      <w:r>
        <w:separator/>
      </w:r>
    </w:p>
  </w:footnote>
  <w:footnote w:id="0" w:type="continuationSeparator">
    <w:p w:rsidRDefault="003462D0" w:rsidP="007F64E0" w:rsidR="00346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13E7" w:rsidRPr="008B13E7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EB69CE">
      <w:rPr>
        <w:lang w:val="hr-HR"/>
      </w:rPr>
      <w:t>St-723/15-4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2D0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3E7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E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GOING društvo s ograničenom odgovornošću za proizvodnju, trgovinu i usluge</izvorni_sadrzaj>
    <derivirana_varijabla naziv="DomainObject.Predmet.ProtustrankaFormated_1">  GOING društvo s ograničenom odgovornošću za proizvodnju, trgovinu i usluge</derivirana_varijabla>
  </DomainObject.Predmet.ProtustrankaFormated>
  <DomainObject.Predmet.ProtustrankaFormatedOIB>
    <izvorni_sadrzaj>  GOING društvo s ograničenom odgovornošću za proizvodnju, trgovinu i usluge, OIB 06271808927</izvorni_sadrzaj>
    <derivirana_varijabla naziv="DomainObject.Predmet.ProtustrankaFormatedOIB_1">  GOING društvo s ograničenom odgovornošću za proizvodnju, trgovinu i usluge, OIB 06271808927</derivirana_varijabla>
  </DomainObject.Predmet.ProtustrankaFormatedOIB>
  <DomainObject.Predmet.ProtustrankaFormatedWithAdress>
    <izvorni_sadrzaj> GOING društvo s ograničenom odgovornošću za proizvodnju, trgovinu i usluge, Slavenska ulica 11, 42000 Varaždin</izvorni_sadrzaj>
    <derivirana_varijabla naziv="DomainObject.Predmet.ProtustrankaFormatedWithAdress_1"> GOING društvo s ograničenom odgovornošću za proizvodnju, trgovinu i usluge, Slavenska ulica 11, 42000 Varaždin</derivirana_varijabla>
  </DomainObject.Predmet.ProtustrankaFormatedWithAdress>
  <DomainObject.Predmet.ProtustrankaFormatedWithAdressOIB>
    <izvorni_sadrzaj> GOING društvo s ograničenom odgovornošću za proizvodnju, trgovinu i usluge, OIB 06271808927, Slavenska ulica 11, 42000 Varaždin</izvorni_sadrzaj>
    <derivirana_varijabla naziv="DomainObject.Predmet.ProtustrankaFormatedWithAdressOIB_1"> GOING društvo s ograničenom odgovornošću za proizvodnju, trgovinu i usluge, OIB 06271808927, Slavenska ulica 11, 42000 Varaždin</derivirana_varijabla>
  </DomainObject.Predmet.ProtustrankaFormatedWithAdressOIB>
  <DomainObject.Predmet.ProtustrankaWithAdress>
    <izvorni_sadrzaj>GOING društvo s ograničenom odgovornošću za proizvodnju, trgovinu i usluge Slavenska ulica 11, 42000 Varaždin</izvorni_sadrzaj>
    <derivirana_varijabla naziv="DomainObject.Predmet.ProtustrankaWithAdress_1">GOING društvo s ograničenom odgovornošću za proizvodnju, trgovinu i usluge Slavenska ulica 11, 42000 Varaždin</derivirana_varijabla>
  </DomainObject.Predmet.ProtustrankaWithAdress>
  <DomainObject.Predmet.ProtustrankaWithAdressOIB>
    <izvorni_sadrzaj>GOING društvo s ograničenom odgovornošću za proizvodnju, trgovinu i usluge, OIB 06271808927, Slavenska ulica 11, 42000 Varaždin</izvorni_sadrzaj>
    <derivirana_varijabla naziv="DomainObject.Predmet.ProtustrankaWithAdressOIB_1">GOING društvo s ograničenom odgovornošću za proizvodnju, trgovinu i usluge, OIB 06271808927, Slavenska ulica 11, 42000 Varaždin</derivirana_varijabla>
  </DomainObject.Predmet.ProtustrankaWithAdressOIB>
  <DomainObject.Predmet.ProtustrankaNazivFormated>
    <izvorni_sadrzaj>GOING društvo s ograničenom odgovornošću za proizvodnju, trgovinu i usluge</izvorni_sadrzaj>
    <derivirana_varijabla naziv="DomainObject.Predmet.ProtustrankaNazivFormated_1">GOING društvo s ograničenom odgovornošću za proizvodnju, trgovinu i usluge</derivirana_varijabla>
  </DomainObject.Predmet.ProtustrankaNazivFormated>
  <DomainObject.Predmet.ProtustrankaNazivFormatedOIB>
    <izvorni_sadrzaj>GOING društvo s ograničenom odgovornošću za proizvodnju, trgovinu i usluge, OIB 06271808927</izvorni_sadrzaj>
    <derivirana_varijabla naziv="DomainObject.Predmet.ProtustrankaNazivFormatedOIB_1">GOING društvo s ograničenom odgovornošću za proizvodnju, trgovinu i usluge, OIB 06271808927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4320244.68</izvorni_sadrzaj>
    <derivirana_varijabla naziv="DomainObject.Predmet.TrenutnaVrijednost_1">4320244.68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GOING društvo s ograničenom odgovornošću za proizvodnju, trgovinu i usluge</item>
    </izvorni_sadrzaj>
    <derivirana_varijabla naziv="DomainObject.Predmet.ProtuStrankaListFormated_1">
      <item>GOING društvo s ograničenom odgovornošću za proizvodnju, trgovinu i usluge</item>
    </derivirana_varijabla>
  </DomainObject.Predmet.ProtuStrankaListFormated>
  <DomainObject.Predmet.ProtuStrankaListFormatedOIB>
    <izvorni_sadrzaj>
      <item>GOING društvo s ograničenom odgovornošću za proizvodnju, trgovinu i usluge, OIB 06271808927</item>
    </izvorni_sadrzaj>
    <derivirana_varijabla naziv="DomainObject.Predmet.ProtuStrankaListFormatedOIB_1">
      <item>GOING društvo s ograničenom odgovornošću za proizvodnju, trgovinu i usluge, OIB 06271808927</item>
    </derivirana_varijabla>
  </DomainObject.Predmet.ProtuStrankaListFormatedOIB>
  <DomainObject.Predmet.ProtuStrankaListFormatedWithAdress>
    <izvorni_sadrzaj>
      <item>GOING društvo s ograničenom odgovornošću za proizvodnju, trgovinu i usluge, Slavenska ulica 11, 42000 Varaždin</item>
    </izvorni_sadrzaj>
    <derivirana_varijabla naziv="DomainObject.Predmet.ProtuStrankaListFormatedWithAdress_1">
      <item>GOING društvo s ograničenom odgovornošću za proizvodnju, trgovinu i usluge, Slavenska ulica 11, 42000 Varaždin</item>
    </derivirana_varijabla>
  </DomainObject.Predmet.ProtuStrankaListFormatedWithAdress>
  <DomainObject.Predmet.ProtuStrankaListFormatedWithAdressOIB>
    <izvorni_sadrzaj>
      <item>GOING društvo s ograničenom odgovornošću za proizvodnju, trgovinu i usluge, OIB 06271808927, Slavenska ulica 11, 42000 Varaždin</item>
    </izvorni_sadrzaj>
    <derivirana_varijabla naziv="DomainObject.Predmet.ProtuStrankaListFormatedWithAdressOIB_1">
      <item>GOING društvo s ograničenom odgovornošću za proizvodnju, trgovinu i usluge, OIB 06271808927, Slavenska ulica 11, 42000 Varaždin</item>
    </derivirana_varijabla>
  </DomainObject.Predmet.ProtuStrankaListFormatedWithAdressOIB>
  <DomainObject.Predmet.ProtuStrankaListNazivFormated>
    <izvorni_sadrzaj>
      <item>GOING društvo s ograničenom odgovornošću za proizvodnju, trgovinu i usluge</item>
    </izvorni_sadrzaj>
    <derivirana_varijabla naziv="DomainObject.Predmet.ProtuStrankaListNazivFormated_1">
      <item>GOING društvo s ograničenom odgovornošću za proizvodnju, trgovinu i usluge</item>
    </derivirana_varijabla>
  </DomainObject.Predmet.ProtuStrankaListNazivFormated>
  <DomainObject.Predmet.ProtuStrankaListNazivFormatedOIB>
    <izvorni_sadrzaj>
      <item>GOING društvo s ograničenom odgovornošću za proizvodnju, trgovinu i usluge, OIB 06271808927</item>
    </izvorni_sadrzaj>
    <derivirana_varijabla naziv="DomainObject.Predmet.ProtuStrankaListNazivFormatedOIB_1">
      <item>GOING društvo s ograničenom odgovornošću za proizvodnju, trgovinu i usluge, OIB 06271808927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GOING društvo s ograničenom odgovornošću za proizvodnju, trgovinu i usluge</izvorni_sadrzaj>
    <derivirana_varijabla naziv="DomainObject.Predmet.ProtustrankaIDrugi_1">GOING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GOING društvo s ograničenom odgovornošću za proizvodnju, trgovinu i usluge, OIB 06271808927, Slavenska ulica 11, 42000 Varaždin</izvorni_sadrzaj>
    <derivirana_varijabla naziv="DomainObject.Predmet.ProtustrankaIDrugiAdressOIB_1">GOING društvo s ograničenom odgovornošću za proizvodnju, trgovinu i usluge, OIB 06271808927, Slavenska ulica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GOING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GOING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GOING društvo s ograničenom odgovornošću za proizvodnju, trgovinu i usluge, OIB 06271808927, Slavenska ulica 11,42000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GOING društvo s ograničenom odgovornošću za proizvodnju, trgovinu i usluge, OIB 06271808927, Slavenska ulica 11,42000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06271808927</item>
      <item>, OIB null</item>
    </izvorni_sadrzaj>
    <derivirana_varijabla naziv="DomainObject.Predmet.SudioniciListNazivOIB_1">
      <item>, OIB null</item>
      <item>, OIB 85821130368</item>
      <item>, OIB 06271808927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2507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2015-11-10T11:31:00Z</dcterms:created>
  <dc:creator>user</dc:creator>
  <cp:lastModifiedBy>Marko Makaj</cp:lastModifiedBy>
  <cp:lastPrinted>2015-11-10T11:30:00Z</cp:lastPrinted>
  <dcterms:modified xmlns:xsi="http://www.w3.org/2001/XMLSchema-instance" xsi:type="dcterms:W3CDTF">2015-11-10T11:31:00Z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